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9c6d" w14:paraId="4659c6d" w:rsidRDefault="00290C99" w:rsidP="003331EA" w:rsidR="00290C99">
      <w:pPr>
        <w15:collapsed w:val="false"/>
      </w:pPr>
      <w:bookmarkStart w:name="_GoBack" w:id="0"/>
      <w:bookmarkEnd w:id="0"/>
    </w:p>
    <w:p w:rsidRDefault="00537B09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C99" w:rsidP="003331EA" w:rsidR="00290C99" w:rsidRPr="00323158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D457EF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 xml:space="preserve">Broj: </w:t>
      </w:r>
      <w:r w:rsidR="000F52B6">
        <w:rPr>
          <w:b/>
        </w:rPr>
        <w:t>1/</w:t>
      </w:r>
      <w:r w:rsidR="001E58E9" w:rsidRPr="00DB590C">
        <w:rPr>
          <w:b/>
        </w:rPr>
        <w:t>St-</w:t>
      </w:r>
      <w:r w:rsidR="000F52B6">
        <w:rPr>
          <w:b/>
        </w:rPr>
        <w:t>353/2017-</w:t>
      </w:r>
      <w:r w:rsidR="00474833">
        <w:rPr>
          <w:b/>
        </w:rPr>
        <w:t>30</w:t>
      </w:r>
    </w:p>
    <w:p w:rsidRDefault="00D457EF" w:rsidR="00D457EF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8B63FA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D457EF" w:rsidP="008B1CCD" w:rsidR="00D457EF">
      <w:pPr>
        <w:jc w:val="center"/>
        <w:rPr>
          <w:b/>
        </w:rPr>
      </w:pPr>
    </w:p>
    <w:p w:rsidRDefault="00D457EF" w:rsidP="008B1CCD" w:rsidR="00D457EF">
      <w:pPr>
        <w:jc w:val="center"/>
        <w:rPr>
          <w:b/>
        </w:rPr>
      </w:pPr>
    </w:p>
    <w:p w:rsidRDefault="00836331" w:rsidP="00132772" w:rsidR="00290C99">
      <w:pPr>
        <w:jc w:val="both"/>
      </w:pPr>
      <w:r>
        <w:tab/>
        <w:t xml:space="preserve">TRGOVAČKI SUD U OSIJEKU STALNA SLUŽBA </w:t>
      </w:r>
      <w:r w:rsidR="00483FE9">
        <w:t>U SLAVONSKOM BRODU, po stečajnoj sutkinji</w:t>
      </w:r>
      <w:r>
        <w:t xml:space="preserve"> Vesni Vukelić, u postupku stečaja nad dužnikom </w:t>
      </w:r>
      <w:r w:rsidR="00483FE9">
        <w:t xml:space="preserve">AUTOPRIJEVOZ ČONDRIĆ j.d.o.o. za prijevoz i usluge, u stečaju Slavonski Brod, </w:t>
      </w:r>
      <w:proofErr w:type="spellStart"/>
      <w:r w:rsidR="00483FE9">
        <w:t>Trešnjica</w:t>
      </w:r>
      <w:proofErr w:type="spellEnd"/>
      <w:r w:rsidR="00483FE9">
        <w:t xml:space="preserve"> 1, OIB 69308571613</w:t>
      </w:r>
      <w:r w:rsidR="004033CB">
        <w:t xml:space="preserve">, </w:t>
      </w:r>
      <w:r>
        <w:t xml:space="preserve">nakon ispitnog ročišta održanog dana </w:t>
      </w:r>
      <w:r w:rsidR="00483FE9">
        <w:t>22.veljače 2018</w:t>
      </w:r>
      <w:r>
        <w:t>.</w:t>
      </w:r>
      <w:r w:rsidR="00D50F11">
        <w:t>g.</w:t>
      </w:r>
      <w:r>
        <w:t>,</w:t>
      </w:r>
      <w:r w:rsidR="00A61BC0">
        <w:t xml:space="preserve"> </w:t>
      </w:r>
      <w:r>
        <w:t xml:space="preserve">a temeljem tablica stečajnog suca o ispitanim tražbinama, dana </w:t>
      </w:r>
      <w:r w:rsidR="00483FE9">
        <w:t>22.veljače 2018.g</w:t>
      </w:r>
      <w:r w:rsidR="00CD530F">
        <w:t>.,</w:t>
      </w:r>
    </w:p>
    <w:p w:rsidRDefault="00D457EF" w:rsidP="00132772" w:rsidR="00D457EF">
      <w:pPr>
        <w:jc w:val="both"/>
      </w:pPr>
    </w:p>
    <w:p w:rsidRDefault="00132772" w:rsidP="00836331" w:rsidR="00132772"/>
    <w:p w:rsidRDefault="00132772" w:rsidP="00132772" w:rsidR="00782318">
      <w:pPr>
        <w:jc w:val="center"/>
      </w:pPr>
      <w:r>
        <w:t>r i j e š i o    j e</w:t>
      </w:r>
    </w:p>
    <w:p w:rsidRDefault="00132772" w:rsidP="00132772" w:rsidR="00132772">
      <w:pPr>
        <w:jc w:val="center"/>
      </w:pPr>
    </w:p>
    <w:p w:rsidRDefault="00132772" w:rsidP="00083574" w:rsidR="00412E29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D457EF" w:rsidP="00083574" w:rsidR="00D457EF">
      <w:pPr>
        <w:jc w:val="both"/>
      </w:pPr>
    </w:p>
    <w:p w:rsidRDefault="008B63FA" w:rsidP="00083574" w:rsidR="008B63FA">
      <w:pPr>
        <w:jc w:val="both"/>
      </w:pPr>
    </w:p>
    <w:p w:rsidRDefault="008B63FA" w:rsidP="00083574" w:rsidR="008B63FA">
      <w:pPr>
        <w:jc w:val="both"/>
      </w:pPr>
      <w:r>
        <w:tab/>
        <w:t xml:space="preserve">                       TRAŽBINE </w:t>
      </w:r>
      <w:r w:rsidR="00702915">
        <w:t>PRVOG</w:t>
      </w:r>
      <w:r>
        <w:t xml:space="preserve"> VIŠEG ISPLATNOG REDA</w:t>
      </w:r>
    </w:p>
    <w:p w:rsidRDefault="00702915" w:rsidP="00083574" w:rsidR="00702915">
      <w:pPr>
        <w:jc w:val="both"/>
      </w:pPr>
    </w:p>
    <w:p w:rsidRDefault="00702915" w:rsidP="00083574" w:rsidR="00702915">
      <w:pPr>
        <w:jc w:val="both"/>
      </w:pPr>
    </w:p>
    <w:tbl>
      <w:tblPr>
        <w:tblW w:type="dxa" w:w="9627"/>
        <w:tblInd w:type="dxa" w:w="93"/>
        <w:tblLook w:val="0500" w:noVBand="1" w:noHBand="0" w:lastColumn="1" w:firstColumn="0" w:lastRow="0" w:firstRow="0"/>
      </w:tblPr>
      <w:tblGrid>
        <w:gridCol w:w="774"/>
        <w:gridCol w:w="2068"/>
        <w:gridCol w:w="1834"/>
        <w:gridCol w:w="1765"/>
        <w:gridCol w:w="1425"/>
        <w:gridCol w:w="1761"/>
      </w:tblGrid>
      <w:tr w:rsidTr="00B37C0E" w:rsidR="00702915" w:rsidRPr="00F816DB">
        <w:trPr>
          <w:trHeight w:val="527"/>
        </w:trPr>
        <w:tc>
          <w:tcPr>
            <w:tcW w:type="dxa" w:w="77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02915" w:rsidP="00B37C0E" w:rsidR="00702915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2915" w:rsidP="00B37C0E" w:rsidR="00702915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2915" w:rsidP="00B37C0E" w:rsidR="00702915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2915" w:rsidP="00B37C0E" w:rsidR="00702915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2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02915" w:rsidP="00B37C0E" w:rsidR="00702915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7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02915" w:rsidP="00B37C0E" w:rsidR="00702915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RAZLOG OSPORAVANJA</w:t>
            </w:r>
          </w:p>
        </w:tc>
      </w:tr>
      <w:tr w:rsidTr="00D352DF" w:rsidR="00702915" w:rsidRPr="00F816DB">
        <w:trPr>
          <w:trHeight w:val="1294"/>
        </w:trPr>
        <w:tc>
          <w:tcPr>
            <w:tcW w:type="dxa" w:w="7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02915" w:rsidP="00B37C0E" w:rsidR="00702915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6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702915" w:rsidP="00B37C0E" w:rsidR="00702915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FINANCIJA, POREZNA UPRAVA PU SLAVONSKI BROD</w:t>
            </w:r>
          </w:p>
        </w:tc>
        <w:tc>
          <w:tcPr>
            <w:tcW w:type="dxa" w:w="183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702915" w:rsidP="00B37C0E" w:rsidR="00702915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Katančićeva 5a, Zagreb, OIB 18683136487</w:t>
            </w:r>
          </w:p>
        </w:tc>
        <w:tc>
          <w:tcPr>
            <w:tcW w:type="dxa" w:w="176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4235C" w:rsidP="00B37C0E" w:rsidR="007029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17.515,09 kn</w:t>
            </w:r>
          </w:p>
        </w:tc>
        <w:tc>
          <w:tcPr>
            <w:tcW w:type="dxa" w:w="142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4235C" w:rsidP="00B37C0E" w:rsidR="0070291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_</w:t>
            </w:r>
          </w:p>
        </w:tc>
        <w:tc>
          <w:tcPr>
            <w:tcW w:type="dxa" w:w="17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02915" w:rsidP="00B37C0E" w:rsidR="00702915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352DF" w:rsidR="00D352DF" w:rsidRPr="00F816DB">
        <w:trPr>
          <w:trHeight w:val="90"/>
        </w:trPr>
        <w:tc>
          <w:tcPr>
            <w:tcW w:type="dxa" w:w="77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352DF" w:rsidP="00B37C0E" w:rsidR="00D352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352DF" w:rsidP="00B37C0E" w:rsidR="00D352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352DF" w:rsidP="00B37C0E" w:rsidR="00D352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352DF" w:rsidP="00B37C0E" w:rsidR="00D352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352DF" w:rsidP="00B37C0E" w:rsidR="00D352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352DF" w:rsidP="00B37C0E" w:rsidR="00D352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352DF" w:rsidR="00D352DF" w:rsidRPr="00F816DB">
        <w:trPr>
          <w:trHeight w:val="1200"/>
        </w:trPr>
        <w:tc>
          <w:tcPr>
            <w:tcW w:type="dxa" w:w="774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352DF" w:rsidP="00B37C0E" w:rsidR="00D352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6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352DF" w:rsidP="00B37C0E" w:rsidR="00D352DF" w:rsidRPr="00D352DF">
            <w:pPr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D352DF">
              <w:rPr>
                <w:rFonts w:cs="Arial" w:hAnsi="Arial" w:ascii="Arial"/>
                <w:b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83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352DF" w:rsidP="00B37C0E" w:rsidR="00D352DF" w:rsidRPr="00D352DF">
            <w:pPr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76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352DF" w:rsidP="00B37C0E" w:rsidR="00D352DF" w:rsidRPr="00D352DF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D352DF">
              <w:rPr>
                <w:rFonts w:cs="Arial" w:hAnsi="Arial" w:ascii="Arial"/>
                <w:b/>
                <w:color w:val="000000"/>
                <w:sz w:val="20"/>
                <w:szCs w:val="20"/>
              </w:rPr>
              <w:t>17.515,09 kn</w:t>
            </w:r>
          </w:p>
        </w:tc>
        <w:tc>
          <w:tcPr>
            <w:tcW w:type="dxa" w:w="142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352DF" w:rsidP="00B37C0E" w:rsidR="00D352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352DF" w:rsidP="00B37C0E" w:rsidR="00D352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</w:tbl>
    <w:p w:rsidRDefault="00702915" w:rsidP="00083574" w:rsidR="00702915">
      <w:pPr>
        <w:jc w:val="both"/>
      </w:pPr>
    </w:p>
    <w:p w:rsidRDefault="00702915" w:rsidP="00083574" w:rsidR="00702915">
      <w:pPr>
        <w:jc w:val="both"/>
      </w:pPr>
    </w:p>
    <w:p w:rsidRDefault="00D34E78" w:rsidP="00083574" w:rsidR="00D34E78">
      <w:pPr>
        <w:jc w:val="both"/>
      </w:pPr>
    </w:p>
    <w:p w:rsidRDefault="00D34E78" w:rsidP="00083574" w:rsidR="00D34E78">
      <w:pPr>
        <w:jc w:val="both"/>
      </w:pPr>
    </w:p>
    <w:p w:rsidRDefault="00D34E78" w:rsidP="00083574" w:rsidR="00D34E78">
      <w:pPr>
        <w:jc w:val="both"/>
      </w:pPr>
    </w:p>
    <w:p w:rsidRDefault="00D34E78" w:rsidP="00D34E78" w:rsidR="00D34E78">
      <w:pPr>
        <w:jc w:val="center"/>
      </w:pPr>
    </w:p>
    <w:p w:rsidRDefault="00D34E78" w:rsidP="00D34E78" w:rsidR="00D34E78">
      <w:pPr>
        <w:jc w:val="right"/>
        <w:rPr>
          <w:b/>
        </w:rPr>
      </w:pPr>
      <w:r w:rsidRPr="00DB590C">
        <w:rPr>
          <w:b/>
        </w:rPr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>
        <w:rPr>
          <w:b/>
        </w:rPr>
        <w:t>353/2017-</w:t>
      </w:r>
      <w:r w:rsidR="00474833">
        <w:rPr>
          <w:b/>
        </w:rPr>
        <w:t>30</w:t>
      </w:r>
    </w:p>
    <w:p w:rsidRDefault="00D34E78" w:rsidP="00D34E78" w:rsidR="00D34E78">
      <w:pPr>
        <w:jc w:val="right"/>
      </w:pPr>
    </w:p>
    <w:p w:rsidRDefault="00D34E78" w:rsidP="00D34E78" w:rsidR="00D34E78">
      <w:pPr>
        <w:jc w:val="center"/>
      </w:pPr>
    </w:p>
    <w:p w:rsidRDefault="00702915" w:rsidP="00D34E78" w:rsidR="00702915">
      <w:pPr>
        <w:jc w:val="center"/>
      </w:pPr>
      <w:r>
        <w:t>TRAŽBINE DRUGOG VIŠEG ISPLATNOG REDA</w:t>
      </w:r>
    </w:p>
    <w:p w:rsidRDefault="00702915" w:rsidP="00083574" w:rsidR="00702915">
      <w:pPr>
        <w:jc w:val="both"/>
      </w:pPr>
    </w:p>
    <w:p w:rsidRDefault="004033CB" w:rsidP="00083574" w:rsidR="004033CB">
      <w:pPr>
        <w:jc w:val="both"/>
      </w:pPr>
    </w:p>
    <w:p w:rsidRDefault="00FE7819" w:rsidP="00412E29" w:rsidR="00412E29">
      <w:r>
        <w:t xml:space="preserve"> </w:t>
      </w:r>
    </w:p>
    <w:tbl>
      <w:tblPr>
        <w:tblW w:type="dxa" w:w="9235"/>
        <w:tblInd w:type="dxa" w:w="93"/>
        <w:tblLook w:val="0500" w:noVBand="1" w:noHBand="0" w:lastColumn="1" w:firstColumn="0" w:lastRow="0" w:firstRow="0"/>
      </w:tblPr>
      <w:tblGrid>
        <w:gridCol w:w="774"/>
        <w:gridCol w:w="2068"/>
        <w:gridCol w:w="1834"/>
        <w:gridCol w:w="1765"/>
        <w:gridCol w:w="1425"/>
        <w:gridCol w:w="1369"/>
      </w:tblGrid>
      <w:tr w:rsidTr="004033CB" w:rsidR="004033CB" w:rsidRPr="00F816DB">
        <w:trPr>
          <w:trHeight w:val="527"/>
        </w:trPr>
        <w:tc>
          <w:tcPr>
            <w:tcW w:type="dxa" w:w="77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2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033CB" w:rsidR="0054235C" w:rsidRPr="00F816DB">
        <w:trPr>
          <w:trHeight w:val="1294"/>
        </w:trPr>
        <w:tc>
          <w:tcPr>
            <w:tcW w:type="dxa" w:w="7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4235C" w:rsidP="00387C77" w:rsidR="0054235C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4235C" w:rsidP="00B37C0E" w:rsidR="0054235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FINANCIJA, POREZNA UPRAVA PU SLAVONSKI BROD</w:t>
            </w:r>
          </w:p>
        </w:tc>
        <w:tc>
          <w:tcPr>
            <w:tcW w:type="dxa" w:w="1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4235C" w:rsidP="00B37C0E" w:rsidR="0054235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Katančićeva 5a, Zagreb, OIB 18683136487</w:t>
            </w:r>
          </w:p>
        </w:tc>
        <w:tc>
          <w:tcPr>
            <w:tcW w:type="dxa" w:w="17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4235C" w:rsidP="00387C77" w:rsidR="0054235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55.075,15 kn</w:t>
            </w:r>
          </w:p>
        </w:tc>
        <w:tc>
          <w:tcPr>
            <w:tcW w:type="dxa" w:w="14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4235C" w:rsidP="00387C77" w:rsidR="0054235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4235C" w:rsidP="00387C77" w:rsidR="0054235C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033CB" w:rsidR="004033CB" w:rsidRPr="00F816DB">
        <w:trPr>
          <w:trHeight w:val="1294"/>
        </w:trPr>
        <w:tc>
          <w:tcPr>
            <w:tcW w:type="dxa" w:w="7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4235C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PRAĆENJE VOZILA d.o.o.</w:t>
            </w:r>
          </w:p>
        </w:tc>
        <w:tc>
          <w:tcPr>
            <w:tcW w:type="dxa" w:w="1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4235C" w:rsidP="00387C77" w:rsidR="004033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Jankomir 25,</w:t>
            </w:r>
          </w:p>
          <w:p w:rsidRDefault="0054235C" w:rsidP="00387C77" w:rsidR="0054235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</w:p>
          <w:p w:rsidRDefault="0054235C" w:rsidP="00387C77" w:rsidR="0054235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70655369306</w:t>
            </w:r>
          </w:p>
        </w:tc>
        <w:tc>
          <w:tcPr>
            <w:tcW w:type="dxa" w:w="17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4235C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3.001,25</w:t>
            </w:r>
            <w:r w:rsidR="004033CB">
              <w:rPr>
                <w:rFonts w:cs="Arial" w:hAnsi="Arial" w:ascii="Arial"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14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033CB" w:rsidR="004033CB" w:rsidRPr="00F816DB">
        <w:trPr>
          <w:trHeight w:val="1294"/>
        </w:trPr>
        <w:tc>
          <w:tcPr>
            <w:tcW w:type="dxa" w:w="774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206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4235C" w:rsidP="00387C77" w:rsidR="004033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CROATIA OSIGURANJE d.d.</w:t>
            </w:r>
            <w:r w:rsidR="004033CB"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183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033CB" w:rsidP="0054235C" w:rsidR="004033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</w:p>
          <w:p w:rsidRDefault="0054235C" w:rsidP="0054235C" w:rsidR="0054235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Vatroslava Jagića 33</w:t>
            </w:r>
          </w:p>
          <w:p w:rsidRDefault="0054235C" w:rsidP="0054235C" w:rsidR="0054235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26187994862</w:t>
            </w:r>
          </w:p>
        </w:tc>
        <w:tc>
          <w:tcPr>
            <w:tcW w:type="dxa" w:w="176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4235C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25.143,34</w:t>
            </w:r>
            <w:r w:rsidR="004033CB">
              <w:rPr>
                <w:rFonts w:cs="Arial" w:hAnsi="Arial" w:ascii="Arial"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142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033CB" w:rsidR="004033CB" w:rsidRPr="00F816DB">
        <w:trPr>
          <w:trHeight w:val="316"/>
        </w:trPr>
        <w:tc>
          <w:tcPr>
            <w:tcW w:type="dxa" w:w="7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6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83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6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4235C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83.219,74</w:t>
            </w:r>
            <w:r w:rsidR="004033C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142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4033CB" w:rsidR="004033CB" w:rsidRPr="00F816DB">
        <w:trPr>
          <w:trHeight w:val="316"/>
        </w:trPr>
        <w:tc>
          <w:tcPr>
            <w:tcW w:type="dxa" w:w="77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033CB" w:rsidP="00412E29" w:rsidR="004033CB"/>
    <w:p w:rsidRDefault="004033CB" w:rsidP="00412E29" w:rsidR="004033CB"/>
    <w:p w:rsidRDefault="00412E29" w:rsidP="00083574" w:rsidR="00412E29">
      <w:pPr>
        <w:jc w:val="both"/>
      </w:pPr>
    </w:p>
    <w:p w:rsidRDefault="003B0B47" w:rsidP="00FE7819" w:rsidR="00B850F4">
      <w:pPr>
        <w:ind w:firstLine="720"/>
        <w:jc w:val="both"/>
      </w:pPr>
      <w:r>
        <w:t xml:space="preserve">II </w:t>
      </w:r>
      <w:r w:rsidR="00B850F4">
        <w:t>- Ovo rješenje bit će objavljeno na mrežnoj st</w:t>
      </w:r>
      <w:r w:rsidR="0054235C">
        <w:t>r</w:t>
      </w:r>
      <w:r w:rsidR="00B850F4">
        <w:t>anici e-Oglasna ploča sudova.</w:t>
      </w:r>
    </w:p>
    <w:p w:rsidRDefault="00537B09" w:rsidP="00B850F4" w:rsidR="00537B09">
      <w:pPr>
        <w:jc w:val="both"/>
      </w:pPr>
    </w:p>
    <w:p w:rsidRDefault="00D34E78" w:rsidP="00B850F4" w:rsidR="00D34E78">
      <w:pPr>
        <w:jc w:val="both"/>
      </w:pPr>
    </w:p>
    <w:p w:rsidRDefault="00B850F4" w:rsidP="00B850F4" w:rsidR="00B850F4">
      <w:pPr>
        <w:jc w:val="center"/>
        <w:rPr>
          <w:b/>
        </w:rPr>
      </w:pPr>
      <w:r>
        <w:rPr>
          <w:b/>
        </w:rPr>
        <w:t>O</w:t>
      </w:r>
      <w:r w:rsidRPr="00D51006">
        <w:rPr>
          <w:b/>
        </w:rPr>
        <w:t>brazloženje</w:t>
      </w:r>
    </w:p>
    <w:p w:rsidRDefault="00D34E78" w:rsidP="00B850F4" w:rsidR="00D34E78">
      <w:pPr>
        <w:jc w:val="center"/>
        <w:rPr>
          <w:b/>
        </w:rPr>
      </w:pPr>
    </w:p>
    <w:p w:rsidRDefault="00D34E78" w:rsidP="00B850F4" w:rsidR="00D34E78">
      <w:pPr>
        <w:jc w:val="center"/>
        <w:rPr>
          <w:b/>
        </w:rPr>
      </w:pPr>
    </w:p>
    <w:p w:rsidRDefault="00B850F4" w:rsidP="00B850F4" w:rsidR="00B850F4">
      <w:pPr>
        <w:jc w:val="both"/>
      </w:pPr>
    </w:p>
    <w:p w:rsidRDefault="00B850F4" w:rsidP="00B850F4" w:rsidR="00D34E78">
      <w:pPr>
        <w:jc w:val="both"/>
      </w:pPr>
      <w:r>
        <w:tab/>
        <w:t>Rješenjem ovog suda br. St-</w:t>
      </w:r>
      <w:r w:rsidR="004033CB">
        <w:t>35</w:t>
      </w:r>
      <w:r w:rsidR="0054235C">
        <w:t>3</w:t>
      </w:r>
      <w:r w:rsidR="00D34E78">
        <w:t>/2017-19</w:t>
      </w:r>
      <w:r w:rsidR="007B3132">
        <w:t xml:space="preserve"> od </w:t>
      </w:r>
      <w:r w:rsidR="00D34E78">
        <w:t>24.studenog</w:t>
      </w:r>
      <w:r w:rsidR="00D457EF">
        <w:t xml:space="preserve"> </w:t>
      </w:r>
      <w:r>
        <w:t>201</w:t>
      </w:r>
      <w:r w:rsidR="00D457EF">
        <w:t>7</w:t>
      </w:r>
      <w:r>
        <w:t>.</w:t>
      </w:r>
      <w:r w:rsidR="00D34E78">
        <w:t>g.</w:t>
      </w:r>
      <w:r w:rsidR="00D457EF">
        <w:t xml:space="preserve"> </w:t>
      </w:r>
      <w:r>
        <w:t xml:space="preserve">otvoren je stečajni postupak nad dužnikom </w:t>
      </w:r>
      <w:r w:rsidR="00D34E78">
        <w:t xml:space="preserve">AUTOPRIJEVOZ ČONDRIĆ j.d.o.o. za prijevoz i usluge, u stečaju Slavonski Brod, </w:t>
      </w:r>
      <w:proofErr w:type="spellStart"/>
      <w:r w:rsidR="00D34E78">
        <w:t>Trešnjica</w:t>
      </w:r>
      <w:proofErr w:type="spellEnd"/>
      <w:r w:rsidR="00D34E78">
        <w:t xml:space="preserve"> 1, OIB 69308571613.</w:t>
      </w:r>
    </w:p>
    <w:p w:rsidRDefault="00B850F4" w:rsidP="00B850F4" w:rsidR="00B850F4">
      <w:pPr>
        <w:jc w:val="both"/>
      </w:pPr>
      <w:r>
        <w:tab/>
        <w:t>Na i</w:t>
      </w:r>
      <w:r w:rsidR="007B3132">
        <w:t xml:space="preserve">spitnom ročištu održanom dana </w:t>
      </w:r>
      <w:r w:rsidR="00D34E78">
        <w:t>22.veljače 2018.g</w:t>
      </w:r>
      <w:r>
        <w:t xml:space="preserve">., ispitane su sve </w:t>
      </w:r>
      <w:r w:rsidR="00FE7819">
        <w:t xml:space="preserve">prijavljene </w:t>
      </w:r>
      <w:r>
        <w:t>tražbine.</w:t>
      </w:r>
    </w:p>
    <w:p w:rsidRDefault="00B850F4" w:rsidP="00B850F4" w:rsidR="004033CB">
      <w:pPr>
        <w:jc w:val="both"/>
      </w:pPr>
      <w:r>
        <w:tab/>
        <w:t xml:space="preserve">Na temelju prethodnog ispitivanja prijava, te priložene dokumentacije i dokumentacije s kojom raspolaže stečajni dužnik, stečajni upravitelj se određeno izjasnio o prijavama na način da je </w:t>
      </w:r>
      <w:r w:rsidR="00D34E78">
        <w:t xml:space="preserve">sve </w:t>
      </w:r>
      <w:r>
        <w:t xml:space="preserve">prijavljene tražbine </w:t>
      </w:r>
      <w:r w:rsidR="00D34E78">
        <w:t xml:space="preserve">prvog i </w:t>
      </w:r>
      <w:r w:rsidR="00DD11BD">
        <w:t>drugog</w:t>
      </w:r>
      <w:r w:rsidR="007B3132">
        <w:t xml:space="preserve"> višeg isplatnog reda priznao u cijelosti</w:t>
      </w:r>
      <w:r w:rsidR="00D457EF">
        <w:t>.</w:t>
      </w:r>
      <w:r w:rsidR="007B3132">
        <w:t xml:space="preserve"> </w:t>
      </w:r>
      <w:r w:rsidR="004033CB">
        <w:tab/>
      </w:r>
    </w:p>
    <w:p w:rsidRDefault="004033CB" w:rsidP="004033CB" w:rsidR="004033CB">
      <w:pPr>
        <w:ind w:firstLine="708"/>
        <w:jc w:val="both"/>
      </w:pPr>
      <w:r>
        <w:t xml:space="preserve">Tražbina </w:t>
      </w:r>
      <w:r w:rsidR="00D34E78">
        <w:t xml:space="preserve">vjerovnika </w:t>
      </w:r>
      <w:r>
        <w:t>prvog višeg isplatnog reda</w:t>
      </w:r>
      <w:r w:rsidR="00D34E78">
        <w:t xml:space="preserve"> RH Ministarstva financija priznata je u iznosu 17.515,09 kn, a tražbine vjerovnika drugog višeg isplatnog reda u ukupnom iznosu 83.219,74 kn.</w:t>
      </w:r>
    </w:p>
    <w:p w:rsidRDefault="007B3132" w:rsidP="00B850F4" w:rsidR="00D34E78">
      <w:pPr>
        <w:jc w:val="both"/>
      </w:pPr>
      <w:r>
        <w:tab/>
      </w:r>
    </w:p>
    <w:p w:rsidRDefault="00D352DF" w:rsidP="00B850F4" w:rsidR="00D352DF">
      <w:pPr>
        <w:jc w:val="both"/>
      </w:pPr>
    </w:p>
    <w:p w:rsidRDefault="00D34E78" w:rsidP="00D34E78" w:rsidR="00D34E78">
      <w:pPr>
        <w:jc w:val="right"/>
        <w:rPr>
          <w:b/>
        </w:rPr>
      </w:pPr>
      <w:r w:rsidRPr="00DB590C">
        <w:rPr>
          <w:b/>
        </w:rPr>
        <w:lastRenderedPageBreak/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>
        <w:rPr>
          <w:b/>
        </w:rPr>
        <w:t>353/2017-</w:t>
      </w:r>
      <w:r w:rsidR="00474833">
        <w:rPr>
          <w:b/>
        </w:rPr>
        <w:t>30</w:t>
      </w:r>
    </w:p>
    <w:p w:rsidRDefault="00D352DF" w:rsidP="00D34E78" w:rsidR="00D352DF">
      <w:pPr>
        <w:jc w:val="right"/>
      </w:pPr>
    </w:p>
    <w:p w:rsidRDefault="00D34E78" w:rsidP="00B850F4" w:rsidR="00D34E78">
      <w:pPr>
        <w:jc w:val="both"/>
      </w:pPr>
    </w:p>
    <w:p w:rsidRDefault="00DD11BD" w:rsidP="00D34E78" w:rsidR="005A4550">
      <w:pPr>
        <w:ind w:firstLine="708"/>
        <w:jc w:val="both"/>
      </w:pPr>
      <w:r>
        <w:t>K</w:t>
      </w:r>
      <w:r w:rsidR="007B3132">
        <w:t xml:space="preserve">ako na ročištu vjerovnici priznate tražbine nisu osporavali, </w:t>
      </w:r>
      <w:r w:rsidR="00B850F4">
        <w:t>na opisani način određeno je u kojem iz</w:t>
      </w:r>
      <w:r w:rsidR="004033CB">
        <w:t xml:space="preserve">nosu i u kom isplatnom redu su </w:t>
      </w:r>
      <w:r w:rsidR="00B850F4">
        <w:t>pojedine tražbine utvrđene</w:t>
      </w:r>
      <w:r>
        <w:t xml:space="preserve"> jer osporavanja nije bilo</w:t>
      </w:r>
      <w:r w:rsidR="00B850F4">
        <w:t xml:space="preserve">, pa je odlučeno kao u izreci  </w:t>
      </w:r>
      <w:r w:rsidR="00B50EDE">
        <w:t xml:space="preserve">ovog rješenja temeljem čl. 265 </w:t>
      </w:r>
      <w:r w:rsidR="00B850F4">
        <w:t>Stečajnog zakona (NN br.71/15</w:t>
      </w:r>
      <w:r w:rsidR="00D34E78">
        <w:t>, 104/17</w:t>
      </w:r>
      <w:r w:rsidR="00B850F4">
        <w:t>).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D34E78">
        <w:t>22.veljače 2018.</w:t>
      </w:r>
      <w:r w:rsidR="00537B09">
        <w:t>g.</w:t>
      </w:r>
    </w:p>
    <w:p w:rsidRDefault="00D34E78" w:rsidP="005A4550" w:rsidR="00D34E78"/>
    <w:p w:rsidRDefault="00905B07" w:rsidP="005A4550" w:rsidR="00905B07"/>
    <w:p w:rsidRDefault="005A4550" w:rsidP="005A4550" w:rsidR="005A4550">
      <w:r>
        <w:t xml:space="preserve">                                                                                                      </w:t>
      </w:r>
      <w:r w:rsidR="00D34E78">
        <w:t>STEČAJNA SUTKINJA</w:t>
      </w:r>
      <w:r>
        <w:t>:</w:t>
      </w:r>
    </w:p>
    <w:p w:rsidRDefault="005A4550" w:rsidP="005A4550" w:rsidR="005A4550">
      <w:r>
        <w:t xml:space="preserve">                                                                                                        </w:t>
      </w:r>
      <w:r w:rsidR="006F089D">
        <w:t xml:space="preserve">Vesna Vukelić </w:t>
      </w:r>
    </w:p>
    <w:p w:rsidRDefault="00DD11BD" w:rsidP="005A4550" w:rsidR="00DD11BD">
      <w:pPr>
        <w:rPr>
          <w:b/>
          <w:sz w:val="20"/>
          <w:szCs w:val="20"/>
        </w:rPr>
      </w:pPr>
    </w:p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</w:t>
      </w:r>
      <w:r w:rsidR="008D01E1">
        <w:rPr>
          <w:sz w:val="20"/>
          <w:szCs w:val="20"/>
        </w:rPr>
        <w:t>r</w:t>
      </w:r>
      <w:r>
        <w:rPr>
          <w:sz w:val="20"/>
          <w:szCs w:val="20"/>
        </w:rPr>
        <w:t>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</w:t>
      </w:r>
      <w:r w:rsidR="008D01E1">
        <w:t>r</w:t>
      </w:r>
      <w:r>
        <w:t>anice e-Oglasna ploča</w:t>
      </w:r>
    </w:p>
    <w:p w:rsidRDefault="006C62EC" w:rsidP="005A4550" w:rsidR="005A4550">
      <w:r>
        <w:t>1. stečajni upravitelj</w:t>
      </w:r>
    </w:p>
    <w:p w:rsidRDefault="006C62EC" w:rsidP="005A4550" w:rsidR="006C62EC">
      <w:r>
        <w:t>2. stečajni vjerovnici</w:t>
      </w:r>
    </w:p>
    <w:p w:rsidRDefault="00102297" w:rsidP="005A4550" w:rsidR="00102297"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F1D21"/>
    <w:rsid w:val="000F3E05"/>
    <w:rsid w:val="000F52B6"/>
    <w:rsid w:val="00102297"/>
    <w:rsid w:val="001114D5"/>
    <w:rsid w:val="00113FA2"/>
    <w:rsid w:val="00117F63"/>
    <w:rsid w:val="00132772"/>
    <w:rsid w:val="00135D9D"/>
    <w:rsid w:val="0014269D"/>
    <w:rsid w:val="00151163"/>
    <w:rsid w:val="00157190"/>
    <w:rsid w:val="0017752C"/>
    <w:rsid w:val="0018254F"/>
    <w:rsid w:val="001A1784"/>
    <w:rsid w:val="001A6179"/>
    <w:rsid w:val="001B0134"/>
    <w:rsid w:val="001B29CE"/>
    <w:rsid w:val="001E428F"/>
    <w:rsid w:val="001E58E9"/>
    <w:rsid w:val="001F2EB4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238"/>
    <w:rsid w:val="00263AAE"/>
    <w:rsid w:val="00283129"/>
    <w:rsid w:val="00290C9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8144E"/>
    <w:rsid w:val="00383AE0"/>
    <w:rsid w:val="003903EE"/>
    <w:rsid w:val="003B07BE"/>
    <w:rsid w:val="003B0B47"/>
    <w:rsid w:val="003B2BC3"/>
    <w:rsid w:val="003C77DE"/>
    <w:rsid w:val="003D7CD6"/>
    <w:rsid w:val="003F0574"/>
    <w:rsid w:val="003F49C0"/>
    <w:rsid w:val="003F738E"/>
    <w:rsid w:val="004033CB"/>
    <w:rsid w:val="004078B7"/>
    <w:rsid w:val="00407B92"/>
    <w:rsid w:val="00412E29"/>
    <w:rsid w:val="00413956"/>
    <w:rsid w:val="004162AF"/>
    <w:rsid w:val="0041716C"/>
    <w:rsid w:val="00423CFE"/>
    <w:rsid w:val="004369D8"/>
    <w:rsid w:val="004430AA"/>
    <w:rsid w:val="00443298"/>
    <w:rsid w:val="00444DB2"/>
    <w:rsid w:val="004501A6"/>
    <w:rsid w:val="0047449D"/>
    <w:rsid w:val="00474833"/>
    <w:rsid w:val="00483FE9"/>
    <w:rsid w:val="00490C02"/>
    <w:rsid w:val="0049405C"/>
    <w:rsid w:val="00495A76"/>
    <w:rsid w:val="00495E92"/>
    <w:rsid w:val="004B67BE"/>
    <w:rsid w:val="004C6048"/>
    <w:rsid w:val="004E214F"/>
    <w:rsid w:val="004E525E"/>
    <w:rsid w:val="004E7264"/>
    <w:rsid w:val="005119A8"/>
    <w:rsid w:val="00514493"/>
    <w:rsid w:val="00524A7E"/>
    <w:rsid w:val="0053087C"/>
    <w:rsid w:val="0053616A"/>
    <w:rsid w:val="00537B09"/>
    <w:rsid w:val="0054235C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5B2"/>
    <w:rsid w:val="00691B44"/>
    <w:rsid w:val="006939B6"/>
    <w:rsid w:val="006A182B"/>
    <w:rsid w:val="006B01AB"/>
    <w:rsid w:val="006B1077"/>
    <w:rsid w:val="006C62EC"/>
    <w:rsid w:val="006F089D"/>
    <w:rsid w:val="006F32FE"/>
    <w:rsid w:val="006F3F54"/>
    <w:rsid w:val="00702915"/>
    <w:rsid w:val="007174D1"/>
    <w:rsid w:val="00762005"/>
    <w:rsid w:val="0076482C"/>
    <w:rsid w:val="0077514E"/>
    <w:rsid w:val="00782318"/>
    <w:rsid w:val="007A574C"/>
    <w:rsid w:val="007B3132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63FA"/>
    <w:rsid w:val="008B7058"/>
    <w:rsid w:val="008C29A2"/>
    <w:rsid w:val="008C3E52"/>
    <w:rsid w:val="008C62C7"/>
    <w:rsid w:val="008D01E1"/>
    <w:rsid w:val="008D4C74"/>
    <w:rsid w:val="008E65BD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550A"/>
    <w:rsid w:val="009C62A2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E0A5C"/>
    <w:rsid w:val="00AE6D66"/>
    <w:rsid w:val="00AF1240"/>
    <w:rsid w:val="00B1128E"/>
    <w:rsid w:val="00B16383"/>
    <w:rsid w:val="00B202B5"/>
    <w:rsid w:val="00B2560A"/>
    <w:rsid w:val="00B260A8"/>
    <w:rsid w:val="00B50EDE"/>
    <w:rsid w:val="00B5576C"/>
    <w:rsid w:val="00B652C7"/>
    <w:rsid w:val="00B7141D"/>
    <w:rsid w:val="00B74925"/>
    <w:rsid w:val="00B850F4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6F3B"/>
    <w:rsid w:val="00C37BB4"/>
    <w:rsid w:val="00C37EE6"/>
    <w:rsid w:val="00C41FE2"/>
    <w:rsid w:val="00C57F0B"/>
    <w:rsid w:val="00C70173"/>
    <w:rsid w:val="00CD530F"/>
    <w:rsid w:val="00D07093"/>
    <w:rsid w:val="00D14C7D"/>
    <w:rsid w:val="00D1790B"/>
    <w:rsid w:val="00D34E78"/>
    <w:rsid w:val="00D352DF"/>
    <w:rsid w:val="00D401C9"/>
    <w:rsid w:val="00D457EF"/>
    <w:rsid w:val="00D470BD"/>
    <w:rsid w:val="00D50F11"/>
    <w:rsid w:val="00D51006"/>
    <w:rsid w:val="00D62082"/>
    <w:rsid w:val="00D62F70"/>
    <w:rsid w:val="00D657C0"/>
    <w:rsid w:val="00D67B34"/>
    <w:rsid w:val="00D95198"/>
    <w:rsid w:val="00DA4C00"/>
    <w:rsid w:val="00DB590C"/>
    <w:rsid w:val="00DC649C"/>
    <w:rsid w:val="00DD11BD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17B2"/>
    <w:rsid w:val="00E72251"/>
    <w:rsid w:val="00EA6D4D"/>
    <w:rsid w:val="00EC1642"/>
    <w:rsid w:val="00ED442F"/>
    <w:rsid w:val="00ED6ED5"/>
    <w:rsid w:val="00EE2C37"/>
    <w:rsid w:val="00F04DD3"/>
    <w:rsid w:val="00F05448"/>
    <w:rsid w:val="00F129A2"/>
    <w:rsid w:val="00F1628F"/>
    <w:rsid w:val="00F2467B"/>
    <w:rsid w:val="00F471D3"/>
    <w:rsid w:val="00F70ECF"/>
    <w:rsid w:val="00F870AC"/>
    <w:rsid w:val="00FB7AF6"/>
    <w:rsid w:val="00FE7819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2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5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2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5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33199.04</izvorni_sadrzaj>
    <derivirana_varijabla naziv="DomainObject.Predmet.InicijalnaVrijednost_1">33199.04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AUTOPRIJEVOZ ČONDRIĆ j.d.o.o. za prijevoz i usluge</izvorni_sadrzaj>
    <derivirana_varijabla naziv="DomainObject.Predmet.ProtustrankaFormated_1">  AUTOPRIJEVOZ ČONDRIĆ j.d.o.o. za prijevoz i usluge</derivirana_varijabla>
  </DomainObject.Predmet.ProtustrankaFormated>
  <DomainObject.Predmet.ProtustrankaFormatedOIB>
    <izvorni_sadrzaj>  AUTOPRIJEVOZ ČONDRIĆ j.d.o.o. za prijevoz i usluge, OIB 69308571613</izvorni_sadrzaj>
    <derivirana_varijabla naziv="DomainObject.Predmet.ProtustrankaFormatedOIB_1">  AUTOPRIJEVOZ ČONDRIĆ j.d.o.o. za prijevoz i usluge, OIB 69308571613</derivirana_varijabla>
  </DomainObject.Predmet.ProtustrankaFormatedOIB>
  <DomainObject.Predmet.ProtustrankaFormatedWithAdress>
    <izvorni_sadrzaj> AUTOPRIJEVOZ ČONDRIĆ j.d.o.o. za prijevoz i usluge, Trešnjica 1, 35000 Slavonski Brod</izvorni_sadrzaj>
    <derivirana_varijabla naziv="DomainObject.Predmet.ProtustrankaFormatedWithAdress_1"> AUTOPRIJEVOZ ČONDRIĆ j.d.o.o. za prijevoz i usluge, Trešnjica 1, 35000 Slavonski Brod</derivirana_varijabla>
  </DomainObject.Predmet.ProtustrankaFormatedWithAdress>
  <DomainObject.Predmet.ProtustrankaFormatedWithAdressOIB>
    <izvorni_sadrzaj> AUTOPRIJEVOZ ČONDRIĆ j.d.o.o. za prijevoz i usluge, OIB 69308571613, Trešnjica 1, 35000 Slavonski Brod</izvorni_sadrzaj>
    <derivirana_varijabla naziv="DomainObject.Predmet.ProtustrankaFormatedWithAdressOIB_1"> AUTOPRIJEVOZ ČONDRIĆ j.d.o.o. za prijevoz i usluge, OIB 69308571613, Trešnjica 1, 35000 Slavonski Brod</derivirana_varijabla>
  </DomainObject.Predmet.ProtustrankaFormatedWithAdressOIB>
  <DomainObject.Predmet.ProtustrankaWithAdress>
    <izvorni_sadrzaj>AUTOPRIJEVOZ ČONDRIĆ j.d.o.o. za prijevoz i usluge Trešnjica 1, 35000 Slavonski Brod</izvorni_sadrzaj>
    <derivirana_varijabla naziv="DomainObject.Predmet.ProtustrankaWithAdress_1">AUTOPRIJEVOZ ČONDRIĆ j.d.o.o. za prijevoz i usluge Trešnjica 1, 35000 Slavonski Brod</derivirana_varijabla>
  </DomainObject.Predmet.ProtustrankaWithAdress>
  <DomainObject.Predmet.ProtustrankaWithAdressOIB>
    <izvorni_sadrzaj>AUTOPRIJEVOZ ČONDRIĆ j.d.o.o. za prijevoz i usluge, OIB 69308571613, Trešnjica 1, 35000 Slavonski Brod</izvorni_sadrzaj>
    <derivirana_varijabla naziv="DomainObject.Predmet.ProtustrankaWithAdressOIB_1">AUTOPRIJEVOZ ČONDRIĆ j.d.o.o. za prijevoz i usluge, OIB 69308571613, Trešnjica 1, 35000 Slavonski Brod</derivirana_varijabla>
  </DomainObject.Predmet.ProtustrankaWithAdressOIB>
  <DomainObject.Predmet.ProtustrankaNazivFormated>
    <izvorni_sadrzaj>AUTOPRIJEVOZ ČONDRIĆ j.d.o.o. za prijevoz i usluge</izvorni_sadrzaj>
    <derivirana_varijabla naziv="DomainObject.Predmet.ProtustrankaNazivFormated_1">AUTOPRIJEVOZ ČONDRIĆ j.d.o.o. za prijevoz i usluge</derivirana_varijabla>
  </DomainObject.Predmet.ProtustrankaNazivFormated>
  <DomainObject.Predmet.ProtustrankaNazivFormatedOIB>
    <izvorni_sadrzaj>AUTOPRIJEVOZ ČONDRIĆ j.d.o.o. za prijevoz i usluge, OIB 69308571613</izvorni_sadrzaj>
    <derivirana_varijabla naziv="DomainObject.Predmet.ProtustrankaNazivFormatedOIB_1">AUTOPRIJEVOZ ČONDRIĆ j.d.o.o. za prijevoz i usluge, OIB 69308571613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 ČONDRIĆ j.d.o.o. za prijevoz i usluge</item>
    </izvorni_sadrzaj>
    <derivirana_varijabla naziv="DomainObject.Predmet.ProtuStrankaListFormated_1">
      <item>AUTOPRIJEVOZ ČONDRIĆ j.d.o.o. za prijevoz i usluge</item>
    </derivirana_varijabla>
  </DomainObject.Predmet.ProtuStrankaListFormated>
  <DomainObject.Predmet.ProtuStrankaListFormatedOIB>
    <izvorni_sadrzaj>
      <item>AUTOPRIJEVOZ ČONDRIĆ j.d.o.o. za prijevoz i usluge, OIB 69308571613</item>
    </izvorni_sadrzaj>
    <derivirana_varijabla naziv="DomainObject.Predmet.ProtuStrankaListFormatedOIB_1">
      <item>AUTOPRIJEVOZ ČONDRIĆ j.d.o.o. za prijevoz i usluge, OIB 69308571613</item>
    </derivirana_varijabla>
  </DomainObject.Predmet.ProtuStrankaListFormatedOIB>
  <DomainObject.Predmet.ProtuStrankaListFormatedWithAdress>
    <izvorni_sadrzaj>
      <item>AUTOPRIJEVOZ ČONDRIĆ j.d.o.o. za prijevoz i usluge, Trešnjica 1, 35000 Slavonski Brod</item>
    </izvorni_sadrzaj>
    <derivirana_varijabla naziv="DomainObject.Predmet.ProtuStrankaListFormatedWithAdress_1">
      <item>AUTOPRIJEVOZ ČONDRIĆ j.d.o.o. za prijevoz i usluge, Trešnjica 1, 35000 Slavonski Brod</item>
    </derivirana_varijabla>
  </DomainObject.Predmet.ProtuStrankaListFormatedWithAdress>
  <DomainObject.Predmet.ProtuStrankaListFormatedWithAdressOIB>
    <izvorni_sadrzaj>
      <item>AUTOPRIJEVOZ ČONDRIĆ j.d.o.o. za prijevoz i usluge, OIB 69308571613, Trešnjica 1, 35000 Slavonski Brod</item>
    </izvorni_sadrzaj>
    <derivirana_varijabla naziv="DomainObject.Predmet.ProtuStrankaListFormatedWithAdressOIB_1">
      <item>AUTOPRIJEVOZ ČONDRIĆ j.d.o.o. za prijevoz i usluge, OIB 69308571613, Trešnjica 1, 35000 Slavonski Brod</item>
    </derivirana_varijabla>
  </DomainObject.Predmet.ProtuStrankaListFormatedWithAdressOIB>
  <DomainObject.Predmet.ProtuStrankaListNazivFormated>
    <izvorni_sadrzaj>
      <item>AUTOPRIJEVOZ ČONDRIĆ j.d.o.o. za prijevoz i usluge</item>
    </izvorni_sadrzaj>
    <derivirana_varijabla naziv="DomainObject.Predmet.ProtuStrankaListNazivFormated_1">
      <item>AUTOPRIJEVOZ ČONDRIĆ j.d.o.o. za prijevoz i usluge</item>
    </derivirana_varijabla>
  </DomainObject.Predmet.ProtuStrankaListNazivFormated>
  <DomainObject.Predmet.ProtuStrankaListNazivFormatedOIB>
    <izvorni_sadrzaj>
      <item>AUTOPRIJEVOZ ČONDRIĆ j.d.o.o. za prijevoz i usluge, OIB 69308571613</item>
    </izvorni_sadrzaj>
    <derivirana_varijabla naziv="DomainObject.Predmet.ProtuStrankaListNazivFormatedOIB_1">
      <item>AUTOPRIJEVOZ ČONDRIĆ j.d.o.o. za prijevoz i usluge, OIB 69308571613</item>
    </derivirana_varijabla>
  </DomainObject.Predmet.ProtuStrankaListNazivFormatedOIB>
  <DomainObject.Predmet.OstaliListFormated>
    <izvorni_sadrzaj>
      <item>RUŽICA ČONDRIĆ</item>
      <item>Ivo Mijoč</item>
      <item>Vesna Lazarić</item>
    </izvorni_sadrzaj>
    <derivirana_varijabla naziv="DomainObject.Predmet.OstaliListFormated_1">
      <item>RUŽICA ČONDRIĆ</item>
      <item>Ivo Mijoč</item>
      <item>Vesna Lazarić</item>
    </derivirana_varijabla>
  </DomainObject.Predmet.OstaliListFormated>
  <DomainObject.Predmet.OstaliListFormatedOIB>
    <izvorni_sadrzaj>
      <item>RUŽICA ČONDRIĆ, OIB 65982908966</item>
      <item>Ivo Mijoč, OIB 15425129018</item>
      <item>Vesna Lazarić</item>
    </izvorni_sadrzaj>
    <derivirana_varijabla naziv="DomainObject.Predmet.OstaliListFormatedOIB_1">
      <item>RUŽICA ČONDRIĆ, OIB 65982908966</item>
      <item>Ivo Mijoč, OIB 15425129018</item>
      <item>Vesna Lazarić</item>
    </derivirana_varijabla>
  </DomainObject.Predmet.OstaliListFormatedOIB>
  <DomainObject.Predmet.OstaliListFormatedWithAdress>
    <izvorni_sadrzaj>
      <item>RUŽICA ČONDRIĆ, Trešnjica 1, 35000 Slavonski Brod</item>
      <item>Ivo Mijoč</item>
      <item>Vesna Lazarić</item>
    </izvorni_sadrzaj>
    <derivirana_varijabla naziv="DomainObject.Predmet.OstaliListFormatedWithAdress_1">
      <item>RUŽICA ČONDRIĆ, Trešnjica 1, 35000 Slavonski Brod</item>
      <item>Ivo Mijoč</item>
      <item>Vesna Lazarić</item>
    </derivirana_varijabla>
  </DomainObject.Predmet.OstaliListFormatedWithAdress>
  <DomainObject.Predmet.OstaliListFormatedWithAdressOIB>
    <izvorni_sadrzaj>
      <item>RUŽICA ČONDRIĆ, OIB 65982908966, Trešnjica 1, 35000 Slavonski Brod</item>
      <item>Ivo Mijoč, OIB 15425129018</item>
      <item>Vesna Lazarić</item>
    </izvorni_sadrzaj>
    <derivirana_varijabla naziv="DomainObject.Predmet.OstaliListFormatedWithAdressOIB_1">
      <item>RUŽICA ČONDRIĆ, OIB 65982908966, Trešnjica 1, 35000 Slavonski Brod</item>
      <item>Ivo Mijoč, OIB 15425129018</item>
      <item>Vesna Lazarić</item>
    </derivirana_varijabla>
  </DomainObject.Predmet.OstaliListFormatedWithAdressOIB>
  <DomainObject.Predmet.OstaliListNazivFormated>
    <izvorni_sadrzaj>
      <item>RUŽICA ČONDRIĆ</item>
      <item>Ivo Mijoč</item>
      <item>Vesna Lazarić</item>
    </izvorni_sadrzaj>
    <derivirana_varijabla naziv="DomainObject.Predmet.OstaliListNazivFormated_1">
      <item>RUŽICA ČONDRIĆ</item>
      <item>Ivo Mijoč</item>
      <item>Vesna Lazarić</item>
    </derivirana_varijabla>
  </DomainObject.Predmet.OstaliListNazivFormated>
  <DomainObject.Predmet.OstaliListNazivFormatedOIB>
    <izvorni_sadrzaj>
      <item>RUŽICA ČONDRIĆ, OIB 65982908966</item>
      <item>Ivo Mijoč, OIB 15425129018</item>
      <item>Vesna Lazarić</item>
    </izvorni_sadrzaj>
    <derivirana_varijabla naziv="DomainObject.Predmet.OstaliListNazivFormatedOIB_1">
      <item>RUŽICA ČONDRIĆ, OIB 65982908966</item>
      <item>Ivo Mijoč, OIB 15425129018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 ČONDRIĆ j.d.o.o. za prijevoz i usluge</izvorni_sadrzaj>
    <derivirana_varijabla naziv="DomainObject.Predmet.ProtustrankaIDrugi_1">AUTOPRIJEVOZ ČONDRIĆ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AUTOPRIJEVOZ ČONDRIĆ j.d.o.o. za prijevoz i usluge, OIB 69308571613, Trešnjica 1, 35000 Slavonski Brod</izvorni_sadrzaj>
    <derivirana_varijabla naziv="DomainObject.Predmet.ProtustrankaIDrugiAdressOIB_1">AUTOPRIJEVOZ ČONDRIĆ j.d.o.o. za prijevoz i usluge, OIB 69308571613, Trešnjica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AUTOPRIJEVOZ ČONDRIĆ j.d.o.o. za prijevoz i usluge</item>
      <item>RUŽICA ČONDRIĆ</item>
      <item>Ivo Mijoč</item>
      <item>Vesna Lazarić</item>
    </izvorni_sadrzaj>
    <derivirana_varijabla naziv="DomainObject.Predmet.SudioniciListNaziv_1">
      <item>Financijska agencija</item>
      <item>AUTOPRIJEVOZ ČONDRIĆ j.d.o.o. za prijevoz i usluge</item>
      <item>RUŽICA ČONDRIĆ</item>
      <item>Ivo Mijoč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  <item>Ivo Mijoč, OIB 15425129018</item>
      <item>Vesna Lazarić</item>
    </izvorni_sadrzaj>
    <derivirana_varijabla naziv="DomainObject.Predmet.SudioniciListAdressOIB_1"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  <item>Ivo Mijoč, OIB 15425129018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69308571613</item>
      <item>, OIB 65982908966</item>
      <item>, OIB 15425129018</item>
      <item>, OIB null</item>
    </izvorni_sadrzaj>
    <derivirana_varijabla naziv="DomainObject.Predmet.SudioniciListNazivOIB_1">
      <item>, OIB 85821130368</item>
      <item>, OIB 69308571613</item>
      <item>, OIB 65982908966</item>
      <item>, OIB 15425129018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A71A5-968E-46EC-B87F-A68C378E2E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471</properties:Words>
  <properties:Characters>2635</properties:Characters>
  <properties:Lines>179</properties:Lines>
  <properties:Paragraphs>73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2018-02-22T11:10:00Z</dcterms:created>
  <dc:creator>Korisnik</dc:creator>
  <cp:lastModifiedBy>wsadmin</cp:lastModifiedBy>
  <cp:lastPrinted>2018-02-22T12:30:00Z</cp:lastPrinted>
  <dcterms:modified xmlns:xsi="http://www.w3.org/2001/XMLSchema-instance" xsi:type="dcterms:W3CDTF">2018-02-22T12:31:00Z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UTVRĐENE TRAŽBINE 353-17.docx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