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45db" w14:paraId="0e245db" w:rsidRDefault="00A42F01" w:rsidP="00A42F01" w:rsidR="00A42F0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F01" w:rsidP="00A42F01" w:rsidR="00A42F0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42F01" w:rsidP="00A42F01" w:rsidR="00A42F0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42F01" w:rsidP="00A42F01" w:rsidR="00A42F0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42F01" w:rsidP="00A42F01" w:rsidR="00A42F01"/>
    <w:p w:rsidRDefault="00A42F01" w:rsidP="00A42F01" w:rsidR="00A42F0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42F01" w:rsidP="00A42F01" w:rsidR="00A42F0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42F01" w:rsidP="00A42F01" w:rsidR="00A42F0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42F01" w:rsidP="00A42F01" w:rsidR="00A42F0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42F01" w:rsidP="00A42F01" w:rsidR="00A42F01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5538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SUMMUS d. o. o. Poreč, Bože Milanovića 20, OIB 34689428755, MBS 130017250,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A42F01" w:rsidP="00A42F01" w:rsidR="00A42F0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42F01" w:rsidP="00A42F01" w:rsidR="00A42F0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42F01" w:rsidP="00A42F01" w:rsidR="00A42F0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42F01" w:rsidP="00A42F01" w:rsidR="00A42F0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SUMMUS d. o. o. Poreč, Bože Milanovića 20, OIB 34689428755, MBS 130017250.</w:t>
      </w:r>
    </w:p>
    <w:p w:rsidRDefault="00A42F01" w:rsidP="00A42F01" w:rsidR="00A42F0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42F01" w:rsidP="00A42F01" w:rsidR="00A42F0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42F01" w:rsidP="00A42F01" w:rsidR="00A42F0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42F01" w:rsidP="00A42F01" w:rsidR="00A42F0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SUMMUS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1056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11.099,58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42F01" w:rsidP="00A42F01" w:rsidR="00A42F0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42F01" w:rsidP="00A42F01" w:rsidR="00A42F0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42F01" w:rsidP="00A42F01" w:rsidR="00A42F0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42F01" w:rsidP="00A42F01" w:rsidR="00A42F0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42F01" w:rsidP="00A42F01" w:rsidR="00A42F0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42F01" w:rsidP="00A42F01" w:rsidR="00A42F0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E4679D">
        <w:rPr>
          <w:rFonts w:cs="Times New Roman" w:eastAsia="Times New Roman"/>
          <w:szCs w:val="24"/>
          <w:lang w:eastAsia="hr-HR"/>
        </w:rPr>
        <w:t>, v. r.</w:t>
      </w:r>
    </w:p>
    <w:p w:rsidRDefault="00A42F01" w:rsidP="00A42F01" w:rsidR="00A42F0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42F01" w:rsidP="00A42F01" w:rsidR="00A42F0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42F01" w:rsidP="00A42F01" w:rsidR="00A42F0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42F01" w:rsidP="00A42F01" w:rsidR="00A42F0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42F01" w:rsidP="00A42F01" w:rsidR="00A42F0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A42F01" w:rsidP="00A42F01" w:rsidR="00A42F0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42F01" w:rsidP="00A42F01" w:rsidR="00A42F01" w:rsidRPr="00D05CA9">
      <w:pPr>
        <w:tabs>
          <w:tab w:pos="4116" w:val="left"/>
        </w:tabs>
      </w:pPr>
    </w:p>
    <w:p w:rsidRDefault="00A42F01" w:rsidP="00A42F01" w:rsidR="00A42F01" w:rsidRPr="00D05CA9">
      <w:pPr>
        <w:tabs>
          <w:tab w:pos="4116" w:val="left"/>
        </w:tabs>
      </w:pPr>
    </w:p>
    <w:p w:rsidRDefault="00A42F01" w:rsidP="00A42F01" w:rsidR="00A42F01" w:rsidRPr="00D05CA9">
      <w:pPr>
        <w:tabs>
          <w:tab w:pos="4116" w:val="left"/>
        </w:tabs>
      </w:pPr>
    </w:p>
    <w:p w:rsidRDefault="00A42F01" w:rsidP="00A42F01" w:rsidR="00A42F01" w:rsidRPr="00D05CA9">
      <w:pPr>
        <w:tabs>
          <w:tab w:pos="4116" w:val="left"/>
        </w:tabs>
      </w:pPr>
    </w:p>
    <w:p w:rsidRDefault="00A42F01" w:rsidP="00A42F01" w:rsidR="00A42F01" w:rsidRPr="00D05CA9">
      <w:pPr>
        <w:tabs>
          <w:tab w:pos="4116" w:val="left"/>
        </w:tabs>
      </w:pPr>
    </w:p>
    <w:p w:rsidRDefault="00A42F01" w:rsidP="00A42F01" w:rsidR="00A42F01" w:rsidRPr="00D05CA9">
      <w:pPr>
        <w:tabs>
          <w:tab w:pos="4116" w:val="left"/>
        </w:tabs>
      </w:pPr>
    </w:p>
    <w:p w:rsidRDefault="00A42F01" w:rsidP="00A42F01" w:rsidR="00A42F01" w:rsidRPr="00D05CA9">
      <w:pPr>
        <w:tabs>
          <w:tab w:pos="4116" w:val="left"/>
        </w:tabs>
      </w:pPr>
    </w:p>
    <w:p w:rsidRDefault="00A42F01" w:rsidP="00A42F01" w:rsidR="00A42F01" w:rsidRPr="00D05CA9">
      <w:pPr>
        <w:tabs>
          <w:tab w:pos="4116" w:val="left"/>
        </w:tabs>
      </w:pPr>
    </w:p>
    <w:p w:rsidRDefault="00A42F01" w:rsidP="00A42F01" w:rsidR="00A42F01" w:rsidRPr="00D05CA9">
      <w:pPr>
        <w:tabs>
          <w:tab w:pos="4116" w:val="left"/>
        </w:tabs>
      </w:pPr>
    </w:p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 w:rsidRPr="00D05CA9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A42F01" w:rsidP="00A42F01" w:rsidR="00A42F01"/>
    <w:p w:rsidRDefault="0006195D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7F8" w:rsidP="00A42F01" w:rsidR="000027F8">
      <w:r>
        <w:separator/>
      </w:r>
    </w:p>
  </w:endnote>
  <w:endnote w:id="0" w:type="continuationSeparator">
    <w:p w:rsidRDefault="000027F8" w:rsidP="00A42F01" w:rsidR="00002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7F8" w:rsidP="00A42F01" w:rsidR="000027F8">
      <w:r>
        <w:separator/>
      </w:r>
    </w:p>
  </w:footnote>
  <w:footnote w:id="0" w:type="continuationSeparator">
    <w:p w:rsidRDefault="000027F8" w:rsidP="00A42F01" w:rsidR="00002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7F8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06195D">
      <w:rPr>
        <w:noProof/>
      </w:rPr>
      <w:t>2</w:t>
    </w:r>
    <w:r>
      <w:fldChar w:fldCharType="end"/>
    </w:r>
    <w:r>
      <w:tab/>
    </w:r>
    <w:r w:rsidRPr="00F65D9B">
      <w:t>11 St-</w:t>
    </w:r>
    <w:r>
      <w:t>42</w:t>
    </w:r>
    <w:r w:rsidR="00A42F01">
      <w:t>9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7F8" w:rsidP="0021081C" w:rsidR="00A81E97">
    <w:pPr>
      <w:pStyle w:val="Zaglavlje"/>
      <w:jc w:val="right"/>
    </w:pPr>
    <w:r>
      <w:t>11 St-42</w:t>
    </w:r>
    <w:r w:rsidR="00A42F01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656F"/>
    <w:rsid w:val="000027F8"/>
    <w:rsid w:val="0006195D"/>
    <w:rsid w:val="009A6044"/>
    <w:rsid w:val="00A42F01"/>
    <w:rsid w:val="00BF033F"/>
    <w:rsid w:val="00E4679D"/>
    <w:rsid w:val="00FD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F0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2F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F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2F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2F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42F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F0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61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9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95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9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9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F0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2F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F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2F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2F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42F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F0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61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9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95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9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9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SUMMUS d.o.o. POREČ</izvorni_sadrzaj>
    <derivirana_varijabla naziv="DomainObject.Predmet.ProtustrankaFormated_1">  SUMMUS d.o.o. POREČ</derivirana_varijabla>
  </DomainObject.Predmet.ProtustrankaFormated>
  <DomainObject.Predmet.ProtustrankaFormatedOIB>
    <izvorni_sadrzaj>  SUMMUS d.o.o. POREČ, OIB 34689428755</izvorni_sadrzaj>
    <derivirana_varijabla naziv="DomainObject.Predmet.ProtustrankaFormatedOIB_1">  SUMMUS d.o.o. POREČ, OIB 34689428755</derivirana_varijabla>
  </DomainObject.Predmet.ProtustrankaFormatedOIB>
  <DomainObject.Predmet.ProtustrankaFormatedWithAdress>
    <izvorni_sadrzaj> SUMMUS d.o.o. POREČ, Bože Milanovića 20, 52440 Poreč</izvorni_sadrzaj>
    <derivirana_varijabla naziv="DomainObject.Predmet.ProtustrankaFormatedWithAdress_1"> SUMMUS d.o.o. POREČ, Bože Milanovića 20, 52440 Poreč</derivirana_varijabla>
  </DomainObject.Predmet.ProtustrankaFormatedWithAdress>
  <DomainObject.Predmet.ProtustrankaFormatedWithAdressOIB>
    <izvorni_sadrzaj> SUMMUS d.o.o. POREČ, OIB 34689428755, Bože Milanovića 20, 52440 Poreč</izvorni_sadrzaj>
    <derivirana_varijabla naziv="DomainObject.Predmet.ProtustrankaFormatedWithAdressOIB_1"> SUMMUS d.o.o. POREČ, OIB 34689428755, Bože Milanovića 20, 52440 Poreč</derivirana_varijabla>
  </DomainObject.Predmet.ProtustrankaFormatedWithAdressOIB>
  <DomainObject.Predmet.ProtustrankaWithAdress>
    <izvorni_sadrzaj>SUMMUS d.o.o. POREČ Bože Milanovića 20, 52440 Poreč</izvorni_sadrzaj>
    <derivirana_varijabla naziv="DomainObject.Predmet.ProtustrankaWithAdress_1">SUMMUS d.o.o. POREČ Bože Milanovića 20, 52440 Poreč</derivirana_varijabla>
  </DomainObject.Predmet.ProtustrankaWithAdress>
  <DomainObject.Predmet.ProtustrankaWithAdressOIB>
    <izvorni_sadrzaj>SUMMUS d.o.o. POREČ, OIB 34689428755, Bože Milanovića 20, 52440 Poreč</izvorni_sadrzaj>
    <derivirana_varijabla naziv="DomainObject.Predmet.ProtustrankaWithAdressOIB_1">SUMMUS d.o.o. POREČ, OIB 34689428755, Bože Milanovića 20, 52440 Poreč</derivirana_varijabla>
  </DomainObject.Predmet.ProtustrankaWithAdressOIB>
  <DomainObject.Predmet.ProtustrankaNazivFormated>
    <izvorni_sadrzaj>SUMMUS d.o.o. POREČ</izvorni_sadrzaj>
    <derivirana_varijabla naziv="DomainObject.Predmet.ProtustrankaNazivFormated_1">SUMMUS d.o.o. POREČ</derivirana_varijabla>
  </DomainObject.Predmet.ProtustrankaNazivFormated>
  <DomainObject.Predmet.ProtustrankaNazivFormatedOIB>
    <izvorni_sadrzaj>SUMMUS d.o.o. POREČ, OIB 34689428755</izvorni_sadrzaj>
    <derivirana_varijabla naziv="DomainObject.Predmet.ProtustrankaNazivFormatedOIB_1">SUMMUS d.o.o. POREČ, OIB 34689428755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11099.58</izvorni_sadrzaj>
    <derivirana_varijabla naziv="DomainObject.Predmet.TrenutnaVrijednost_1">11099.58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SUMMUS d.o.o. POREČ</item>
    </izvorni_sadrzaj>
    <derivirana_varijabla naziv="DomainObject.Predmet.ProtuStrankaListFormated_1">
      <item>SUMMUS d.o.o. POREČ</item>
    </derivirana_varijabla>
  </DomainObject.Predmet.ProtuStrankaListFormated>
  <DomainObject.Predmet.ProtuStrankaListFormatedOIB>
    <izvorni_sadrzaj>
      <item>SUMMUS d.o.o. POREČ, OIB 34689428755</item>
    </izvorni_sadrzaj>
    <derivirana_varijabla naziv="DomainObject.Predmet.ProtuStrankaListFormatedOIB_1">
      <item>SUMMUS d.o.o. POREČ, OIB 34689428755</item>
    </derivirana_varijabla>
  </DomainObject.Predmet.ProtuStrankaListFormatedOIB>
  <DomainObject.Predmet.ProtuStrankaListFormatedWithAdress>
    <izvorni_sadrzaj>
      <item>SUMMUS d.o.o. POREČ, Bože Milanovića 20, 52440 Poreč</item>
    </izvorni_sadrzaj>
    <derivirana_varijabla naziv="DomainObject.Predmet.ProtuStrankaListFormatedWithAdress_1">
      <item>SUMMUS d.o.o. POREČ, Bože Milanovića 20, 52440 Poreč</item>
    </derivirana_varijabla>
  </DomainObject.Predmet.ProtuStrankaListFormatedWithAdress>
  <DomainObject.Predmet.ProtuStrankaListFormatedWithAdressOIB>
    <izvorni_sadrzaj>
      <item>SUMMUS d.o.o. POREČ, OIB 34689428755, Bože Milanovića 20, 52440 Poreč</item>
    </izvorni_sadrzaj>
    <derivirana_varijabla naziv="DomainObject.Predmet.ProtuStrankaListFormatedWithAdressOIB_1">
      <item>SUMMUS d.o.o. POREČ, OIB 34689428755, Bože Milanovića 20, 52440 Poreč</item>
    </derivirana_varijabla>
  </DomainObject.Predmet.ProtuStrankaListFormatedWithAdressOIB>
  <DomainObject.Predmet.ProtuStrankaListNazivFormated>
    <izvorni_sadrzaj>
      <item>SUMMUS d.o.o. POREČ</item>
    </izvorni_sadrzaj>
    <derivirana_varijabla naziv="DomainObject.Predmet.ProtuStrankaListNazivFormated_1">
      <item>SUMMUS d.o.o. POREČ</item>
    </derivirana_varijabla>
  </DomainObject.Predmet.ProtuStrankaListNazivFormated>
  <DomainObject.Predmet.ProtuStrankaListNazivFormatedOIB>
    <izvorni_sadrzaj>
      <item>SUMMUS d.o.o. POREČ, OIB 34689428755</item>
    </izvorni_sadrzaj>
    <derivirana_varijabla naziv="DomainObject.Predmet.ProtuStrankaListNazivFormatedOIB_1">
      <item>SUMMUS d.o.o. POREČ, OIB 34689428755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SUMMUS d.o.o. POREČ</izvorni_sadrzaj>
    <derivirana_varijabla naziv="DomainObject.Predmet.ProtustrankaIDrugi_1">SUMMUS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SUMMUS d.o.o. POREČ, OIB 34689428755, Bože Milanovića 20, 52440 Poreč</izvorni_sadrzaj>
    <derivirana_varijabla naziv="DomainObject.Predmet.ProtustrankaIDrugiAdressOIB_1">SUMMUS d.o.o. POREČ, OIB 34689428755,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SUMMUS d.o.o. POREČ</item>
    </izvorni_sadrzaj>
    <derivirana_varijabla naziv="DomainObject.Predmet.SudioniciListNaziv_1">
      <item>FINANCIJSKA AGENCIJA, RC RIJEKA, PODRUŽNICA PULA, PULA</item>
      <item>SUMMUS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SUMMUS d.o.o. POREČ, OIB 34689428755, Bože Milanovića 20,52440 Poreč</item>
    </izvorni_sadrzaj>
    <derivirana_varijabla naziv="DomainObject.Predmet.SudioniciListAdressOIB_1">
      <item>FINANCIJSKA AGENCIJA, RC RIJEKA, PODRUŽNICA PULA, PULA, OIB 85821130368, Ulica grada Vukovara 70,Zagreb</item>
      <item>SUMMUS d.o.o. POREČ, OIB 34689428755,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34689428755</item>
    </izvorni_sadrzaj>
    <derivirana_varijabla naziv="DomainObject.Predmet.SudioniciListNazivOIB_1">
      <item>, OIB 85821130368</item>
      <item>, OIB 34689428755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2003</properties:Characters>
  <properties:Lines>96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2015-11-30T13:09:00Z</dcterms:created>
  <dc:creator>Mihaela Kaligari</dc:creator>
  <dc:description/>
  <cp:keywords/>
  <cp:lastModifiedBy>Lorena Paris Aničić</cp:lastModifiedBy>
  <cp:lastPrinted>2015-11-30T13:13:00Z</cp:lastPrinted>
  <dcterms:modified xmlns:xsi="http://www.w3.org/2001/XMLSchema-instance" xsi:type="dcterms:W3CDTF">2015-12-16T14:04:00Z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