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7d5c" w14:paraId="eba7d5c" w:rsidRDefault="00CA1F3C" w:rsidP="00CA1F3C" w:rsidR="00CA1F3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1F3C" w:rsidP="00CA1F3C" w:rsidR="00CA1F3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A1F3C" w:rsidP="00CA1F3C" w:rsidR="00CA1F3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A1F3C" w:rsidP="00CA1F3C" w:rsidR="00CA1F3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A1F3C" w:rsidP="00CA1F3C" w:rsidR="00CA1F3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A1F3C" w:rsidP="00CA1F3C" w:rsidR="00CA1F3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A1F3C" w:rsidP="00CA1F3C" w:rsidR="00CA1F3C" w:rsidRPr="005D578C">
      <w:pPr>
        <w:jc w:val="center"/>
        <w:rPr>
          <w:rFonts w:cs="Times New Roman" w:eastAsia="Times New Roman"/>
          <w:szCs w:val="24"/>
        </w:rPr>
      </w:pPr>
    </w:p>
    <w:p w:rsidRDefault="00CA1F3C" w:rsidP="00CA1F3C" w:rsidR="00CA1F3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A1F3C" w:rsidP="00CA1F3C" w:rsidR="00CA1F3C" w:rsidRPr="005D578C">
      <w:pPr>
        <w:rPr>
          <w:rFonts w:cs="Times New Roman" w:eastAsia="Times New Roman"/>
          <w:szCs w:val="24"/>
        </w:rPr>
      </w:pPr>
    </w:p>
    <w:p w:rsidRDefault="00CA1F3C" w:rsidP="00CA1F3C" w:rsidR="00CA1F3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IMPLEO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Karojba, Rakotule, Rakotule 36 A,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 xml:space="preserve">68876469116, MBS 040277978,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22. ožujka 2016.</w:t>
      </w:r>
    </w:p>
    <w:p w:rsidRDefault="00CA1F3C" w:rsidP="00CA1F3C" w:rsidR="00CA1F3C" w:rsidRPr="005D578C">
      <w:pPr>
        <w:rPr>
          <w:rFonts w:cs="Times New Roman" w:eastAsia="Times New Roman"/>
          <w:szCs w:val="24"/>
        </w:rPr>
      </w:pPr>
    </w:p>
    <w:p w:rsidRDefault="00CA1F3C" w:rsidP="00CA1F3C" w:rsidR="00CA1F3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A1F3C" w:rsidP="00CA1F3C" w:rsidR="00CA1F3C" w:rsidRPr="005D578C">
      <w:pPr>
        <w:rPr>
          <w:rFonts w:cs="Times New Roman" w:eastAsia="Times New Roman"/>
          <w:szCs w:val="24"/>
        </w:rPr>
      </w:pPr>
    </w:p>
    <w:p w:rsidRDefault="00CA1F3C" w:rsidP="00CA1F3C" w:rsidR="00CA1F3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IMPLEO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Karojba, Rakotule, Rakotule 36 A,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68876469116, MBS 040277978,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22.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CA1F3C" w:rsidP="00CA1F3C" w:rsidR="00CA1F3C" w:rsidRPr="005D578C">
      <w:pPr>
        <w:rPr>
          <w:rFonts w:cs="Times New Roman" w:eastAsia="Times New Roman"/>
          <w:szCs w:val="24"/>
        </w:rPr>
      </w:pPr>
    </w:p>
    <w:p w:rsidRDefault="00CA1F3C" w:rsidP="00CA1F3C" w:rsidR="00CA1F3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CA1F3C">
        <w:rPr>
          <w:rFonts w:cs="Times New Roman" w:eastAsia="Times New Roman"/>
          <w:szCs w:val="20"/>
        </w:rPr>
        <w:t>Damir Debeljuh iz Pul</w:t>
      </w:r>
      <w:r>
        <w:rPr>
          <w:rFonts w:cs="Times New Roman" w:eastAsia="Times New Roman"/>
          <w:szCs w:val="20"/>
        </w:rPr>
        <w:t>e, Laginjina 6, OIB 29203139768.</w:t>
      </w:r>
    </w:p>
    <w:p w:rsidRDefault="00CA1F3C" w:rsidP="00CA1F3C" w:rsidR="00CA1F3C">
      <w:pPr>
        <w:ind w:firstLine="708"/>
        <w:rPr>
          <w:rFonts w:cs="Times New Roman" w:eastAsia="Times New Roman"/>
          <w:szCs w:val="20"/>
        </w:rPr>
      </w:pPr>
    </w:p>
    <w:p w:rsidRDefault="00CA1F3C" w:rsidP="00CA1F3C" w:rsidR="00CA1F3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IMPLEO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Karojba, Rakotule, Rakotule 36 A,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68876469116, MBS 040277978.</w:t>
      </w:r>
    </w:p>
    <w:p w:rsidRDefault="00CA1F3C" w:rsidP="00CA1F3C" w:rsidR="00CA1F3C">
      <w:pPr>
        <w:ind w:firstLine="709"/>
        <w:rPr>
          <w:rFonts w:cs="Times New Roman" w:eastAsia="Times New Roman"/>
          <w:szCs w:val="24"/>
        </w:rPr>
      </w:pPr>
    </w:p>
    <w:p w:rsidRDefault="00CA1F3C" w:rsidP="00CA1F3C" w:rsidR="00CA1F3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IMPLEO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Karojba, Rakotule, Rakotule 36 A,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68876469116, MBS 040277978.</w:t>
      </w:r>
    </w:p>
    <w:p w:rsidRDefault="00CA1F3C" w:rsidP="00CA1F3C" w:rsidR="00CA1F3C">
      <w:pPr>
        <w:ind w:firstLine="709"/>
        <w:rPr>
          <w:rFonts w:cs="Times New Roman" w:eastAsia="Times New Roman"/>
          <w:szCs w:val="24"/>
        </w:rPr>
      </w:pPr>
    </w:p>
    <w:p w:rsidRDefault="00CA1F3C" w:rsidP="00CA1F3C" w:rsidR="00CA1F3C" w:rsidRPr="005D578C">
      <w:pPr>
        <w:ind w:firstLine="709"/>
        <w:rPr>
          <w:rFonts w:cs="Times New Roman" w:eastAsia="Times New Roman"/>
          <w:szCs w:val="24"/>
        </w:rPr>
      </w:pPr>
    </w:p>
    <w:p w:rsidRDefault="00CA1F3C" w:rsidP="00CA1F3C" w:rsidR="00CA1F3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A1F3C" w:rsidP="00CA1F3C" w:rsidR="00CA1F3C">
      <w:pPr>
        <w:ind w:firstLine="708"/>
        <w:rPr>
          <w:rFonts w:cs="Times New Roman" w:eastAsia="Times New Roman"/>
          <w:szCs w:val="24"/>
        </w:rPr>
      </w:pPr>
    </w:p>
    <w:p w:rsidRDefault="00CA1F3C" w:rsidP="00CA1F3C" w:rsidR="00CA1F3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IMPLEO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Karojba.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St-1152/2015-3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A1F3C" w:rsidP="00CA1F3C" w:rsidR="00CA1F3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A1F3C" w:rsidP="00CA1F3C" w:rsidR="00CA1F3C" w:rsidRPr="005D578C">
      <w:pPr>
        <w:rPr>
          <w:rFonts w:cs="Times New Roman" w:eastAsia="Times New Roman"/>
          <w:szCs w:val="24"/>
        </w:rPr>
      </w:pPr>
    </w:p>
    <w:p w:rsidRDefault="00CA1F3C" w:rsidP="00CA1F3C" w:rsidR="00CA1F3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A1F3C" w:rsidP="008821A0" w:rsidR="00CA1F3C">
      <w:pPr>
        <w:ind w:left="708"/>
        <w:rPr>
          <w:rFonts w:cs="Times New Roman" w:eastAsia="Times New Roman"/>
          <w:szCs w:val="24"/>
        </w:rPr>
      </w:pPr>
    </w:p>
    <w:p w:rsidRDefault="00CA1F3C" w:rsidP="008821A0" w:rsidR="00CA1F3C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A1F3C" w:rsidP="008821A0" w:rsidR="00CA1F3C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8821A0">
        <w:rPr>
          <w:rFonts w:cs="Times New Roman" w:eastAsia="Times New Roman"/>
          <w:szCs w:val="24"/>
        </w:rPr>
        <w:t xml:space="preserve">, v. r. </w:t>
      </w:r>
    </w:p>
    <w:p w:rsidRDefault="00CA1F3C" w:rsidP="00CA1F3C" w:rsidR="00CA1F3C">
      <w:pPr>
        <w:jc w:val="left"/>
        <w:rPr>
          <w:rFonts w:cs="Times New Roman" w:eastAsia="Times New Roman"/>
          <w:szCs w:val="24"/>
        </w:rPr>
      </w:pPr>
    </w:p>
    <w:p w:rsidRDefault="00CA1F3C" w:rsidP="00CA1F3C" w:rsidR="00CA1F3C" w:rsidRPr="005D578C">
      <w:pPr>
        <w:jc w:val="left"/>
        <w:rPr>
          <w:rFonts w:cs="Times New Roman" w:eastAsia="Times New Roman"/>
          <w:szCs w:val="24"/>
        </w:rPr>
      </w:pPr>
    </w:p>
    <w:p w:rsidRDefault="00CA1F3C" w:rsidP="00CA1F3C" w:rsidR="00CA1F3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A1F3C" w:rsidP="00CA1F3C" w:rsidR="00CA1F3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CA1F3C" w:rsidP="00CA1F3C" w:rsidR="00CA1F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A1F3C" w:rsidP="00CA1F3C" w:rsidR="00CA1F3C">
      <w:pPr>
        <w:rPr>
          <w:rFonts w:cs="Times New Roman" w:eastAsia="Times New Roman"/>
          <w:szCs w:val="24"/>
        </w:rPr>
      </w:pPr>
    </w:p>
    <w:p w:rsidRDefault="00CA1F3C" w:rsidP="00CA1F3C" w:rsidR="00CA1F3C" w:rsidRPr="005D578C">
      <w:pPr>
        <w:rPr>
          <w:rFonts w:cs="Times New Roman" w:eastAsia="Times New Roman"/>
          <w:szCs w:val="24"/>
        </w:rPr>
      </w:pPr>
    </w:p>
    <w:p w:rsidRDefault="00CA1F3C" w:rsidP="00CA1F3C" w:rsidR="00CA1F3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A1F3C" w:rsidP="00CA1F3C" w:rsidR="00CA1F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A1F3C" w:rsidP="00CA1F3C" w:rsidR="00CA1F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IMPLEO</w:t>
      </w:r>
      <w:r w:rsidRPr="00F10AAD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Karojba, Rakotule, Rakotule 36 A, </w:t>
      </w:r>
    </w:p>
    <w:p w:rsidRDefault="00CA1F3C" w:rsidP="00CA1F3C" w:rsidR="00CA1F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Danijel Milanović iz Karojbe, Rakotula, Rakotule 36 A,</w:t>
      </w:r>
    </w:p>
    <w:p w:rsidRDefault="00CA1F3C" w:rsidP="00CA1F3C" w:rsidR="00CA1F3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CA1F3C" w:rsidP="00CA1F3C" w:rsidR="00CA1F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A1F3C" w:rsidP="00CA1F3C" w:rsidR="00CA1F3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 iz Pule, Laginjina 6, </w:t>
      </w:r>
    </w:p>
    <w:p w:rsidRDefault="00CA1F3C" w:rsidP="00CA1F3C" w:rsidR="00CA1F3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A1F3C" w:rsidP="00CA1F3C" w:rsidR="00CA1F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A1F3C" w:rsidP="00CA1F3C" w:rsidR="00CA1F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A1F3C" w:rsidP="00CA1F3C" w:rsidR="00CA1F3C"/>
    <w:p w:rsidRDefault="00CA1F3C" w:rsidP="00CA1F3C" w:rsidR="00CA1F3C"/>
    <w:p w:rsidRDefault="00CA1F3C" w:rsidP="00CA1F3C" w:rsidR="00CA1F3C"/>
    <w:p w:rsidRDefault="00CA1F3C" w:rsidP="00CA1F3C" w:rsidR="00CA1F3C"/>
    <w:p w:rsidRDefault="00CA1F3C" w:rsidP="00CA1F3C" w:rsidR="00CA1F3C"/>
    <w:p w:rsidRDefault="00CA1F3C" w:rsidP="00CA1F3C" w:rsidR="00CA1F3C"/>
    <w:p w:rsidRDefault="00CA1F3C" w:rsidP="00CA1F3C" w:rsidR="00CA1F3C"/>
    <w:p w:rsidRDefault="00CA1F3C" w:rsidP="00CA1F3C" w:rsidR="00CA1F3C"/>
    <w:p w:rsidRDefault="00CA1F3C" w:rsidP="00CA1F3C" w:rsidR="00CA1F3C"/>
    <w:p w:rsidRDefault="00CA1F3C" w:rsidP="00CA1F3C" w:rsidR="00CA1F3C"/>
    <w:p w:rsidRDefault="00CA1F3C" w:rsidP="00CA1F3C" w:rsidR="00CA1F3C"/>
    <w:p w:rsidRDefault="00CA1F3C" w:rsidP="00CA1F3C" w:rsidR="00CA1F3C"/>
    <w:p w:rsidRDefault="00CA1F3C" w:rsidP="00CA1F3C" w:rsidR="00CA1F3C"/>
    <w:p w:rsidRDefault="00CA1F3C" w:rsidP="00CA1F3C" w:rsidR="00CA1F3C"/>
    <w:p w:rsidRDefault="00CA1F3C" w:rsidP="00CA1F3C" w:rsidR="00CA1F3C"/>
    <w:p w:rsidRDefault="00CA1F3C" w:rsidP="00CA1F3C" w:rsidR="00CA1F3C"/>
    <w:p w:rsidRDefault="00CA1F3C" w:rsidP="00CA1F3C" w:rsidR="00CA1F3C"/>
    <w:p w:rsidRDefault="00CA1F3C" w:rsidP="00CA1F3C" w:rsidR="00CA1F3C"/>
    <w:p w:rsidRDefault="004F5027" w:rsidR="004F5027"/>
    <w:sectPr w:rsidSect="00D3530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1F3C" w:rsidP="00CA1F3C" w:rsidR="00CA1F3C">
      <w:r>
        <w:separator/>
      </w:r>
    </w:p>
  </w:endnote>
  <w:endnote w:id="0" w:type="continuationSeparator">
    <w:p w:rsidRDefault="00CA1F3C" w:rsidP="00CA1F3C" w:rsidR="00CA1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1F3C" w:rsidP="00CA1F3C" w:rsidR="00CA1F3C">
      <w:r>
        <w:separator/>
      </w:r>
    </w:p>
  </w:footnote>
  <w:footnote w:id="0" w:type="continuationSeparator">
    <w:p w:rsidRDefault="00CA1F3C" w:rsidP="00CA1F3C" w:rsidR="00CA1F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F3C" w:rsidP="00D35306" w:rsidR="00D3530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821A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St-1152/2015-5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F3C" w:rsidP="00D35306" w:rsidR="00D35306" w:rsidRPr="00A074C3">
    <w:pPr>
      <w:pStyle w:val="Zaglavlje"/>
      <w:jc w:val="right"/>
      <w:rPr>
        <w:szCs w:val="24"/>
      </w:rPr>
    </w:pPr>
    <w:r>
      <w:rPr>
        <w:szCs w:val="24"/>
      </w:rPr>
      <w:t>4 St-1152/2015-5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492E"/>
    <w:rsid w:val="004F5027"/>
    <w:rsid w:val="0052492E"/>
    <w:rsid w:val="008821A0"/>
    <w:rsid w:val="00CA1F3C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1F3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1F3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A1F3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1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1F3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A1F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A1F3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2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1A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821A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821A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821A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1F3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1F3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A1F3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1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1F3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A1F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A1F3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2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1A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821A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821A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821A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St-1152/2015</izvorni_sadrzaj>
    <derivirana_varijabla naziv="DomainObject.Predmet.OznakaBroj_1">St-1152/2015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IMPLEO d.o.o. KAROJBA</izvorni_sadrzaj>
    <derivirana_varijabla naziv="DomainObject.Predmet.ProtustrankaFormated_1">  IMPLEO d.o.o. KAROJBA</derivirana_varijabla>
  </DomainObject.Predmet.ProtustrankaFormated>
  <DomainObject.Predmet.ProtustrankaFormatedOIB>
    <izvorni_sadrzaj>  IMPLEO d.o.o. KAROJBA, OIB 68876469116</izvorni_sadrzaj>
    <derivirana_varijabla naziv="DomainObject.Predmet.ProtustrankaFormatedOIB_1">  IMPLEO d.o.o. KAROJBA, OIB 68876469116</derivirana_varijabla>
  </DomainObject.Predmet.ProtustrankaFormatedOIB>
  <DomainObject.Predmet.ProtustrankaFormatedWithAdress>
    <izvorni_sadrzaj> IMPLEO d.o.o. KAROJBA, Rakotule, Rakotule 36 A, 52424 Karojba</izvorni_sadrzaj>
    <derivirana_varijabla naziv="DomainObject.Predmet.ProtustrankaFormatedWithAdress_1"> IMPLEO d.o.o. KAROJBA, Rakotule, Rakotule 36 A, 52424 Karojba</derivirana_varijabla>
  </DomainObject.Predmet.ProtustrankaFormatedWithAdress>
  <DomainObject.Predmet.ProtustrankaFormatedWithAdressOIB>
    <izvorni_sadrzaj> IMPLEO d.o.o. KAROJBA, OIB 68876469116, Rakotule, Rakotule 36 A, 52424 Karojba</izvorni_sadrzaj>
    <derivirana_varijabla naziv="DomainObject.Predmet.ProtustrankaFormatedWithAdressOIB_1"> IMPLEO d.o.o. KAROJBA, OIB 68876469116, Rakotule, Rakotule 36 A, 52424 Karojba</derivirana_varijabla>
  </DomainObject.Predmet.ProtustrankaFormatedWithAdressOIB>
  <DomainObject.Predmet.ProtustrankaWithAdress>
    <izvorni_sadrzaj>IMPLEO d.o.o. KAROJBA Rakotule, Rakotule 36 A, 52424 Karojba</izvorni_sadrzaj>
    <derivirana_varijabla naziv="DomainObject.Predmet.ProtustrankaWithAdress_1">IMPLEO d.o.o. KAROJBA Rakotule, Rakotule 36 A, 52424 Karojba</derivirana_varijabla>
  </DomainObject.Predmet.ProtustrankaWithAdress>
  <DomainObject.Predmet.ProtustrankaWithAdressOIB>
    <izvorni_sadrzaj>IMPLEO d.o.o. KAROJBA, OIB 68876469116, Rakotule, Rakotule 36 A, 52424 Karojba</izvorni_sadrzaj>
    <derivirana_varijabla naziv="DomainObject.Predmet.ProtustrankaWithAdressOIB_1">IMPLEO d.o.o. KAROJBA, OIB 68876469116, Rakotule, Rakotule 36 A, 52424 Karojba</derivirana_varijabla>
  </DomainObject.Predmet.ProtustrankaWithAdressOIB>
  <DomainObject.Predmet.ProtustrankaNazivFormated>
    <izvorni_sadrzaj>IMPLEO d.o.o. KAROJBA</izvorni_sadrzaj>
    <derivirana_varijabla naziv="DomainObject.Predmet.ProtustrankaNazivFormated_1">IMPLEO d.o.o. KAROJBA</derivirana_varijabla>
  </DomainObject.Predmet.ProtustrankaNazivFormated>
  <DomainObject.Predmet.ProtustrankaNazivFormatedOIB>
    <izvorni_sadrzaj>IMPLEO d.o.o. KAROJBA, OIB 68876469116</izvorni_sadrzaj>
    <derivirana_varijabla naziv="DomainObject.Predmet.ProtustrankaNazivFormatedOIB_1">IMPLEO d.o.o. KAROJBA, OIB 68876469116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25059.55</izvorni_sadrzaj>
    <derivirana_varijabla naziv="DomainObject.Predmet.TrenutnaVrijednost_1">25059.55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IMPLEO d.o.o. KAROJBA</item>
    </izvorni_sadrzaj>
    <derivirana_varijabla naziv="DomainObject.Predmet.ProtuStrankaListFormated_1">
      <item>IMPLEO d.o.o. KAROJBA</item>
    </derivirana_varijabla>
  </DomainObject.Predmet.ProtuStrankaListFormated>
  <DomainObject.Predmet.ProtuStrankaListFormatedOIB>
    <izvorni_sadrzaj>
      <item>IMPLEO d.o.o. KAROJBA, OIB 68876469116</item>
    </izvorni_sadrzaj>
    <derivirana_varijabla naziv="DomainObject.Predmet.ProtuStrankaListFormatedOIB_1">
      <item>IMPLEO d.o.o. KAROJBA, OIB 68876469116</item>
    </derivirana_varijabla>
  </DomainObject.Predmet.ProtuStrankaListFormatedOIB>
  <DomainObject.Predmet.ProtuStrankaListFormatedWithAdress>
    <izvorni_sadrzaj>
      <item>IMPLEO d.o.o. KAROJBA, Rakotule, Rakotule 36 A, 52424 Karojba</item>
    </izvorni_sadrzaj>
    <derivirana_varijabla naziv="DomainObject.Predmet.ProtuStrankaListFormatedWithAdress_1">
      <item>IMPLEO d.o.o. KAROJBA, Rakotule, Rakotule 36 A, 52424 Karojba</item>
    </derivirana_varijabla>
  </DomainObject.Predmet.ProtuStrankaListFormatedWithAdress>
  <DomainObject.Predmet.ProtuStrankaListFormatedWithAdressOIB>
    <izvorni_sadrzaj>
      <item>IMPLEO d.o.o. KAROJBA, OIB 68876469116, Rakotule, Rakotule 36 A, 52424 Karojba</item>
    </izvorni_sadrzaj>
    <derivirana_varijabla naziv="DomainObject.Predmet.ProtuStrankaListFormatedWithAdressOIB_1">
      <item>IMPLEO d.o.o. KAROJBA, OIB 68876469116, Rakotule, Rakotule 36 A, 52424 Karojba</item>
    </derivirana_varijabla>
  </DomainObject.Predmet.ProtuStrankaListFormatedWithAdressOIB>
  <DomainObject.Predmet.ProtuStrankaListNazivFormated>
    <izvorni_sadrzaj>
      <item>IMPLEO d.o.o. KAROJBA</item>
    </izvorni_sadrzaj>
    <derivirana_varijabla naziv="DomainObject.Predmet.ProtuStrankaListNazivFormated_1">
      <item>IMPLEO d.o.o. KAROJBA</item>
    </derivirana_varijabla>
  </DomainObject.Predmet.ProtuStrankaListNazivFormated>
  <DomainObject.Predmet.ProtuStrankaListNazivFormatedOIB>
    <izvorni_sadrzaj>
      <item>IMPLEO d.o.o. KAROJBA, OIB 68876469116</item>
    </izvorni_sadrzaj>
    <derivirana_varijabla naziv="DomainObject.Predmet.ProtuStrankaListNazivFormatedOIB_1">
      <item>IMPLEO d.o.o. KAROJBA, OIB 68876469116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IMPLEO d.o.o. KAROJBA</izvorni_sadrzaj>
    <derivirana_varijabla naziv="DomainObject.Predmet.ProtustrankaIDrugi_1">IMPLEO d.o.o. KAROJBA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IMPLEO d.o.o. KAROJBA, OIB 68876469116, Rakotule, Rakotule 36 A, 52424 Karojba</izvorni_sadrzaj>
    <derivirana_varijabla naziv="DomainObject.Predmet.ProtustrankaIDrugiAdressOIB_1">IMPLEO d.o.o. KAROJBA, OIB 68876469116, Rakotule, Rakotule 36 A, 52424 Karojba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IMPLEO d.o.o. KAROJBA</item>
    </izvorni_sadrzaj>
    <derivirana_varijabla naziv="DomainObject.Predmet.SudioniciListNaziv_1">
      <item>FINANCIJSKA AGENCIJA, RC RIJEKA, PODRUŽNICA PULA, PULA</item>
      <item>IMPLEO d.o.o. KAROJBA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IMPLEO d.o.o. KAROJBA, OIB 68876469116, Rakotule, Rakotule 36 A,52424 Karojba</item>
    </izvorni_sadrzaj>
    <derivirana_varijabla naziv="DomainObject.Predmet.SudioniciListAdressOIB_1">
      <item>FINANCIJSKA AGENCIJA, RC RIJEKA, PODRUŽNICA PULA, PULA, OIB 85821130368, Giardini 5,52100 Pula</item>
      <item>IMPLEO d.o.o. KAROJBA, OIB 68876469116, Rakotule, Rakotule 36 A,52424 Karojba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68876469116</item>
    </izvorni_sadrzaj>
    <derivirana_varijabla naziv="DomainObject.Predmet.SudioniciListNazivOIB_1">
      <item>, OIB 85821130368</item>
      <item>, OIB 68876469116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3073</properties:Characters>
  <properties:Lines>96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2016-03-17T11:19:00Z</dcterms:created>
  <dc:creator>Mihaela Kaligari</dc:creator>
  <dc:description/>
  <cp:keywords/>
  <cp:lastModifiedBy>Sanja Prodan</cp:lastModifiedBy>
  <cp:lastPrinted>2016-03-22T06:51:00Z</cp:lastPrinted>
  <dcterms:modified xmlns:xsi="http://www.w3.org/2001/XMLSchema-instance" xsi:type="dcterms:W3CDTF">2016-03-22T06:51:00Z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