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e2901" w14:paraId="86e2901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78A0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F68B0"/>
    <w:rsid w:val="009B604F"/>
    <w:rsid w:val="00A778A0"/>
    <w:rsid w:val="00B37282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</izvorni_sadrzaj>
    <derivirana_varijabla naziv="DomainObject.Predmet.Broj_1">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St-664/2016</izvorni_sadrzaj>
    <derivirana_varijabla naziv="DomainObject.Predmet.OznakaBroj_1">St-664/2016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CER - PROMET jednostavno društvo s ograničenom odgovornošću za proizvodnju i trgovinu</izvorni_sadrzaj>
    <derivirana_varijabla naziv="DomainObject.Predmet.ProtustrankaFormated_1">  CER - PROMET jednostavno društvo s ograničenom odgovornošću za proizvodnju i trgovinu</derivirana_varijabla>
  </DomainObject.Predmet.ProtustrankaFormated>
  <DomainObject.Predmet.ProtustrankaFormatedOIB>
    <izvorni_sadrzaj>  CER - PROMET jednostavno društvo s ograničenom odgovornošću za proizvodnju i trgovinu, OIB 64168213727</izvorni_sadrzaj>
    <derivirana_varijabla naziv="DomainObject.Predmet.ProtustrankaFormatedOIB_1">  CER - PROMET jednostavno društvo s ograničenom odgovornošću za proizvodnju i trgovinu, OIB 64168213727</derivirana_varijabla>
  </DomainObject.Predmet.ProtustrankaFormatedOIB>
  <DomainObject.Predmet.ProtustrankaFormatedWithAdress>
    <izvorni_sadrzaj> CER - PROMET jednostavno društvo s ograničenom odgovornošću za proizvodnju i trgovinu, Grujice 9, 48260 Osijek Vojakovački</izvorni_sadrzaj>
    <derivirana_varijabla naziv="DomainObject.Predmet.ProtustrankaFormatedWithAdress_1"> CER - PROMET jednostavno društvo s ograničenom odgovornošću za proizvodnju i trgovinu, Grujice 9, 48260 Osijek Vojakovački</derivirana_varijabla>
  </DomainObject.Predmet.ProtustrankaFormatedWithAdress>
  <DomainObject.Predmet.ProtustrankaFormatedWithAdressOIB>
    <izvorni_sadrzaj> CER - PROMET jednostavno društvo s ograničenom odgovornošću za proizvodnju i trgovinu, OIB 64168213727, Grujice 9, 48260 Osijek Vojakovački</izvorni_sadrzaj>
    <derivirana_varijabla naziv="DomainObject.Predmet.ProtustrankaFormatedWithAdressOIB_1"> CER - PROMET jednostavno društvo s ograničenom odgovornošću za proizvodnju i trgovinu, OIB 64168213727, Grujice 9, 48260 Osijek Vojakovački</derivirana_varijabla>
  </DomainObject.Predmet.ProtustrankaFormatedWithAdressOIB>
  <DomainObject.Predmet.ProtustrankaWithAdress>
    <izvorni_sadrzaj>CER - PROMET jednostavno društvo s ograničenom odgovornošću za proizvodnju i trgovinu Grujice 9, 48260 Osijek Vojakovački</izvorni_sadrzaj>
    <derivirana_varijabla naziv="DomainObject.Predmet.ProtustrankaWithAdress_1">CER - PROMET jednostavno društvo s ograničenom odgovornošću za proizvodnju i trgovinu Grujice 9, 48260 Osijek Vojakovački</derivirana_varijabla>
  </DomainObject.Predmet.ProtustrankaWithAdress>
  <DomainObject.Predmet.ProtustrankaWithAdressOIB>
    <izvorni_sadrzaj>CER - PROMET jednostavno društvo s ograničenom odgovornošću za proizvodnju i trgovinu, OIB 64168213727, Grujice 9, 48260 Osijek Vojakovački</izvorni_sadrzaj>
    <derivirana_varijabla naziv="DomainObject.Predmet.ProtustrankaWithAdressOIB_1">CER - PROMET jednostavno društvo s ograničenom odgovornošću za proizvodnju i trgovinu, OIB 64168213727, Grujice 9, 48260 Osijek Vojakovački</derivirana_varijabla>
  </DomainObject.Predmet.ProtustrankaWithAdressOIB>
  <DomainObject.Predmet.ProtustrankaNazivFormated>
    <izvorni_sadrzaj>CER - PROMET jednostavno društvo s ograničenom odgovornošću za proizvodnju i trgovinu</izvorni_sadrzaj>
    <derivirana_varijabla naziv="DomainObject.Predmet.ProtustrankaNazivFormated_1">CER - PROMET jednostavno društvo s ograničenom odgovornošću za proizvodnju i trgovinu</derivirana_varijabla>
  </DomainObject.Predmet.ProtustrankaNazivFormated>
  <DomainObject.Predmet.ProtustrankaNazivFormatedOIB>
    <izvorni_sadrzaj>CER - PROMET jednostavno društvo s ograničenom odgovornošću za proizvodnju i trgovinu, OIB 64168213727</izvorni_sadrzaj>
    <derivirana_varijabla naziv="DomainObject.Predmet.ProtustrankaNazivFormatedOIB_1">CER - PROMET jednostavno društvo s ograničenom odgovornošću za proizvodnju i trgovinu, OIB 64168213727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15204.08</izvorni_sadrzaj>
    <derivirana_varijabla naziv="DomainObject.Predmet.TrenutnaVrijednost_1">15204.08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CER - PROMET jednostavno društvo s ograničenom odgovornošću za proizvodnju i trgovinu</item>
    </izvorni_sadrzaj>
    <derivirana_varijabla naziv="DomainObject.Predmet.ProtuStrankaListFormated_1">
      <item>CER - PROMET jednostavno društvo s ograničenom odgovornošću za proizvodnju i trgovinu</item>
    </derivirana_varijabla>
  </DomainObject.Predmet.ProtuStrankaListFormated>
  <DomainObject.Predmet.ProtuStrankaListFormatedOIB>
    <izvorni_sadrzaj>
      <item>CER - PROMET jednostavno društvo s ograničenom odgovornošću za proizvodnju i trgovinu, OIB 64168213727</item>
    </izvorni_sadrzaj>
    <derivirana_varijabla naziv="DomainObject.Predmet.ProtuStrankaListFormatedOIB_1">
      <item>CER - PROMET jednostavno društvo s ograničenom odgovornošću za proizvodnju i trgovinu, OIB 64168213727</item>
    </derivirana_varijabla>
  </DomainObject.Predmet.ProtuStrankaListFormatedOIB>
  <DomainObject.Predmet.ProtuStrankaListFormatedWithAdress>
    <izvorni_sadrzaj>
      <item>CER - PROMET jednostavno društvo s ograničenom odgovornošću za proizvodnju i trgovinu, Grujice 9, 48260 Osijek Vojakovački</item>
    </izvorni_sadrzaj>
    <derivirana_varijabla naziv="DomainObject.Predmet.ProtuStrankaListFormatedWithAdress_1">
      <item>CER - PROMET jednostavno društvo s ograničenom odgovornošću za proizvodnju i trgovinu, Grujice 9, 48260 Osijek Vojakovački</item>
    </derivirana_varijabla>
  </DomainObject.Predmet.ProtuStrankaListFormatedWithAdress>
  <DomainObject.Predmet.ProtuStrankaListFormatedWithAdressOIB>
    <izvorni_sadrzaj>
      <item>CER - PROMET jednostavno društvo s ograničenom odgovornošću za proizvodnju i trgovinu, OIB 64168213727, Grujice 9, 48260 Osijek Vojakovački</item>
    </izvorni_sadrzaj>
    <derivirana_varijabla naziv="DomainObject.Predmet.ProtuStrankaListFormatedWithAdressOIB_1">
      <item>CER - PROMET jednostavno društvo s ograničenom odgovornošću za proizvodnju i trgovinu, OIB 64168213727, Grujice 9, 48260 Osijek Vojakovački</item>
    </derivirana_varijabla>
  </DomainObject.Predmet.ProtuStrankaListFormatedWithAdressOIB>
  <DomainObject.Predmet.ProtuStrankaListNazivFormated>
    <izvorni_sadrzaj>
      <item>CER - PROMET jednostavno društvo s ograničenom odgovornošću za proizvodnju i trgovinu</item>
    </izvorni_sadrzaj>
    <derivirana_varijabla naziv="DomainObject.Predmet.ProtuStrankaListNazivFormated_1">
      <item>CER - PROMET jednostavno društvo s ograničenom odgovornošću za proizvodnju i trgovinu</item>
    </derivirana_varijabla>
  </DomainObject.Predmet.ProtuStrankaListNazivFormated>
  <DomainObject.Predmet.ProtuStrankaListNazivFormatedOIB>
    <izvorni_sadrzaj>
      <item>CER - PROMET jednostavno društvo s ograničenom odgovornošću za proizvodnju i trgovinu, OIB 64168213727</item>
    </izvorni_sadrzaj>
    <derivirana_varijabla naziv="DomainObject.Predmet.ProtuStrankaListNazivFormatedOIB_1">
      <item>CER - PROMET jednostavno društvo s ograničenom odgovornošću za proizvodnju i trgovinu, OIB 64168213727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CER - PROMET jednostavno društvo s ograničenom odgovornošću za proizvodnju i trgovinu</izvorni_sadrzaj>
    <derivirana_varijabla naziv="DomainObject.Predmet.ProtustrankaIDrugi_1">CER - PROMET jednostavno društvo s ograničenom odgovornošću za proizvodnju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CER - PROMET jednostavno društvo s ograničenom odgovornošću za proizvodnju i trgovinu, OIB 64168213727, Grujice 9, 48260 Osijek Vojakovački</izvorni_sadrzaj>
    <derivirana_varijabla naziv="DomainObject.Predmet.ProtustrankaIDrugiAdressOIB_1">CER - PROMET jednostavno društvo s ograničenom odgovornošću za proizvodnju i trgovinu, OIB 64168213727, Grujice 9, 48260 Osijek Vojakovački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CER - PROMET jednostavno društvo s ograničenom odgovornošću za proizvodnju i trgovinu</item>
      <item>sudski registar</item>
    </izvorni_sadrzaj>
    <derivirana_varijabla naziv="DomainObject.Predmet.SudioniciListNaziv_1">
      <item>Financijska agencija</item>
      <item>CER - PROMET jednostavno društvo s ograničenom odgovornošću za proizvodnju i trgovinu</item>
      <item>sudski registar</item>
    </derivirana_varijabla>
  </DomainObject.Predmet.SudioniciListNaziv>
  <DomainObject.Predmet.SudioniciListAdressOIB>
    <izvorni_sadrzaj>
      <item>Financijska agencija, OIB 85821130368</item>
      <item>CER - PROMET jednostavno društvo s ograničenom odgovornošću za proizvodnju i trgovinu, OIB 64168213727, Grujice 9,48260 Osijek Vojakovački</item>
      <item>sudski registar</item>
    </izvorni_sadrzaj>
    <derivirana_varijabla naziv="DomainObject.Predmet.SudioniciListAdressOIB_1">
      <item>Financijska agencija, OIB 85821130368</item>
      <item>CER - PROMET jednostavno društvo s ograničenom odgovornošću za proizvodnju i trgovinu, OIB 64168213727, Grujice 9,48260 Osijek Vojakovački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2017-05-31T11:19:00Z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