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b6e9e" w14:paraId="cab6e9e"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2378B9">
        <w:t>3</w:t>
      </w:r>
      <w:r w:rsidR="00F45BBC">
        <w:t>273</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FINANCIJSKA AGENCIJA, Zagreb, Ulica grada Vukovara 70, za otvaranje stečajnog postupka nad </w:t>
      </w:r>
      <w:r w:rsidR="00F45BBC" w:rsidRPr="007A79F3">
        <w:t>KELENC USLUGE d.o.o., Trebovec, Naftaplinska 10, OIB 63779913736</w:t>
      </w:r>
      <w:r w:rsidR="001B52B6">
        <w:t>,</w:t>
      </w:r>
      <w:r w:rsidR="00CD702D">
        <w:t xml:space="preserve"> </w:t>
      </w:r>
      <w:r w:rsidR="002C5A29" w:rsidRPr="00435B5D">
        <w:t xml:space="preserve">dana </w:t>
      </w:r>
      <w:r w:rsidR="00F45BBC">
        <w:t>29</w:t>
      </w:r>
      <w:r w:rsidR="0010599A">
        <w:t>. lipnja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F45BBC" w:rsidP="00F45BBC" w:rsidR="00F45BBC" w:rsidRPr="007A79F3">
      <w:pPr>
        <w:ind w:firstLine="720"/>
        <w:jc w:val="both"/>
      </w:pPr>
    </w:p>
    <w:p w:rsidRDefault="00F45BBC" w:rsidP="00F45BBC" w:rsidR="00F45BBC" w:rsidRPr="007A79F3">
      <w:pPr>
        <w:numPr>
          <w:ilvl w:val="0"/>
          <w:numId w:val="8"/>
        </w:numPr>
        <w:jc w:val="both"/>
      </w:pPr>
      <w:r w:rsidRPr="007A79F3">
        <w:t xml:space="preserve">Utvrđuje se da imovina dužnika dužnikom KELENC USLUGE d.o.o., Trebovec, Naftaplinska 10, OIB 63779913736, koja bi ušla u stečajnu masu, nije dovoljna ni za namirenje troškova postupka.   </w:t>
      </w:r>
    </w:p>
    <w:p w:rsidRDefault="00F45BBC" w:rsidP="00F45BBC" w:rsidR="00F45BBC" w:rsidRPr="007A79F3">
      <w:pPr>
        <w:ind w:left="75"/>
        <w:jc w:val="both"/>
      </w:pPr>
      <w:r w:rsidRPr="007A79F3">
        <w:t xml:space="preserve"> </w:t>
      </w:r>
    </w:p>
    <w:p w:rsidRDefault="00F45BBC" w:rsidP="00F45BBC" w:rsidR="00F45BBC" w:rsidRPr="007A79F3">
      <w:pPr>
        <w:numPr>
          <w:ilvl w:val="0"/>
          <w:numId w:val="8"/>
        </w:numPr>
        <w:jc w:val="both"/>
      </w:pPr>
      <w:r w:rsidRPr="007A79F3">
        <w:t>Pozivaju se osobe koje imaju pravni interes za provedbom stečajnog postupka nad dužnikom, unatoč utvrđenoj nedostatnosti stečajne mase, da u roku 15 dana na žiro račun Trgovačkog suda u Zagrebu IBAN: HR9223900011300000460 model 05-32</w:t>
      </w:r>
      <w:r>
        <w:t>7</w:t>
      </w:r>
      <w:r w:rsidRPr="007A79F3">
        <w:t xml:space="preserve">316, predujme iznos od 24.130,00 kn za namirenje troškova prethodnog i otvorenoga stečajnog postupka. </w:t>
      </w:r>
    </w:p>
    <w:p w:rsidRDefault="00F45BBC" w:rsidP="00F45BBC" w:rsidR="00F45BBC" w:rsidRPr="007A79F3">
      <w:pPr>
        <w:jc w:val="both"/>
      </w:pPr>
    </w:p>
    <w:p w:rsidRDefault="00F45BBC" w:rsidP="00F45BBC" w:rsidR="00F45BBC" w:rsidRPr="007A79F3">
      <w:pPr>
        <w:numPr>
          <w:ilvl w:val="0"/>
          <w:numId w:val="8"/>
        </w:numPr>
        <w:jc w:val="both"/>
      </w:pPr>
      <w:r w:rsidRPr="007A79F3">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F45BBC" w:rsidP="00F45BBC" w:rsidR="00F45BBC" w:rsidRPr="007A79F3">
      <w:pPr>
        <w:jc w:val="both"/>
      </w:pPr>
    </w:p>
    <w:p w:rsidRDefault="00F45BBC" w:rsidP="00F45BBC" w:rsidR="00F45BBC" w:rsidRPr="007A79F3">
      <w:pPr>
        <w:numPr>
          <w:ilvl w:val="0"/>
          <w:numId w:val="8"/>
        </w:numPr>
        <w:jc w:val="both"/>
      </w:pPr>
      <w:r w:rsidRPr="007A79F3">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B307EE">
        <w:t>1. travnja</w:t>
      </w:r>
      <w:r>
        <w:t xml:space="preserve"> 2016</w:t>
      </w:r>
      <w:r w:rsidRPr="00C254D4">
        <w:t>. prijedlog za otvaranje stečajnog postupka nad dužnikom</w:t>
      </w:r>
      <w:r w:rsidR="001764EB" w:rsidRPr="001764EB">
        <w:t xml:space="preserve"> </w:t>
      </w:r>
      <w:r w:rsidR="006B5FFB" w:rsidRPr="007A79F3">
        <w:t>KELENC USLUGE d.o.o., Trebovec, Naftaplinska 10, OIB 63779913736</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6B5FFB">
        <w:t xml:space="preserve">821 </w:t>
      </w:r>
      <w:r w:rsidR="001764EB">
        <w:t xml:space="preserve">dana, </w:t>
      </w:r>
      <w:r>
        <w:t xml:space="preserve">u ukupnom iznosu od </w:t>
      </w:r>
      <w:r w:rsidR="006B5FFB">
        <w:t>16.837,97</w:t>
      </w:r>
      <w:r w:rsidR="00AD0115" w:rsidRPr="00413877">
        <w:t xml:space="preserve"> </w:t>
      </w:r>
      <w:r>
        <w:t xml:space="preserve">kn, te da dužnik ima </w:t>
      </w:r>
      <w:r w:rsidR="00B307EE">
        <w:t>jednog zaposlenog</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6B5FFB">
        <w:t>3273</w:t>
      </w:r>
      <w:r>
        <w:t xml:space="preserve">/16 od </w:t>
      </w:r>
      <w:r w:rsidR="006B5FFB">
        <w:t>31. siječnja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6B5FFB">
        <w:t xml:space="preserve">3. travnja </w:t>
      </w:r>
      <w:r w:rsidR="00FB7DE9">
        <w:t>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6B5FFB">
        <w:t>1. veljače</w:t>
      </w:r>
      <w:r w:rsidR="0010599A" w:rsidRPr="00B62AAF">
        <w:t xml:space="preserve"> </w:t>
      </w:r>
      <w:r w:rsidR="005D3F51">
        <w:t>2017</w:t>
      </w:r>
      <w:r>
        <w:t xml:space="preserve">. godine </w:t>
      </w:r>
      <w:r w:rsidR="00EC6B02">
        <w:t>FINA je izvijestila sud da ostaje kod prijedloga za otvaranje stečajnog postupka</w:t>
      </w:r>
      <w:r>
        <w:t>.</w:t>
      </w:r>
      <w:r w:rsidR="00EC6B02">
        <w:t xml:space="preserve"> </w:t>
      </w:r>
    </w:p>
    <w:p w:rsidRDefault="006B5FFB" w:rsidP="00D84888" w:rsidR="006B5FFB">
      <w:pPr>
        <w:ind w:firstLine="708"/>
        <w:jc w:val="both"/>
      </w:pPr>
    </w:p>
    <w:p w:rsidRDefault="006B5FFB" w:rsidP="006B5FFB" w:rsidR="006B5FFB">
      <w:pPr>
        <w:ind w:firstLine="708"/>
        <w:jc w:val="both"/>
      </w:pPr>
      <w:r>
        <w:t>Podneskom</w:t>
      </w:r>
      <w:r w:rsidRPr="0081470D">
        <w:t xml:space="preserve"> </w:t>
      </w:r>
      <w:r>
        <w:t>od 7. veljače</w:t>
      </w:r>
      <w:r w:rsidRPr="0081470D">
        <w:t xml:space="preserve"> 2017. godine </w:t>
      </w:r>
      <w:r>
        <w:t>Raiffeisenbank Austria d.d. je dostavila</w:t>
      </w:r>
      <w:r w:rsidRPr="0081470D">
        <w:t xml:space="preserve"> na spis Izvješće o solventnosti (BON2) za transakcijski račun dužnika</w:t>
      </w:r>
      <w:r>
        <w:t xml:space="preserve"> kod te banke (list 18 spisa),</w:t>
      </w:r>
      <w:r w:rsidRPr="0081470D">
        <w:t xml:space="preserve"> uvidom u koj</w:t>
      </w:r>
      <w:r>
        <w:t>i</w:t>
      </w:r>
      <w:r w:rsidRPr="0081470D">
        <w:t xml:space="preserve"> </w:t>
      </w:r>
      <w:r>
        <w:t>je utvrđeno</w:t>
      </w:r>
      <w:r w:rsidRPr="0081470D">
        <w:t xml:space="preserve"> da je na dan </w:t>
      </w:r>
      <w:r>
        <w:t>3. veljače</w:t>
      </w:r>
      <w:r w:rsidRPr="0081470D">
        <w:t xml:space="preserve"> 2017. godine evidentiran iznos blokade od </w:t>
      </w:r>
      <w:r>
        <w:t>16.357,34</w:t>
      </w:r>
      <w:r w:rsidRPr="0081470D">
        <w:t xml:space="preserve"> kn te </w:t>
      </w:r>
      <w:r>
        <w:t>1341</w:t>
      </w:r>
      <w:r w:rsidRPr="0081470D">
        <w:t xml:space="preserve"> dan neprekidne blokade.</w:t>
      </w:r>
    </w:p>
    <w:p w:rsidRDefault="006B5FFB" w:rsidP="00D84888" w:rsidR="006B5FFB">
      <w:pPr>
        <w:ind w:firstLine="708"/>
        <w:jc w:val="both"/>
      </w:pPr>
    </w:p>
    <w:p w:rsidRDefault="00B307EE" w:rsidP="00B307EE" w:rsidR="00B307EE">
      <w:pPr>
        <w:ind w:firstLine="708"/>
        <w:jc w:val="both"/>
      </w:pPr>
      <w:r w:rsidRPr="005F7ED3">
        <w:t xml:space="preserve">Na </w:t>
      </w:r>
      <w:r>
        <w:t>ročište</w:t>
      </w:r>
      <w:r w:rsidRPr="005F7ED3">
        <w:t xml:space="preserve"> </w:t>
      </w:r>
      <w:r>
        <w:t xml:space="preserve">radi očitovanja o prijedlogu za otvaranje stečajnoga postupka od </w:t>
      </w:r>
      <w:r w:rsidR="006B5FFB">
        <w:t>3. travnja</w:t>
      </w:r>
      <w:r>
        <w:t xml:space="preserve"> 2017. godine, nisu pristupili niti predlagatelj, niti dužnik, niti zakonski zastupnik dužnika, a niti je dužnik postupio po zaključku suda od </w:t>
      </w:r>
      <w:r w:rsidR="006B5FFB">
        <w:t>31. siječnja</w:t>
      </w:r>
      <w:r>
        <w:t xml:space="preserve"> 2017. godine da dostavi sudu popis imovine i obveza dužnika</w:t>
      </w:r>
      <w:r w:rsidR="006B5FFB">
        <w:t xml:space="preserve">, pa je stoga sud </w:t>
      </w:r>
      <w:r>
        <w:t xml:space="preserve">zatražio od javnih tijela koja vode evidenciju o određenoj vrsti imovine dostavu podataka iz njihovih službenih evidencija o tome da li je dužnik evidentiran kao vlasnik imovine. </w:t>
      </w:r>
    </w:p>
    <w:p w:rsidRDefault="006B5FFB" w:rsidP="00B307EE" w:rsidR="006B5FFB">
      <w:pPr>
        <w:ind w:firstLine="708"/>
        <w:jc w:val="both"/>
      </w:pPr>
    </w:p>
    <w:p w:rsidRDefault="006B5FFB" w:rsidP="00B307EE" w:rsidR="006B5FFB">
      <w:pPr>
        <w:ind w:firstLine="708"/>
        <w:jc w:val="both"/>
      </w:pPr>
      <w:r>
        <w:t>Na ročištu radi rasprave o pretpostavkama za otvaranje stečajnog postupka od 29. lipnja 2017. godine zakonska zastupnica dužnika navela je da se ne protivi prijedlogu za otvaranje stečajnog postupka nad dužnikom, jer je nesporno da je žiro račun dužnika u višegodišnjoj blokadi, time da je ista izjavila da dužnik nema u vlasništvu apsolutno nikakve imovine koja bi činila stečajnu masu. Takve navode zakonske zastupnice dužnika potvrđuju i pribavljeni podaci o dužnikovoj imovini.</w:t>
      </w:r>
    </w:p>
    <w:p w:rsidRDefault="00B307EE" w:rsidP="00B307EE" w:rsidR="00B307EE">
      <w:pPr>
        <w:ind w:firstLine="708"/>
        <w:jc w:val="both"/>
      </w:pPr>
    </w:p>
    <w:p w:rsidRDefault="006B5FFB" w:rsidP="00B307EE" w:rsidR="00B307EE">
      <w:pPr>
        <w:ind w:firstLine="708"/>
        <w:jc w:val="both"/>
      </w:pPr>
      <w:r>
        <w:t>Naime, u</w:t>
      </w:r>
      <w:r w:rsidR="00B307EE">
        <w:t>vidom u</w:t>
      </w:r>
      <w:r w:rsidR="00B307EE" w:rsidRPr="00A44D76">
        <w:t xml:space="preserve"> pribavljen</w:t>
      </w:r>
      <w:r w:rsidR="00B307EE">
        <w:t>e podatke</w:t>
      </w:r>
      <w:r w:rsidR="00B307EE" w:rsidRPr="00A44D76">
        <w:t xml:space="preserve"> iz informacijskog sustava zemljišnih knjiga (list </w:t>
      </w:r>
      <w:r>
        <w:t>33 i 34</w:t>
      </w:r>
      <w:r w:rsidR="00B307EE" w:rsidRPr="00A44D76">
        <w:t xml:space="preserve"> spisa) o vlasništvu dužnika na nekretninama,</w:t>
      </w:r>
      <w:r w:rsidR="00B307EE">
        <w:t xml:space="preserve"> utvrđeno je d</w:t>
      </w:r>
      <w:r w:rsidR="00B307EE" w:rsidRPr="00A44D76">
        <w:t>a dužnik u zemljišnim knjigama nije evidentiran kao vlasnik nekretnine.</w:t>
      </w:r>
      <w:r w:rsidR="00B307EE">
        <w:t xml:space="preserve"> Uvidom u</w:t>
      </w:r>
      <w:r w:rsidR="00B307EE" w:rsidRPr="00A44D76">
        <w:t xml:space="preserve"> obavijest Hrvatske agencije za civilno zrakoplovstvo </w:t>
      </w:r>
      <w:r>
        <w:t>21</w:t>
      </w:r>
      <w:r w:rsidR="00B307EE">
        <w:t xml:space="preserve">. travnja 2017. godine (list </w:t>
      </w:r>
      <w:r>
        <w:t>37</w:t>
      </w:r>
      <w:r w:rsidR="00B307EE" w:rsidRPr="00A44D76">
        <w:t xml:space="preserve"> spisa) </w:t>
      </w:r>
      <w:r w:rsidR="00B307EE">
        <w:t>utvrđeno je</w:t>
      </w:r>
      <w:r w:rsidR="00B307EE" w:rsidRPr="00A44D76">
        <w:t xml:space="preserve"> da dužnik nije registriran kao vlasnik zrakoplova.</w:t>
      </w:r>
      <w:r>
        <w:t xml:space="preserve"> </w:t>
      </w:r>
      <w:r w:rsidR="00B307EE">
        <w:t>Uvidom u</w:t>
      </w:r>
      <w:r w:rsidR="00B307EE" w:rsidRPr="00A44D76">
        <w:t xml:space="preserve"> obavijest Ministarstva mora, prometa i infrastrukture od </w:t>
      </w:r>
      <w:r w:rsidR="00B307EE">
        <w:t>2</w:t>
      </w:r>
      <w:r>
        <w:t>4</w:t>
      </w:r>
      <w:r w:rsidR="00B307EE">
        <w:t xml:space="preserve">. travnja </w:t>
      </w:r>
      <w:r w:rsidR="00B307EE" w:rsidRPr="00A44D76">
        <w:t xml:space="preserve">2017. godine (list </w:t>
      </w:r>
      <w:r w:rsidR="00B307EE">
        <w:t>3</w:t>
      </w:r>
      <w:r>
        <w:t>8</w:t>
      </w:r>
      <w:r w:rsidR="00B307EE" w:rsidRPr="00A44D76">
        <w:t xml:space="preserve"> spisa) </w:t>
      </w:r>
      <w:r w:rsidR="00B307EE">
        <w:t>utvrđeno je</w:t>
      </w:r>
      <w:r w:rsidR="00B307EE" w:rsidRPr="00A44D76">
        <w:t xml:space="preserve"> da dužnik nije upisan kao vlasnik nijednog broda, brodice, jahte, čamca, plutajućeg objekta, nepomičnog odobalnog objekta, broda u gradnji, plutajućeg objekta u gradnji, niti nepomičnog odobalnog objekta u gradnji.</w:t>
      </w:r>
      <w:r w:rsidR="00B307EE">
        <w:t xml:space="preserve"> Uvidom u</w:t>
      </w:r>
      <w:r w:rsidR="00B307EE" w:rsidRPr="00A44D76">
        <w:t xml:space="preserve"> obavijest Središnjeg klirinško depozitarnog društva d.d. od </w:t>
      </w:r>
      <w:r>
        <w:t>5</w:t>
      </w:r>
      <w:r w:rsidR="00B307EE">
        <w:t>. svibnja</w:t>
      </w:r>
      <w:r w:rsidR="00B307EE" w:rsidRPr="00A44D76">
        <w:t xml:space="preserve"> 2017. godine (list </w:t>
      </w:r>
      <w:r w:rsidR="00B307EE">
        <w:t>3</w:t>
      </w:r>
      <w:r>
        <w:t>9</w:t>
      </w:r>
      <w:r w:rsidR="00B307EE" w:rsidRPr="00A44D76">
        <w:t xml:space="preserve"> spisa) </w:t>
      </w:r>
      <w:r w:rsidR="00B307EE">
        <w:t>utvrđeno je</w:t>
      </w:r>
      <w:r w:rsidR="00B307EE" w:rsidRPr="00A44D76">
        <w:t xml:space="preserve"> da u sustavu SKDD d.d. ne postoji račun nematerijaliziranih vrijednosnih papira dužnika.</w:t>
      </w:r>
      <w:r w:rsidRPr="006B5FFB">
        <w:t xml:space="preserve"> </w:t>
      </w:r>
      <w:r>
        <w:t>Uvidom u uvjerenje MUP-a, PU Zagrebačka, od 3. svibnja 2017. godine (list 40 spisa) utvrđeno je da dužnik nije evidentiran kao vlasnik vozila.</w:t>
      </w:r>
    </w:p>
    <w:p w:rsidRDefault="00B307EE" w:rsidP="00B307EE" w:rsidR="00B307EE">
      <w:pPr>
        <w:ind w:firstLine="708"/>
        <w:jc w:val="both"/>
      </w:pPr>
    </w:p>
    <w:p w:rsidRDefault="00B307EE" w:rsidP="00B307EE" w:rsidR="00B307EE">
      <w:pPr>
        <w:ind w:firstLine="708"/>
        <w:jc w:val="both"/>
      </w:pPr>
      <w:r>
        <w:t xml:space="preserve">FINA je dostavila u spis potvrdu o blokadi računa i novčanih sredstava dužnika od </w:t>
      </w:r>
      <w:r w:rsidR="006B5FFB">
        <w:t>24. travnja</w:t>
      </w:r>
      <w:r>
        <w:t xml:space="preserve"> 2017. godine (list </w:t>
      </w:r>
      <w:r w:rsidR="006B5FFB">
        <w:t>36</w:t>
      </w:r>
      <w:r>
        <w:t xml:space="preserve"> spisa), uvidom u koju je utvrđeno da je na računu dužnika evidentirano </w:t>
      </w:r>
      <w:r w:rsidR="006B5FFB">
        <w:t>1421 dan</w:t>
      </w:r>
      <w:r>
        <w:t xml:space="preserve"> neprekidne blokada te da nepodmirene obveze po evidentiranim neizvršenim osnovama za plaćanje iznose </w:t>
      </w:r>
      <w:r w:rsidR="006B5FFB">
        <w:t>16.540,09</w:t>
      </w:r>
      <w:r>
        <w:t xml:space="preserve"> kn.</w:t>
      </w:r>
    </w:p>
    <w:p w:rsidRDefault="00B307EE" w:rsidP="00B307EE" w:rsidR="00B307EE">
      <w:pPr>
        <w:ind w:firstLine="708"/>
        <w:jc w:val="both"/>
      </w:pPr>
    </w:p>
    <w:p w:rsidRDefault="0059367F" w:rsidP="004327FC" w:rsidR="008723F5">
      <w:pPr>
        <w:ind w:firstLine="708"/>
        <w:jc w:val="both"/>
      </w:pPr>
      <w:r>
        <w:t>Dakle, i</w:t>
      </w:r>
      <w:r w:rsidRPr="005F7ED3">
        <w:t xml:space="preserve">z </w:t>
      </w:r>
      <w:r w:rsidR="004327FC">
        <w:t xml:space="preserve">podataka FINA-e 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lastRenderedPageBreak/>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6B5FFB" w:rsidP="006B5FFB" w:rsidR="006B5FFB" w:rsidRPr="00435B5D">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4</w:t>
      </w:r>
      <w:r w:rsidRPr="00435B5D">
        <w:t xml:space="preserve">.130,00 kn, a čine ih </w:t>
      </w:r>
      <w:r>
        <w:t xml:space="preserve">trošak nagrade stečajnom upravitelju u bruto iznosu </w:t>
      </w:r>
      <w:r w:rsidRPr="00435B5D">
        <w:t xml:space="preserve">od 8.000,00 kn, trošak knjigovođe od </w:t>
      </w:r>
      <w:r>
        <w:t>6</w:t>
      </w:r>
      <w:r w:rsidRPr="00435B5D">
        <w:t>.000,00 kn</w:t>
      </w:r>
      <w:r>
        <w:t xml:space="preserve"> (1.000,00 kn mjesečno x 6)</w:t>
      </w:r>
      <w:r w:rsidRPr="00435B5D">
        <w:t>,</w:t>
      </w:r>
      <w:r>
        <w:t xml:space="preserve"> trošak arhiviranja dužnikove dokumentacije u iznosu od 4.000,00 kn,</w:t>
      </w:r>
      <w:r w:rsidRPr="00435B5D">
        <w:t xml:space="preserve"> predvidivi materijalni troškovi od </w:t>
      </w:r>
      <w:r>
        <w:t>4</w:t>
      </w:r>
      <w:r w:rsidRPr="00435B5D">
        <w:t xml:space="preserve">.000,00 kn (poštarina, pristojbe, prijevoz, </w:t>
      </w:r>
      <w:r>
        <w:t>trošak zatvaranja starog i otvaranja novog žiro računa</w:t>
      </w:r>
      <w:r w:rsidRPr="00435B5D">
        <w:t>, itd.), zatim trošak osiguranja stečajnog upravitelja od 2.000,00 kn i trošak izrade pečata 130,00 kn.</w:t>
      </w:r>
    </w:p>
    <w:p w:rsidRDefault="00B307EE" w:rsidP="00B307EE" w:rsidR="00B307EE"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6B5FFB">
        <w:t>24</w:t>
      </w:r>
      <w:r w:rsidR="00D2169A">
        <w:t>.130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6B5FFB">
        <w:t>29</w:t>
      </w:r>
      <w:r w:rsidR="0010599A">
        <w:t>. lipnja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14F5">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2378B9">
      <w:t>3</w:t>
    </w:r>
    <w:r w:rsidR="006B5FFB">
      <w:t>273</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378B9"/>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214F5"/>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5FFB"/>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07EE"/>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45BBC"/>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4214F5"/>
    <w:rPr>
      <w:color w:val="808080"/>
      <w:bdr w:space="0" w:sz="0" w:color="auto" w:val="none"/>
      <w:shd w:fill="auto" w:color="auto" w:val="clear"/>
    </w:rPr>
  </w:style>
  <w:style w:customStyle="true" w:styleId="eSPISCCParagraphDefaultFont" w:type="character">
    <w:name w:val="eSPIS_CC_Paragraph Default Font"/>
    <w:basedOn w:val="Zadanifontodlomka"/>
    <w:rsid w:val="004214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4F5"/>
    <w:rPr>
      <w:bdr w:space="0" w:sz="0" w:color="auto" w:val="none"/>
      <w:shd w:fill="FFFFCC" w:color="auto" w:val="clear"/>
      <w:lang w:val="hr-HR"/>
    </w:rPr>
  </w:style>
  <w:style w:customStyle="true" w:styleId="PozadinaSvijetloCrvena" w:type="character">
    <w:name w:val="Pozadina_SvijetloCrvena"/>
    <w:basedOn w:val="eSPISCCParagraphDefaultFont"/>
    <w:rsid w:val="004214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4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4214F5"/>
    <w:rPr>
      <w:color w:val="808080"/>
      <w:bdr w:color="auto" w:space="0" w:sz="0" w:val="none"/>
      <w:shd w:color="auto" w:fill="auto" w:val="clear"/>
    </w:rPr>
  </w:style>
  <w:style w:customStyle="1" w:styleId="eSPISCCParagraphDefaultFont" w:type="character">
    <w:name w:val="eSPIS_CC_Paragraph Default Font"/>
    <w:basedOn w:val="Zadanifontodlomka"/>
    <w:rsid w:val="004214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4F5"/>
    <w:rPr>
      <w:bdr w:color="auto" w:space="0" w:sz="0" w:val="none"/>
      <w:shd w:color="auto" w:fill="FFFFCC" w:val="clear"/>
      <w:lang w:val="hr-HR"/>
    </w:rPr>
  </w:style>
  <w:style w:customStyle="1" w:styleId="PozadinaSvijetloCrvena" w:type="character">
    <w:name w:val="Pozadina_SvijetloCrvena"/>
    <w:basedOn w:val="eSPISCCParagraphDefaultFont"/>
    <w:rsid w:val="004214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4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3273</izvorni_sadrzaj>
    <derivirana_varijabla naziv="DomainObject.Predmet.Broj_1">3273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St-3273/2016</izvorni_sadrzaj>
    <derivirana_varijabla naziv="DomainObject.Predmet.OznakaBroj_1">St-3273/2016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KELENC USLUGE d.o.o.</izvorni_sadrzaj>
    <derivirana_varijabla naziv="DomainObject.Predmet.ProtustrankaFormated_1">  KELENC USLUGE d.o.o.</derivirana_varijabla>
  </DomainObject.Predmet.ProtustrankaFormated>
  <DomainObject.Predmet.ProtustrankaFormatedOIB>
    <izvorni_sadrzaj>  KELENC USLUGE d.o.o., OIB 63779913736</izvorni_sadrzaj>
    <derivirana_varijabla naziv="DomainObject.Predmet.ProtustrankaFormatedOIB_1">  KELENC USLUGE d.o.o., OIB 63779913736</derivirana_varijabla>
  </DomainObject.Predmet.ProtustrankaFormatedOIB>
  <DomainObject.Predmet.ProtustrankaFormatedWithAdress>
    <izvorni_sadrzaj> KELENC USLUGE d.o.o., Naftaplinska 10, 10310 Trebovec</izvorni_sadrzaj>
    <derivirana_varijabla naziv="DomainObject.Predmet.ProtustrankaFormatedWithAdress_1"> KELENC USLUGE d.o.o., Naftaplinska 10, 10310 Trebovec</derivirana_varijabla>
  </DomainObject.Predmet.ProtustrankaFormatedWithAdress>
  <DomainObject.Predmet.ProtustrankaFormatedWithAdressOIB>
    <izvorni_sadrzaj> KELENC USLUGE d.o.o., OIB 63779913736, Naftaplinska 10, 10310 Trebovec</izvorni_sadrzaj>
    <derivirana_varijabla naziv="DomainObject.Predmet.ProtustrankaFormatedWithAdressOIB_1"> KELENC USLUGE d.o.o., OIB 63779913736, Naftaplinska 10, 10310 Trebovec</derivirana_varijabla>
  </DomainObject.Predmet.ProtustrankaFormatedWithAdressOIB>
  <DomainObject.Predmet.ProtustrankaWithAdress>
    <izvorni_sadrzaj>KELENC USLUGE d.o.o. Naftaplinska 10, 10310 Trebovec</izvorni_sadrzaj>
    <derivirana_varijabla naziv="DomainObject.Predmet.ProtustrankaWithAdress_1">KELENC USLUGE d.o.o. Naftaplinska 10, 10310 Trebovec</derivirana_varijabla>
  </DomainObject.Predmet.ProtustrankaWithAdress>
  <DomainObject.Predmet.ProtustrankaWithAdressOIB>
    <izvorni_sadrzaj>KELENC USLUGE d.o.o., OIB 63779913736, Naftaplinska 10, 10310 Trebovec</izvorni_sadrzaj>
    <derivirana_varijabla naziv="DomainObject.Predmet.ProtustrankaWithAdressOIB_1">KELENC USLUGE d.o.o., OIB 63779913736, Naftaplinska 10, 10310 Trebovec</derivirana_varijabla>
  </DomainObject.Predmet.ProtustrankaWithAdressOIB>
  <DomainObject.Predmet.ProtustrankaNazivFormated>
    <izvorni_sadrzaj>KELENC USLUGE d.o.o.</izvorni_sadrzaj>
    <derivirana_varijabla naziv="DomainObject.Predmet.ProtustrankaNazivFormated_1">KELENC USLUGE d.o.o.</derivirana_varijabla>
  </DomainObject.Predmet.ProtustrankaNazivFormated>
  <DomainObject.Predmet.ProtustrankaNazivFormatedOIB>
    <izvorni_sadrzaj>KELENC USLUGE d.o.o., OIB 63779913736</izvorni_sadrzaj>
    <derivirana_varijabla naziv="DomainObject.Predmet.ProtustrankaNazivFormatedOIB_1">KELENC USLUGE d.o.o., OIB 63779913736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KELENC USLUGE d.o.o.</item>
    </izvorni_sadrzaj>
    <derivirana_varijabla naziv="DomainObject.Predmet.ProtuStrankaListFormated_1">
      <item>KELENC USLUGE d.o.o.</item>
    </derivirana_varijabla>
  </DomainObject.Predmet.ProtuStrankaListFormated>
  <DomainObject.Predmet.ProtuStrankaListFormatedOIB>
    <izvorni_sadrzaj>
      <item>KELENC USLUGE d.o.o., OIB 63779913736</item>
    </izvorni_sadrzaj>
    <derivirana_varijabla naziv="DomainObject.Predmet.ProtuStrankaListFormatedOIB_1">
      <item>KELENC USLUGE d.o.o., OIB 63779913736</item>
    </derivirana_varijabla>
  </DomainObject.Predmet.ProtuStrankaListFormatedOIB>
  <DomainObject.Predmet.ProtuStrankaListFormatedWithAdress>
    <izvorni_sadrzaj>
      <item>KELENC USLUGE d.o.o., Naftaplinska 10, 10310 Trebovec</item>
    </izvorni_sadrzaj>
    <derivirana_varijabla naziv="DomainObject.Predmet.ProtuStrankaListFormatedWithAdress_1">
      <item>KELENC USLUGE d.o.o., Naftaplinska 10, 10310 Trebovec</item>
    </derivirana_varijabla>
  </DomainObject.Predmet.ProtuStrankaListFormatedWithAdress>
  <DomainObject.Predmet.ProtuStrankaListFormatedWithAdressOIB>
    <izvorni_sadrzaj>
      <item>KELENC USLUGE d.o.o., OIB 63779913736, Naftaplinska 10, 10310 Trebovec</item>
    </izvorni_sadrzaj>
    <derivirana_varijabla naziv="DomainObject.Predmet.ProtuStrankaListFormatedWithAdressOIB_1">
      <item>KELENC USLUGE d.o.o., OIB 63779913736, Naftaplinska 10, 10310 Trebovec</item>
    </derivirana_varijabla>
  </DomainObject.Predmet.ProtuStrankaListFormatedWithAdressOIB>
  <DomainObject.Predmet.ProtuStrankaListNazivFormated>
    <izvorni_sadrzaj>
      <item>KELENC USLUGE d.o.o.</item>
    </izvorni_sadrzaj>
    <derivirana_varijabla naziv="DomainObject.Predmet.ProtuStrankaListNazivFormated_1">
      <item>KELENC USLUGE d.o.o.</item>
    </derivirana_varijabla>
  </DomainObject.Predmet.ProtuStrankaListNazivFormated>
  <DomainObject.Predmet.ProtuStrankaListNazivFormatedOIB>
    <izvorni_sadrzaj>
      <item>KELENC USLUGE d.o.o., OIB 63779913736</item>
    </izvorni_sadrzaj>
    <derivirana_varijabla naziv="DomainObject.Predmet.ProtuStrankaListNazivFormatedOIB_1">
      <item>KELENC USLUGE d.o.o., OIB 63779913736</item>
    </derivirana_varijabla>
  </DomainObject.Predmet.ProtuStrankaListNazivFormatedOIB>
  <DomainObject.Predmet.OstaliListFormated>
    <izvorni_sadrzaj>
      <item>Vlatka Kelenc</item>
    </izvorni_sadrzaj>
    <derivirana_varijabla naziv="DomainObject.Predmet.OstaliListFormated_1">
      <item>Vlatka Kelenc</item>
    </derivirana_varijabla>
  </DomainObject.Predmet.OstaliListFormated>
  <DomainObject.Predmet.OstaliListFormatedOIB>
    <izvorni_sadrzaj>
      <item>Vlatka Kelenc, OIB 41426654864</item>
    </izvorni_sadrzaj>
    <derivirana_varijabla naziv="DomainObject.Predmet.OstaliListFormatedOIB_1">
      <item>Vlatka Kelenc, OIB 41426654864</item>
    </derivirana_varijabla>
  </DomainObject.Predmet.OstaliListFormatedOIB>
  <DomainObject.Predmet.OstaliListFormatedWithAdress>
    <izvorni_sadrzaj>
      <item>Vlatka Kelenc, Mučići 1, 51211 Mučići</item>
    </izvorni_sadrzaj>
    <derivirana_varijabla naziv="DomainObject.Predmet.OstaliListFormatedWithAdress_1">
      <item>Vlatka Kelenc, Mučići 1, 51211 Mučići</item>
    </derivirana_varijabla>
  </DomainObject.Predmet.OstaliListFormatedWithAdress>
  <DomainObject.Predmet.OstaliListFormatedWithAdressOIB>
    <izvorni_sadrzaj>
      <item>Vlatka Kelenc, OIB 41426654864, Mučići 1, 51211 Mučići</item>
    </izvorni_sadrzaj>
    <derivirana_varijabla naziv="DomainObject.Predmet.OstaliListFormatedWithAdressOIB_1">
      <item>Vlatka Kelenc, OIB 41426654864, Mučići 1, 51211 Mučići</item>
    </derivirana_varijabla>
  </DomainObject.Predmet.OstaliListFormatedWithAdressOIB>
  <DomainObject.Predmet.OstaliListNazivFormated>
    <izvorni_sadrzaj>
      <item>Vlatka Kelenc</item>
    </izvorni_sadrzaj>
    <derivirana_varijabla naziv="DomainObject.Predmet.OstaliListNazivFormated_1">
      <item>Vlatka Kelenc</item>
    </derivirana_varijabla>
  </DomainObject.Predmet.OstaliListNazivFormated>
  <DomainObject.Predmet.OstaliListNazivFormatedOIB>
    <izvorni_sadrzaj>
      <item>Vlatka Kelenc, OIB 41426654864</item>
    </izvorni_sadrzaj>
    <derivirana_varijabla naziv="DomainObject.Predmet.OstaliListNazivFormatedOIB_1">
      <item>Vlatka Kelenc, OIB 41426654864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KELENC USLUGE d.o.o.</izvorni_sadrzaj>
    <derivirana_varijabla naziv="DomainObject.Predmet.ProtustrankaIDrugi_1">KELENC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KELENC USLUGE d.o.o., OIB 63779913736, Naftaplinska 10, 10310 Trebovec</izvorni_sadrzaj>
    <derivirana_varijabla naziv="DomainObject.Predmet.ProtustrankaIDrugiAdressOIB_1">KELENC USLUGE d.o.o., OIB 63779913736, Naftaplinska 10, 10310 Trebovec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KELENC USLUGE d.o.o.</item>
      <item>Vlatka Kelenc</item>
    </izvorni_sadrzaj>
    <derivirana_varijabla naziv="DomainObject.Predmet.SudioniciListNaziv_1">
      <item>FINA Regionalni centar Zagreb</item>
      <item>KELENC USLUGE d.o.o.</item>
      <item>Vlatka Kelenc</item>
    </derivirana_varijabla>
  </DomainObject.Predmet.SudioniciListNaziv>
  <DomainObject.Predmet.SudioniciListAdressOIB>
    <izvorni_sadrzaj>
      <item>FINA Regionalni centar Zagreb, OIB 85821130368, Trg svibanjskih žrtava 1995. br. 1,10000 Zagreb</item>
      <item>KELENC USLUGE d.o.o., OIB 63779913736, Naftaplinska 10,10310 Trebovec</item>
      <item>Vlatka Kelenc, OIB 41426654864, Mučići 1,51211 Mučići</item>
    </izvorni_sadrzaj>
    <derivirana_varijabla naziv="DomainObject.Predmet.SudioniciListAdressOIB_1">
      <item>FINA Regionalni centar Zagreb, OIB 85821130368, Trg svibanjskih žrtava 1995. br. 1,10000 Zagreb</item>
      <item>KELENC USLUGE d.o.o., OIB 63779913736, Naftaplinska 10,10310 Trebovec</item>
      <item>Vlatka Kelenc, OIB 41426654864, Mučići 1,51211 Mučići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63779913736</item>
      <item>, OIB 41426654864</item>
    </izvorni_sadrzaj>
    <derivirana_varijabla naziv="DomainObject.Predmet.SudioniciListNazivOIB_1">
      <item>, OIB 85821130368</item>
      <item>, OIB 63779913736</item>
      <item>, OIB 41426654864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1170</properties:Words>
  <properties:Characters>6443</properties:Characters>
  <properties:Lines>138</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2017-06-29T07:39:00Z</dcterms:created>
  <dc:creator>Korisnik</dc:creator>
  <cp:lastModifiedBy>Goranka Boljkovac</cp:lastModifiedBy>
  <cp:lastPrinted>2017-06-08T11:01:00Z</cp:lastPrinted>
  <dcterms:modified xmlns:xsi="http://www.w3.org/2001/XMLSchema-instance" xsi:type="dcterms:W3CDTF">2017-06-29T07:49:00Z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