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e13f" w14:paraId="3ece13f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E13E6F">
        <w:rPr>
          <w:rFonts w:hAnsi="Times New Roman" w:ascii="Times New Roman"/>
          <w:szCs w:val="24"/>
          <w:lang w:val="hr-HR"/>
        </w:rPr>
        <w:t xml:space="preserve"> </w:t>
      </w:r>
      <w:r w:rsidR="00E13E6F" w:rsidRPr="002756AC">
        <w:rPr>
          <w:rFonts w:hAnsi="Times New Roman" w:ascii="Times New Roman"/>
        </w:rPr>
        <w:t>HETA CENTRUM d.o.o., Zagreb, Ivana Kukuljevića 7, OIB: 43351314744,</w:t>
      </w:r>
      <w:r w:rsidR="00E13E6F">
        <w:t xml:space="preserve">  </w:t>
      </w:r>
      <w:r w:rsidR="00862DA2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</w:t>
      </w:r>
      <w:r w:rsidR="0074242E">
        <w:rPr>
          <w:rFonts w:hAnsi="Times New Roman" w:ascii="Times New Roman"/>
          <w:szCs w:val="24"/>
          <w:lang w:val="hr-HR"/>
        </w:rPr>
        <w:t>7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F30F8">
        <w:rPr>
          <w:rFonts w:hAnsi="Times New Roman" w:ascii="Times New Roman"/>
          <w:szCs w:val="24"/>
          <w:lang w:val="hr-HR"/>
        </w:rPr>
        <w:t xml:space="preserve"> </w:t>
      </w:r>
      <w:r w:rsidR="00E13E6F" w:rsidRPr="002756AC">
        <w:rPr>
          <w:rFonts w:hAnsi="Times New Roman" w:ascii="Times New Roman"/>
        </w:rPr>
        <w:t>HETA CENTRUM d.o.o., Zagreb, Ivana Kukuljevića 7, OIB: 43351314744</w:t>
      </w:r>
      <w:r w:rsidR="00E13E6F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E13E6F">
        <w:rPr>
          <w:rFonts w:hAnsi="Times New Roman" w:ascii="Times New Roman"/>
          <w:szCs w:val="24"/>
          <w:lang w:val="hr-HR"/>
        </w:rPr>
        <w:t>79.875,56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13E6F">
        <w:rPr>
          <w:rFonts w:hAnsi="Times New Roman" w:ascii="Times New Roman"/>
          <w:lang w:val="hr-HR"/>
        </w:rPr>
        <w:t>7070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806F0F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06F0F" w:rsidP="00492E13" w:rsidR="00806F0F" w:rsidRPr="00806F0F">
      <w:pPr>
        <w:jc w:val="center"/>
        <w:rPr>
          <w:rFonts w:hAnsi="Times New Roman" w:ascii="Times New Roman"/>
        </w:rPr>
      </w:pPr>
    </w:p>
    <w:p w:rsidRDefault="00806F0F" w:rsidP="002152A3" w:rsidR="00806F0F" w:rsidRPr="00806F0F">
      <w:pPr>
        <w:jc w:val="right"/>
        <w:rPr>
          <w:rFonts w:hAnsi="Times New Roman" w:ascii="Times New Roman"/>
        </w:rPr>
      </w:pPr>
      <w:r w:rsidRPr="00806F0F">
        <w:rPr>
          <w:rFonts w:hAnsi="Times New Roman" w:ascii="Times New Roman"/>
        </w:rPr>
        <w:t>za točnost otpravka</w:t>
      </w:r>
    </w:p>
    <w:p w:rsidRDefault="00806F0F" w:rsidP="002152A3" w:rsidR="00806F0F" w:rsidRPr="00806F0F">
      <w:pPr>
        <w:jc w:val="right"/>
        <w:rPr>
          <w:rFonts w:hAnsi="Times New Roman" w:ascii="Times New Roman"/>
        </w:rPr>
      </w:pPr>
      <w:r w:rsidRPr="00806F0F">
        <w:rPr>
          <w:rFonts w:hAnsi="Times New Roman" w:ascii="Times New Roman"/>
        </w:rPr>
        <w:t>ovlašteni službenik</w:t>
      </w:r>
    </w:p>
    <w:p w:rsidRDefault="00806F0F" w:rsidP="002152A3" w:rsidR="00806F0F" w:rsidRPr="00806F0F">
      <w:pPr>
        <w:jc w:val="right"/>
        <w:rPr>
          <w:rFonts w:hAnsi="Times New Roman" w:ascii="Times New Roman"/>
        </w:rPr>
      </w:pPr>
      <w:r w:rsidRPr="00806F0F">
        <w:rPr>
          <w:rFonts w:hAnsi="Times New Roman" w:ascii="Times New Roman"/>
        </w:rPr>
        <w:t>Višnja Svečak</w:t>
      </w:r>
    </w:p>
    <w:p w:rsidRDefault="00D44D4F" w:rsid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806F0F" w:rsidR="00806F0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6F0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E13E6F">
      <w:rPr>
        <w:rFonts w:hAnsi="Times New Roman" w:ascii="Times New Roman"/>
        <w:lang w:val="hr-HR"/>
      </w:rPr>
      <w:t>7070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E13E6F">
      <w:rPr>
        <w:rFonts w:hAnsi="Times New Roman" w:ascii="Times New Roman"/>
        <w:lang w:val="hr-HR"/>
      </w:rPr>
      <w:t>7070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139"/>
    <w:rsid w:val="00045356"/>
    <w:rsid w:val="000B609B"/>
    <w:rsid w:val="000C47B3"/>
    <w:rsid w:val="00111CD2"/>
    <w:rsid w:val="00112B50"/>
    <w:rsid w:val="00122A75"/>
    <w:rsid w:val="00171057"/>
    <w:rsid w:val="00182088"/>
    <w:rsid w:val="00192984"/>
    <w:rsid w:val="001A2D53"/>
    <w:rsid w:val="001D54B6"/>
    <w:rsid w:val="00202E72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B625B"/>
    <w:rsid w:val="006C0C8C"/>
    <w:rsid w:val="0074242E"/>
    <w:rsid w:val="007A29F9"/>
    <w:rsid w:val="007B03DE"/>
    <w:rsid w:val="007B4643"/>
    <w:rsid w:val="007F30F8"/>
    <w:rsid w:val="00801E91"/>
    <w:rsid w:val="00806F0F"/>
    <w:rsid w:val="00810871"/>
    <w:rsid w:val="008301F7"/>
    <w:rsid w:val="00835BDC"/>
    <w:rsid w:val="00840E3D"/>
    <w:rsid w:val="008433D2"/>
    <w:rsid w:val="00843A4E"/>
    <w:rsid w:val="00862DA2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4B5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13E6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F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F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F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F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F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F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F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F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7070</izvorni_sadrzaj>
    <derivirana_varijabla naziv="DomainObject.Predmet.Broj_1">7070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St-7070/2015</izvorni_sadrzaj>
    <derivirana_varijabla naziv="DomainObject.Predmet.OznakaBroj_1">St-7070/2015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HETA CENTRUM d.o.o. zastupanog po punomoćniku SEAD MAHMUTOVIĆ</izvorni_sadrzaj>
    <derivirana_varijabla naziv="DomainObject.Predmet.ProtustrankaFormated_1">  HETA CENTRUM d.o.o. zastupanog po punomoćniku SEAD MAHMUTOVIĆ</derivirana_varijabla>
  </DomainObject.Predmet.ProtustrankaFormated>
  <DomainObject.Predmet.ProtustrankaFormatedOIB>
    <izvorni_sadrzaj>  HETA CENTRUM d.o.o., OIB 43351314744 zastupanog po punomoćniku SEAD MAHMUTOVIĆ</izvorni_sadrzaj>
    <derivirana_varijabla naziv="DomainObject.Predmet.ProtustrankaFormatedOIB_1">  HETA CENTRUM d.o.o., OIB 43351314744 zastupanog po punomoćniku SEAD MAHMUTOVIĆ</derivirana_varijabla>
  </DomainObject.Predmet.ProtustrankaFormatedOIB>
  <DomainObject.Predmet.ProtustrankaFormatedWithAdress>
    <izvorni_sadrzaj> HETA CENTRUM d.o.o., Ivana Kukuljevića 7, 10000 Zagreb zastupanog po punomoćniku SEAD MAHMUTOVIĆ</izvorni_sadrzaj>
    <derivirana_varijabla naziv="DomainObject.Predmet.ProtustrankaFormatedWithAdress_1"> HETA CENTRUM d.o.o., Ivana Kukuljevića 7, 10000 Zagreb zastupanog po punomoćniku SEAD MAHMUTOVIĆ</derivirana_varijabla>
  </DomainObject.Predmet.ProtustrankaFormatedWithAdress>
  <DomainObject.Predmet.ProtustrankaFormatedWithAdressOIB>
    <izvorni_sadrzaj> HETA CENTRUM d.o.o., OIB 43351314744, Ivana Kukuljevića 7, 10000 Zagreb zastupanog po punomoćniku SEAD MAHMUTOVIĆ</izvorni_sadrzaj>
    <derivirana_varijabla naziv="DomainObject.Predmet.ProtustrankaFormatedWithAdressOIB_1"> HETA CENTRUM d.o.o., OIB 43351314744, Ivana Kukuljevića 7, 10000 Zagreb zastupanog po punomoćniku SEAD MAHMUTOVIĆ</derivirana_varijabla>
  </DomainObject.Predmet.ProtustrankaFormatedWithAdressOIB>
  <DomainObject.Predmet.ProtustrankaWithAdress>
    <izvorni_sadrzaj>HETA CENTRUM d.o.o. Ivana Kukuljevića 7, 10000 Zagreb</izvorni_sadrzaj>
    <derivirana_varijabla naziv="DomainObject.Predmet.ProtustrankaWithAdress_1">HETA CENTRUM d.o.o. Ivana Kukuljevića 7, 10000 Zagreb</derivirana_varijabla>
  </DomainObject.Predmet.ProtustrankaWithAdress>
  <DomainObject.Predmet.ProtustrankaWithAdressOIB>
    <izvorni_sadrzaj>HETA CENTRUM d.o.o., OIB 43351314744, Ivana Kukuljevića 7, 10000 Zagreb</izvorni_sadrzaj>
    <derivirana_varijabla naziv="DomainObject.Predmet.ProtustrankaWithAdressOIB_1">HETA CENTRUM d.o.o., OIB 43351314744, Ivana Kukuljevića 7, 10000 Zagreb</derivirana_varijabla>
  </DomainObject.Predmet.ProtustrankaWithAdressOIB>
  <DomainObject.Predmet.ProtustrankaNazivFormated>
    <izvorni_sadrzaj>HETA CENTRUM d.o.o.</izvorni_sadrzaj>
    <derivirana_varijabla naziv="DomainObject.Predmet.ProtustrankaNazivFormated_1">HETA CENTRUM d.o.o.</derivirana_varijabla>
  </DomainObject.Predmet.ProtustrankaNazivFormated>
  <DomainObject.Predmet.ProtustrankaNazivFormatedOIB>
    <izvorni_sadrzaj>HETA CENTRUM d.o.o., OIB 43351314744</izvorni_sadrzaj>
    <derivirana_varijabla naziv="DomainObject.Predmet.ProtustrankaNazivFormatedOIB_1">HETA CENTRUM d.o.o., OIB 43351314744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HETA CENTRUM d.o.o. zastupanog po punomoćniku SEAD MAHMUTOVIĆ</item>
    </izvorni_sadrzaj>
    <derivirana_varijabla naziv="DomainObject.Predmet.ProtuStrankaListFormated_1">
      <item>HETA CENTRUM d.o.o. zastupanog po punomoćniku SEAD MAHMUTOVIĆ</item>
    </derivirana_varijabla>
  </DomainObject.Predmet.ProtuStrankaListFormated>
  <DomainObject.Predmet.ProtuStrankaListFormatedOIB>
    <izvorni_sadrzaj>
      <item>HETA CENTRUM d.o.o., OIB 43351314744 zastupanog po punomoćniku SEAD MAHMUTOVIĆ</item>
    </izvorni_sadrzaj>
    <derivirana_varijabla naziv="DomainObject.Predmet.ProtuStrankaListFormatedOIB_1">
      <item>HETA CENTRUM d.o.o., OIB 43351314744 zastupanog po punomoćniku SEAD MAHMUTOVIĆ</item>
    </derivirana_varijabla>
  </DomainObject.Predmet.ProtuStrankaListFormatedOIB>
  <DomainObject.Predmet.ProtuStrankaListFormatedWithAdress>
    <izvorni_sadrzaj>
      <item>HETA CENTRUM d.o.o., Ivana Kukuljevića 7, 10000 Zagreb zastupanog po punomoćniku SEAD MAHMUTOVIĆ</item>
    </izvorni_sadrzaj>
    <derivirana_varijabla naziv="DomainObject.Predmet.ProtuStrankaListFormatedWithAdress_1">
      <item>HETA CENTRUM d.o.o., Ivana Kukuljevića 7, 10000 Zagreb zastupanog po punomoćniku SEAD MAHMUTOVIĆ</item>
    </derivirana_varijabla>
  </DomainObject.Predmet.ProtuStrankaListFormatedWithAdress>
  <DomainObject.Predmet.ProtuStrankaListFormatedWithAdressOIB>
    <izvorni_sadrzaj>
      <item>HETA CENTRUM d.o.o., OIB 43351314744, Ivana Kukuljevića 7, 10000 Zagreb zastupanog po punomoćniku SEAD MAHMUTOVIĆ</item>
    </izvorni_sadrzaj>
    <derivirana_varijabla naziv="DomainObject.Predmet.ProtuStrankaListFormatedWithAdressOIB_1">
      <item>HETA CENTRUM d.o.o., OIB 43351314744, Ivana Kukuljevića 7, 10000 Zagreb zastupanog po punomoćniku SEAD MAHMUTOVIĆ</item>
    </derivirana_varijabla>
  </DomainObject.Predmet.ProtuStrankaListFormatedWithAdressOIB>
  <DomainObject.Predmet.ProtuStrankaListNazivFormated>
    <izvorni_sadrzaj>
      <item>HETA CENTRUM d.o.o.</item>
    </izvorni_sadrzaj>
    <derivirana_varijabla naziv="DomainObject.Predmet.ProtuStrankaListNazivFormated_1">
      <item>HETA CENTRUM d.o.o.</item>
    </derivirana_varijabla>
  </DomainObject.Predmet.ProtuStrankaListNazivFormated>
  <DomainObject.Predmet.ProtuStrankaListNazivFormatedOIB>
    <izvorni_sadrzaj>
      <item>HETA CENTRUM d.o.o., OIB 43351314744</item>
    </izvorni_sadrzaj>
    <derivirana_varijabla naziv="DomainObject.Predmet.ProtuStrankaListNazivFormatedOIB_1">
      <item>HETA CENTRUM d.o.o., OIB 43351314744</item>
    </derivirana_varijabla>
  </DomainObject.Predmet.ProtuStrankaListNazivFormatedOIB>
  <DomainObject.Predmet.OstaliListFormated>
    <izvorni_sadrzaj>
      <item>SEAD MAHMUTOVIĆ punomoćnik sudionika u postupku HETA CENTRUM d.o.o.</item>
    </izvorni_sadrzaj>
    <derivirana_varijabla naziv="DomainObject.Predmet.OstaliListFormated_1">
      <item>SEAD MAHMUTOVIĆ punomoćnik sudionika u postupku HETA CENTRUM d.o.o.</item>
    </derivirana_varijabla>
  </DomainObject.Predmet.OstaliListFormated>
  <DomainObject.Predmet.OstaliListFormatedOIB>
    <izvorni_sadrzaj>
      <item>SEAD MAHMUTOVIĆ, OIB 13646461485 punomoćnik sudionika u postupku HETA CENTRUM d.o.o.</item>
    </izvorni_sadrzaj>
    <derivirana_varijabla naziv="DomainObject.Predmet.OstaliListFormatedOIB_1">
      <item>SEAD MAHMUTOVIĆ, OIB 13646461485 punomoćnik sudionika u postupku HETA CENTRUM d.o.o.</item>
    </derivirana_varijabla>
  </DomainObject.Predmet.OstaliListFormatedOIB>
  <DomainObject.Predmet.OstaliListFormatedWithAdress>
    <izvorni_sadrzaj>
      <item>SEAD MAHMUTOVIĆ, UL. MEME SULJETOVIĆA 17, TUZLA punomoćnik sudionika u postupku HETA CENTRUM d.o.o.</item>
    </izvorni_sadrzaj>
    <derivirana_varijabla naziv="DomainObject.Predmet.OstaliListFormatedWithAdress_1">
      <item>SEAD MAHMUTOVIĆ, UL. MEME SULJETOVIĆA 17, TUZLA punomoćnik sudionika u postupku HETA CENTRUM d.o.o.</item>
    </derivirana_varijabla>
  </DomainObject.Predmet.OstaliListFormatedWithAdress>
  <DomainObject.Predmet.OstaliListFormatedWithAdressOIB>
    <izvorni_sadrzaj>
      <item>SEAD MAHMUTOVIĆ, OIB 13646461485, UL. MEME SULJETOVIĆA 17, TUZLA punomoćnik sudionika u postupku HETA CENTRUM d.o.o.</item>
    </izvorni_sadrzaj>
    <derivirana_varijabla naziv="DomainObject.Predmet.OstaliListFormatedWithAdressOIB_1">
      <item>SEAD MAHMUTOVIĆ, OIB 13646461485, UL. MEME SULJETOVIĆA 17, TUZLA punomoćnik sudionika u postupku HETA CENTRUM d.o.o.</item>
    </derivirana_varijabla>
  </DomainObject.Predmet.OstaliListFormatedWithAdressOIB>
  <DomainObject.Predmet.OstaliListNazivFormated>
    <izvorni_sadrzaj>
      <item>SEAD MAHMUTOVIĆ</item>
    </izvorni_sadrzaj>
    <derivirana_varijabla naziv="DomainObject.Predmet.OstaliListNazivFormated_1">
      <item>SEAD MAHMUTOVIĆ</item>
    </derivirana_varijabla>
  </DomainObject.Predmet.OstaliListNazivFormated>
  <DomainObject.Predmet.OstaliListNazivFormatedOIB>
    <izvorni_sadrzaj>
      <item>SEAD MAHMUTOVIĆ, OIB 13646461485</item>
    </izvorni_sadrzaj>
    <derivirana_varijabla naziv="DomainObject.Predmet.OstaliListNazivFormatedOIB_1">
      <item>SEAD MAHMUTOVIĆ, OIB 13646461485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HETA CENTRUM d.o.o.</izvorni_sadrzaj>
    <derivirana_varijabla naziv="DomainObject.Predmet.ProtustrankaIDrugi_1">HETA CENTRUM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HETA CENTRUM d.o.o., OIB 43351314744, Ivana Kukuljevića 7, 10000 Zagreb</izvorni_sadrzaj>
    <derivirana_varijabla naziv="DomainObject.Predmet.ProtustrankaIDrugiAdressOIB_1">HETA CENTRUM d.o.o., OIB 43351314744, Ivana Kukuljevića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HETA CENTRUM d.o.o.</item>
      <item>SEAD MAHMUTOVIĆ</item>
    </izvorni_sadrzaj>
    <derivirana_varijabla naziv="DomainObject.Predmet.SudioniciListNaziv_1">
      <item>FINA Regionalni centar Zagreb</item>
      <item>HETA CENTRUM d.o.o.</item>
      <item>SEAD MAHMUTOVIĆ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HETA CENTRUM d.o.o., OIB 43351314744, Ivana Kukuljevića 7,10000 Zagreb</item>
      <item>SEAD MAHMUTOVIĆ, OIB 13646461485, UL. MEME SULJETOVIĆA 17,TUZLA</item>
    </izvorni_sadrzaj>
    <derivirana_varijabla naziv="DomainObject.Predmet.SudioniciListAdressOIB_1">
      <item>FINA Regionalni centar Zagreb, OIB 85821130368, Trg svibanjskih žrtava 1995. 1,10000 Zagreb</item>
      <item>HETA CENTRUM d.o.o., OIB 43351314744, Ivana Kukuljevića 7,10000 Zagreb</item>
      <item>SEAD MAHMUTOVIĆ, OIB 13646461485, UL. MEME SULJETOVIĆA 17,TUZLA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43351314744</item>
      <item>, OIB 13646461485</item>
    </izvorni_sadrzaj>
    <derivirana_varijabla naziv="DomainObject.Predmet.SudioniciListNazivOIB_1">
      <item>, OIB 85821130368</item>
      <item>, OIB 43351314744</item>
      <item>, OIB 13646461485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2382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2016-06-27T08:25:00Z</dcterms:created>
  <dc:creator>Sudsko vijeæe</dc:creator>
  <cp:lastModifiedBy>Višnja Svečak</cp:lastModifiedBy>
  <cp:lastPrinted>2016-06-27T08:25:00Z</cp:lastPrinted>
  <dcterms:modified xmlns:xsi="http://www.w3.org/2001/XMLSchema-instance" xsi:type="dcterms:W3CDTF">2016-06-27T08:29:00Z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