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34d1" w14:paraId="c9734d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E303F7">
        <w:t>96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E303F7">
        <w:t>MARTINA PROJEKT</w:t>
      </w:r>
      <w:r w:rsidR="00EE55F8">
        <w:t xml:space="preserve"> j.d.o.o.</w:t>
      </w:r>
      <w:r w:rsidR="00D70554" w:rsidRPr="002236A1">
        <w:t xml:space="preserve"> </w:t>
      </w:r>
      <w:r w:rsidR="00E303F7">
        <w:t>turizam i ugostiteljstvo, Vukovo Selo, Vatrogasna 15</w:t>
      </w:r>
      <w:r w:rsidR="00D70554" w:rsidRPr="002236A1">
        <w:t>, MBS 08</w:t>
      </w:r>
      <w:r w:rsidR="00E303F7">
        <w:t>1064451</w:t>
      </w:r>
      <w:r w:rsidR="00D70554" w:rsidRPr="002236A1">
        <w:t xml:space="preserve">, OIB </w:t>
      </w:r>
      <w:r w:rsidR="00E303F7">
        <w:t>71632830891</w:t>
      </w:r>
      <w:r w:rsidR="00D70554">
        <w:t xml:space="preserve">, </w:t>
      </w:r>
      <w:r w:rsidR="00D70554" w:rsidRPr="0041082E">
        <w:t xml:space="preserve">dana </w:t>
      </w:r>
      <w:r w:rsidR="00E303F7">
        <w:t>4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A109FC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A109FC" w:rsidRPr="00A109FC">
        <w:t>MARTINA PROJEKT j.d.o.o. turizam i ugostiteljstvo, Vukovo Selo, Vatrogasna 15, MBS 081064451, OIB 71632830891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109FC">
        <w:t>Julka Bandić</w:t>
      </w:r>
      <w:r w:rsidR="0075257E">
        <w:t xml:space="preserve">, Osijek, </w:t>
      </w:r>
      <w:r w:rsidR="00DB6809">
        <w:t>Stjepana Radića 14</w:t>
      </w:r>
      <w:r w:rsidRPr="00275D0E">
        <w:t xml:space="preserve">, OIB </w:t>
      </w:r>
      <w:r w:rsidR="00DB6809">
        <w:t>04946287</w:t>
      </w:r>
      <w:r w:rsidR="00F0294C">
        <w:t>686</w:t>
      </w:r>
      <w:r>
        <w:t>, izabrana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F0294C">
        <w:t>6</w:t>
      </w:r>
      <w:r>
        <w:t>.0</w:t>
      </w:r>
      <w:r w:rsidR="00D52918">
        <w:t>2</w:t>
      </w:r>
      <w:r>
        <w:t>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A109FC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A109FC" w:rsidRPr="00A109FC">
        <w:t>MARTINA PROJEKT j.d.o.o. turizam i ugostiteljstvo, Vukovo Selo, Vatrogasna 15, MBS 081064451, OIB 71632830891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F0294C" w:rsidP="006410C4" w:rsidR="006410C4">
      <w:pPr>
        <w:ind w:firstLine="720" w:left="2160"/>
      </w:pPr>
      <w:r>
        <w:t>13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D52918">
        <w:t>9</w:t>
      </w:r>
      <w:r w:rsidR="006410C4">
        <w:t>,</w:t>
      </w:r>
      <w:r w:rsidR="0051040F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9D753F">
        <w:t>1</w:t>
      </w:r>
      <w:r w:rsidR="00985B24">
        <w:t>2</w:t>
      </w:r>
      <w:r>
        <w:t>.0</w:t>
      </w:r>
      <w:r w:rsidR="00985B24">
        <w:t>4</w:t>
      </w:r>
      <w:r>
        <w:t>.2018. zaprimljen je na Trgovačkom sudu u Zagrebu prijedlog FINE Regionalni centar Zagreb, Klasa: 110-07/18-01/04 Ur. broj 04-06-18-</w:t>
      </w:r>
      <w:r w:rsidR="0008739A">
        <w:t>1</w:t>
      </w:r>
      <w:r w:rsidR="00985B24">
        <w:t>61</w:t>
      </w:r>
      <w:r w:rsidR="00C53592">
        <w:t>5</w:t>
      </w:r>
      <w:r>
        <w:t xml:space="preserve"> od </w:t>
      </w:r>
      <w:r w:rsidR="00C53592">
        <w:t>1</w:t>
      </w:r>
      <w:r w:rsidR="00985B24">
        <w:t>0</w:t>
      </w:r>
      <w:r>
        <w:t>.0</w:t>
      </w:r>
      <w:r w:rsidR="00985B24">
        <w:t>4</w:t>
      </w:r>
      <w:r>
        <w:t xml:space="preserve">.2018. godine, za otvaranje stečajnog postupka nad dužnikom </w:t>
      </w:r>
      <w:r w:rsidR="00A109FC" w:rsidRPr="00A109FC">
        <w:t>MARTINA PROJEKT j.d.o.o. turizam i ugostiteljstvo, Vukovo Selo, Vatrogasna 15, MBS 081064451, OIB 71632830891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985B24">
        <w:t>9</w:t>
      </w:r>
      <w:r>
        <w:t>.0</w:t>
      </w:r>
      <w:r w:rsidR="00985B24">
        <w:t>4</w:t>
      </w:r>
      <w:r>
        <w:t xml:space="preserve">.2018. dužnik u Očevidniku redoslijeda osnova za plaćanje ima evidentirane neizvršene osnove za plaćanje u neprekinutom razdoblju od </w:t>
      </w:r>
      <w:r w:rsidR="00C53592">
        <w:t>120</w:t>
      </w:r>
      <w:r>
        <w:t xml:space="preserve"> dana, u ukupnom iznosu od </w:t>
      </w:r>
      <w:r w:rsidR="00985B24">
        <w:t>50.165,70</w:t>
      </w:r>
      <w:r>
        <w:t xml:space="preserve"> kn, u koji iznos je uračunata kamata i naknada FINE za provedbe ovrhe na novčanim sredstvima dužnika. Navodi da dužnik ima </w:t>
      </w:r>
      <w:r w:rsidR="00985B24">
        <w:t>1</w:t>
      </w:r>
      <w:r>
        <w:t xml:space="preserve"> zaposlen</w:t>
      </w:r>
      <w:r w:rsidR="00985B24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985B24">
        <w:t>9</w:t>
      </w:r>
      <w:r w:rsidR="00955070" w:rsidRPr="00955070">
        <w:t>.0</w:t>
      </w:r>
      <w:r w:rsidR="00985B24">
        <w:t>4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0B5BD1">
        <w:t>ne</w:t>
      </w:r>
      <w:r>
        <w:t xml:space="preserve">ma zaplijenjena novčana sredstva na dan </w:t>
      </w:r>
      <w:r w:rsidR="000B5BD1">
        <w:t>9</w:t>
      </w:r>
      <w:r w:rsidR="00955070" w:rsidRPr="00955070">
        <w:t>.0</w:t>
      </w:r>
      <w:r w:rsidR="000B5BD1">
        <w:t>4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A109FC" w:rsidRPr="00A109FC">
        <w:t>4.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Privremena stečajna upraviteljica </w:t>
      </w:r>
      <w:r w:rsidR="000B5BD1">
        <w:t>Julka Bandić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0B5BD1">
        <w:t>Martina Vrbanc, Vukovo Selo, Dubravička ulica 34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23D57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E303F7">
      <w:t>96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D57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13E5C"/>
    <w:rsid w:val="00D31396"/>
    <w:rsid w:val="00D43995"/>
    <w:rsid w:val="00D45D6C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D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D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St-1796/2018</izvorni_sadrzaj>
    <derivirana_varijabla naziv="DomainObject.Predmet.OznakaBroj_1">St-1796/2018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MARTINA PROJEKT j.d.o.o. za turizam i ugostiteljstvo</izvorni_sadrzaj>
    <derivirana_varijabla naziv="DomainObject.Predmet.ProtustrankaFormated_1">  MARTINA PROJEKT j.d.o.o. za turizam i ugostiteljstvo</derivirana_varijabla>
  </DomainObject.Predmet.ProtustrankaFormated>
  <DomainObject.Predmet.ProtustrankaFormatedOIB>
    <izvorni_sadrzaj>  MARTINA PROJEKT j.d.o.o. za turizam i ugostiteljstvo, OIB 71632830891</izvorni_sadrzaj>
    <derivirana_varijabla naziv="DomainObject.Predmet.ProtustrankaFormatedOIB_1">  MARTINA PROJEKT j.d.o.o. za turizam i ugostiteljstvo, OIB 71632830891</derivirana_varijabla>
  </DomainObject.Predmet.ProtustrankaFormatedOIB>
  <DomainObject.Predmet.ProtustrankaFormatedWithAdress>
    <izvorni_sadrzaj> MARTINA PROJEKT j.d.o.o. za turizam i ugostiteljstvo, Vatrogasna 15, 10292 Vukovo Selo</izvorni_sadrzaj>
    <derivirana_varijabla naziv="DomainObject.Predmet.ProtustrankaFormatedWithAdress_1"> MARTINA PROJEKT j.d.o.o. za turizam i ugostiteljstvo, Vatrogasna 15, 10292 Vukovo Selo</derivirana_varijabla>
  </DomainObject.Predmet.ProtustrankaFormatedWithAdress>
  <DomainObject.Predmet.ProtustrankaFormatedWithAdressOIB>
    <izvorni_sadrzaj> MARTINA PROJEKT j.d.o.o. za turizam i ugostiteljstvo, OIB 71632830891, Vatrogasna 15, 10292 Vukovo Selo</izvorni_sadrzaj>
    <derivirana_varijabla naziv="DomainObject.Predmet.ProtustrankaFormatedWithAdressOIB_1"> MARTINA PROJEKT j.d.o.o. za turizam i ugostiteljstvo, OIB 71632830891, Vatrogasna 15, 10292 Vukovo Selo</derivirana_varijabla>
  </DomainObject.Predmet.ProtustrankaFormatedWithAdressOIB>
  <DomainObject.Predmet.ProtustrankaWithAdress>
    <izvorni_sadrzaj>MARTINA PROJEKT j.d.o.o. za turizam i ugostiteljstvo Vatrogasna 15, 10292 Vukovo Selo</izvorni_sadrzaj>
    <derivirana_varijabla naziv="DomainObject.Predmet.ProtustrankaWithAdress_1">MARTINA PROJEKT j.d.o.o. za turizam i ugostiteljstvo Vatrogasna 15, 10292 Vukovo Selo</derivirana_varijabla>
  </DomainObject.Predmet.ProtustrankaWithAdress>
  <DomainObject.Predmet.ProtustrankaWithAdressOIB>
    <izvorni_sadrzaj>MARTINA PROJEKT j.d.o.o. za turizam i ugostiteljstvo, OIB 71632830891, Vatrogasna 15, 10292 Vukovo Selo</izvorni_sadrzaj>
    <derivirana_varijabla naziv="DomainObject.Predmet.ProtustrankaWithAdressOIB_1">MARTINA PROJEKT j.d.o.o. za turizam i ugostiteljstvo, OIB 71632830891, Vatrogasna 15, 10292 Vukovo Selo</derivirana_varijabla>
  </DomainObject.Predmet.ProtustrankaWithAdressOIB>
  <DomainObject.Predmet.ProtustrankaNazivFormated>
    <izvorni_sadrzaj>MARTINA PROJEKT j.d.o.o. za turizam i ugostiteljstvo</izvorni_sadrzaj>
    <derivirana_varijabla naziv="DomainObject.Predmet.ProtustrankaNazivFormated_1">MARTINA PROJEKT j.d.o.o. za turizam i ugostiteljstvo</derivirana_varijabla>
  </DomainObject.Predmet.ProtustrankaNazivFormated>
  <DomainObject.Predmet.ProtustrankaNazivFormatedOIB>
    <izvorni_sadrzaj>MARTINA PROJEKT j.d.o.o. za turizam i ugostiteljstvo, OIB 71632830891</izvorni_sadrzaj>
    <derivirana_varijabla naziv="DomainObject.Predmet.ProtustrankaNazivFormatedOIB_1">MARTINA PROJEKT j.d.o.o. za turizam i ugostiteljstvo, OIB 71632830891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MARTINA PROJEKT j.d.o.o. za turizam i ugostiteljstvo</item>
    </izvorni_sadrzaj>
    <derivirana_varijabla naziv="DomainObject.Predmet.ProtuStrankaListFormated_1">
      <item>MARTINA PROJEKT j.d.o.o. za turizam i ugostiteljstvo</item>
    </derivirana_varijabla>
  </DomainObject.Predmet.ProtuStrankaListFormated>
  <DomainObject.Predmet.ProtuStrankaListFormatedOIB>
    <izvorni_sadrzaj>
      <item>MARTINA PROJEKT j.d.o.o. za turizam i ugostiteljstvo, OIB 71632830891</item>
    </izvorni_sadrzaj>
    <derivirana_varijabla naziv="DomainObject.Predmet.ProtuStrankaListFormatedOIB_1">
      <item>MARTINA PROJEKT j.d.o.o. za turizam i ugostiteljstvo, OIB 71632830891</item>
    </derivirana_varijabla>
  </DomainObject.Predmet.ProtuStrankaListFormatedOIB>
  <DomainObject.Predmet.ProtuStrankaListFormatedWithAdress>
    <izvorni_sadrzaj>
      <item>MARTINA PROJEKT j.d.o.o. za turizam i ugostiteljstvo, Vatrogasna 15, 10292 Vukovo Selo</item>
    </izvorni_sadrzaj>
    <derivirana_varijabla naziv="DomainObject.Predmet.ProtuStrankaListFormatedWithAdress_1">
      <item>MARTINA PROJEKT j.d.o.o. za turizam i ugostiteljstvo, Vatrogasna 15, 10292 Vukovo Selo</item>
    </derivirana_varijabla>
  </DomainObject.Predmet.ProtuStrankaListFormatedWithAdress>
  <DomainObject.Predmet.ProtuStrankaListFormatedWithAdressOIB>
    <izvorni_sadrzaj>
      <item>MARTINA PROJEKT j.d.o.o. za turizam i ugostiteljstvo, OIB 71632830891, Vatrogasna 15, 10292 Vukovo Selo</item>
    </izvorni_sadrzaj>
    <derivirana_varijabla naziv="DomainObject.Predmet.ProtuStrankaListFormatedWithAdressOIB_1">
      <item>MARTINA PROJEKT j.d.o.o. za turizam i ugostiteljstvo, OIB 71632830891, Vatrogasna 15, 10292 Vukovo Selo</item>
    </derivirana_varijabla>
  </DomainObject.Predmet.ProtuStrankaListFormatedWithAdressOIB>
  <DomainObject.Predmet.ProtuStrankaListNazivFormated>
    <izvorni_sadrzaj>
      <item>MARTINA PROJEKT j.d.o.o. za turizam i ugostiteljstvo</item>
    </izvorni_sadrzaj>
    <derivirana_varijabla naziv="DomainObject.Predmet.ProtuStrankaListNazivFormated_1">
      <item>MARTINA PROJEKT j.d.o.o. za turizam i ugostiteljstvo</item>
    </derivirana_varijabla>
  </DomainObject.Predmet.ProtuStrankaListNazivFormated>
  <DomainObject.Predmet.ProtuStrankaListNazivFormatedOIB>
    <izvorni_sadrzaj>
      <item>MARTINA PROJEKT j.d.o.o. za turizam i ugostiteljstvo, OIB 71632830891</item>
    </izvorni_sadrzaj>
    <derivirana_varijabla naziv="DomainObject.Predmet.ProtuStrankaListNazivFormatedOIB_1">
      <item>MARTINA PROJEKT j.d.o.o. za turizam i ugostiteljstvo, OIB 71632830891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MARTINA PROJEKT j.d.o.o. za turizam i ugostiteljstvo</izvorni_sadrzaj>
    <derivirana_varijabla naziv="DomainObject.Predmet.ProtustrankaIDrugi_1">MARTINA PROJEKT j.d.o.o. za turizam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MARTINA PROJEKT j.d.o.o. za turizam i ugostiteljstvo, OIB 71632830891, Vatrogasna 15, 10292 Vukovo Selo</izvorni_sadrzaj>
    <derivirana_varijabla naziv="DomainObject.Predmet.ProtustrankaIDrugiAdressOIB_1">MARTINA PROJEKT j.d.o.o. za turizam i ugostiteljstvo, OIB 71632830891, Vatrogasna 15, 10292 Vukovo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PROJEKT j.d.o.o. za turizam i ugostiteljstvo</item>
      <item>FINA Regionalni centar Zagreb</item>
    </izvorni_sadrzaj>
    <derivirana_varijabla naziv="DomainObject.Predmet.SudioniciListNaziv_1">
      <item>MARTINA PROJEKT j.d.o.o. za turizam i ugostiteljstvo</item>
      <item>FINA Regionalni centar Zagreb</item>
    </derivirana_varijabla>
  </DomainObject.Predmet.SudioniciListNaziv>
  <DomainObject.Predmet.SudioniciListAdressOIB>
    <izvorni_sadrzaj>
      <item>MARTINA PROJEKT j.d.o.o. za turizam i ugostiteljstvo, OIB 71632830891, Vatrogasna 15,10292 Vukovo Selo</item>
      <item>FINA Regionalni centar Zagreb, OIB 85821130368, Trg svibanjskih žrtava 1995. 1,10000 Zagreb</item>
    </izvorni_sadrzaj>
    <derivirana_varijabla naziv="DomainObject.Predmet.SudioniciListAdressOIB_1">
      <item>MARTINA PROJEKT j.d.o.o. za turizam i ugostiteljstvo, OIB 71632830891, Vatrogasna 15,10292 Vukovo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71632830891</item>
      <item>, OIB 85821130368</item>
    </izvorni_sadrzaj>
    <derivirana_varijabla naziv="DomainObject.Predmet.SudioniciListNazivOIB_1">
      <item>, OIB 71632830891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3A0CA-2BD4-4855-8FA8-42EB773F5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690</properties:Words>
  <properties:Characters>3849</properties:Characters>
  <properties:Lines>119</properties:Lines>
  <properties:Paragraphs>36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2019-01-04T10:11:00Z</dcterms:modified>
  <cp:revision>64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