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02f5" w14:paraId="44402f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02127">
        <w:t>7</w:t>
      </w:r>
      <w:r w:rsidR="004E17E5">
        <w:t>662</w:t>
      </w:r>
      <w:r w:rsidR="00EF42CD">
        <w:t>/</w:t>
      </w:r>
      <w:r w:rsidR="00F8679B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9711F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D01B7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E17E5" w:rsidRPr="004E17E5">
        <w:t xml:space="preserve"> </w:t>
      </w:r>
      <w:r w:rsidR="004E17E5">
        <w:t>REGIONIS d.o.o., Zagreb, Križevačka 3, OIB: 57048718753, MBS: 080514196</w:t>
      </w:r>
      <w:r w:rsidR="00FE3920">
        <w:t>.</w:t>
      </w:r>
    </w:p>
    <w:p w:rsidRDefault="00E72C97" w:rsidP="00E72C97" w:rsidR="00E72C97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E17E5">
        <w:t>766.939,08</w:t>
      </w:r>
      <w:r w:rsidR="00E36EE2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9711F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802127">
      <w:t>7</w:t>
    </w:r>
    <w:r w:rsidR="004E17E5">
      <w:t>662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B403F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E17E5"/>
    <w:rsid w:val="004F3962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1941"/>
    <w:rsid w:val="006059AF"/>
    <w:rsid w:val="00627F6A"/>
    <w:rsid w:val="00657B8E"/>
    <w:rsid w:val="0069711F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5588A"/>
    <w:rsid w:val="00E72C97"/>
    <w:rsid w:val="00EC3302"/>
    <w:rsid w:val="00ED2B04"/>
    <w:rsid w:val="00ED6AA8"/>
    <w:rsid w:val="00EE274A"/>
    <w:rsid w:val="00EF1BCD"/>
    <w:rsid w:val="00EF42CD"/>
    <w:rsid w:val="00F034D3"/>
    <w:rsid w:val="00F60614"/>
    <w:rsid w:val="00F8679B"/>
    <w:rsid w:val="00FD78C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9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9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7662</izvorni_sadrzaj>
    <derivirana_varijabla naziv="DomainObject.Predmet.Broj_1">7662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St-7662/2015</izvorni_sadrzaj>
    <derivirana_varijabla naziv="DomainObject.Predmet.OznakaBroj_1">St-7662/2015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REGIONIS d.o.o. zastupanog po punomoćniku Anđelko Škarpa</izvorni_sadrzaj>
    <derivirana_varijabla naziv="DomainObject.Predmet.ProtustrankaFormated_1">  REGIONIS d.o.o. zastupanog po punomoćniku Anđelko Škarpa</derivirana_varijabla>
  </DomainObject.Predmet.ProtustrankaFormated>
  <DomainObject.Predmet.ProtustrankaFormatedOIB>
    <izvorni_sadrzaj>  REGIONIS d.o.o., OIB 57048718753 zastupanog po punomoćniku Anđelko Škarpa</izvorni_sadrzaj>
    <derivirana_varijabla naziv="DomainObject.Predmet.ProtustrankaFormatedOIB_1">  REGIONIS d.o.o., OIB 57048718753 zastupanog po punomoćniku Anđelko Škarpa</derivirana_varijabla>
  </DomainObject.Predmet.ProtustrankaFormatedOIB>
  <DomainObject.Predmet.ProtustrankaFormatedWithAdress>
    <izvorni_sadrzaj> REGIONIS d.o.o., Križevačka 3, 10000 Zagreb zastupanog po punomoćniku Anđelko Škarpa</izvorni_sadrzaj>
    <derivirana_varijabla naziv="DomainObject.Predmet.ProtustrankaFormatedWithAdress_1"> REGIONIS d.o.o., Križevačka 3, 10000 Zagreb zastupanog po punomoćniku Anđelko Škarpa</derivirana_varijabla>
  </DomainObject.Predmet.ProtustrankaFormatedWithAdress>
  <DomainObject.Predmet.ProtustrankaFormatedWithAdressOIB>
    <izvorni_sadrzaj> REGIONIS d.o.o., OIB 57048718753, Križevačka 3, 10000 Zagreb zastupanog po punomoćniku Anđelko Škarpa</izvorni_sadrzaj>
    <derivirana_varijabla naziv="DomainObject.Predmet.ProtustrankaFormatedWithAdressOIB_1"> REGIONIS d.o.o., OIB 57048718753, Križevačka 3, 10000 Zagreb zastupanog po punomoćniku Anđelko Škarpa</derivirana_varijabla>
  </DomainObject.Predmet.ProtustrankaFormatedWithAdressOIB>
  <DomainObject.Predmet.ProtustrankaWithAdress>
    <izvorni_sadrzaj>REGIONIS d.o.o. Križevačka 3, 10000 Zagreb</izvorni_sadrzaj>
    <derivirana_varijabla naziv="DomainObject.Predmet.ProtustrankaWithAdress_1">REGIONIS d.o.o. Križevačka 3, 10000 Zagreb</derivirana_varijabla>
  </DomainObject.Predmet.ProtustrankaWithAdress>
  <DomainObject.Predmet.ProtustrankaWithAdressOIB>
    <izvorni_sadrzaj>REGIONIS d.o.o., OIB 57048718753, Križevačka 3, 10000 Zagreb</izvorni_sadrzaj>
    <derivirana_varijabla naziv="DomainObject.Predmet.ProtustrankaWithAdressOIB_1">REGIONIS d.o.o., OIB 57048718753, Križevačka 3, 10000 Zagreb</derivirana_varijabla>
  </DomainObject.Predmet.ProtustrankaWithAdressOIB>
  <DomainObject.Predmet.ProtustrankaNazivFormated>
    <izvorni_sadrzaj>REGIONIS d.o.o.</izvorni_sadrzaj>
    <derivirana_varijabla naziv="DomainObject.Predmet.ProtustrankaNazivFormated_1">REGIONIS d.o.o.</derivirana_varijabla>
  </DomainObject.Predmet.ProtustrankaNazivFormated>
  <DomainObject.Predmet.ProtustrankaNazivFormatedOIB>
    <izvorni_sadrzaj>REGIONIS d.o.o., OIB 57048718753</izvorni_sadrzaj>
    <derivirana_varijabla naziv="DomainObject.Predmet.ProtustrankaNazivFormatedOIB_1">REGIONIS d.o.o., OIB 57048718753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REGIONIS d.o.o. zastupanog po punomoćniku Anđelko Škarpa</item>
    </izvorni_sadrzaj>
    <derivirana_varijabla naziv="DomainObject.Predmet.ProtuStrankaListFormated_1">
      <item>REGIONIS d.o.o. zastupanog po punomoćniku Anđelko Škarpa</item>
    </derivirana_varijabla>
  </DomainObject.Predmet.ProtuStrankaListFormated>
  <DomainObject.Predmet.ProtuStrankaListFormatedOIB>
    <izvorni_sadrzaj>
      <item>REGIONIS d.o.o., OIB 57048718753 zastupanog po punomoćniku Anđelko Škarpa</item>
    </izvorni_sadrzaj>
    <derivirana_varijabla naziv="DomainObject.Predmet.ProtuStrankaListFormatedOIB_1">
      <item>REGIONIS d.o.o., OIB 57048718753 zastupanog po punomoćniku Anđelko Škarpa</item>
    </derivirana_varijabla>
  </DomainObject.Predmet.ProtuStrankaListFormatedOIB>
  <DomainObject.Predmet.ProtuStrankaListFormatedWithAdress>
    <izvorni_sadrzaj>
      <item>REGIONIS d.o.o., Križevačka 3, 10000 Zagreb zastupanog po punomoćniku Anđelko Škarpa</item>
    </izvorni_sadrzaj>
    <derivirana_varijabla naziv="DomainObject.Predmet.ProtuStrankaListFormatedWithAdress_1">
      <item>REGIONIS d.o.o., Križevačka 3, 10000 Zagreb zastupanog po punomoćniku Anđelko Škarpa</item>
    </derivirana_varijabla>
  </DomainObject.Predmet.ProtuStrankaListFormatedWithAdress>
  <DomainObject.Predmet.ProtuStrankaListFormatedWithAdressOIB>
    <izvorni_sadrzaj>
      <item>REGIONIS d.o.o., OIB 57048718753, Križevačka 3, 10000 Zagreb zastupanog po punomoćniku Anđelko Škarpa</item>
    </izvorni_sadrzaj>
    <derivirana_varijabla naziv="DomainObject.Predmet.ProtuStrankaListFormatedWithAdressOIB_1">
      <item>REGIONIS d.o.o., OIB 57048718753, Križevačka 3, 10000 Zagreb zastupanog po punomoćniku Anđelko Škarpa</item>
    </derivirana_varijabla>
  </DomainObject.Predmet.ProtuStrankaListFormatedWithAdressOIB>
  <DomainObject.Predmet.ProtuStrankaListNazivFormated>
    <izvorni_sadrzaj>
      <item>REGIONIS d.o.o.</item>
    </izvorni_sadrzaj>
    <derivirana_varijabla naziv="DomainObject.Predmet.ProtuStrankaListNazivFormated_1">
      <item>REGIONIS d.o.o.</item>
    </derivirana_varijabla>
  </DomainObject.Predmet.ProtuStrankaListNazivFormated>
  <DomainObject.Predmet.ProtuStrankaListNazivFormatedOIB>
    <izvorni_sadrzaj>
      <item>REGIONIS d.o.o., OIB 57048718753</item>
    </izvorni_sadrzaj>
    <derivirana_varijabla naziv="DomainObject.Predmet.ProtuStrankaListNazivFormatedOIB_1">
      <item>REGIONIS d.o.o., OIB 57048718753</item>
    </derivirana_varijabla>
  </DomainObject.Predmet.ProtuStrankaListNazivFormatedOIB>
  <DomainObject.Predmet.OstaliListFormated>
    <izvorni_sadrzaj>
      <item>Anđelko Škarpa punomoćnik sudionika u postupku REGIONIS d.o.o.</item>
    </izvorni_sadrzaj>
    <derivirana_varijabla naziv="DomainObject.Predmet.OstaliListFormated_1">
      <item>Anđelko Škarpa punomoćnik sudionika u postupku REGIONIS d.o.o.</item>
    </derivirana_varijabla>
  </DomainObject.Predmet.OstaliListFormated>
  <DomainObject.Predmet.OstaliListFormatedOIB>
    <izvorni_sadrzaj>
      <item>Anđelko Škarpa, OIB 03315836221 punomoćnik sudionika u postupku REGIONIS d.o.o.</item>
    </izvorni_sadrzaj>
    <derivirana_varijabla naziv="DomainObject.Predmet.OstaliListFormatedOIB_1">
      <item>Anđelko Škarpa, OIB 03315836221 punomoćnik sudionika u postupku REGIONIS d.o.o.</item>
    </derivirana_varijabla>
  </DomainObject.Predmet.OstaliListFormatedOIB>
  <DomainObject.Predmet.OstaliListFormatedWithAdress>
    <izvorni_sadrzaj>
      <item>Anđelko Škarpa, Križevačka Ulica 3, 10000 Zagreb punomoćnik sudionika u postupku REGIONIS d.o.o.</item>
    </izvorni_sadrzaj>
    <derivirana_varijabla naziv="DomainObject.Predmet.OstaliListFormatedWithAdress_1">
      <item>Anđelko Škarpa, Križevačka Ulica 3, 10000 Zagreb punomoćnik sudionika u postupku REGIONIS d.o.o.</item>
    </derivirana_varijabla>
  </DomainObject.Predmet.OstaliListFormatedWithAdress>
  <DomainObject.Predmet.OstaliListFormatedWithAdressOIB>
    <izvorni_sadrzaj>
      <item>Anđelko Škarpa, OIB 03315836221, Križevačka Ulica 3, 10000 Zagreb punomoćnik sudionika u postupku REGIONIS d.o.o.</item>
    </izvorni_sadrzaj>
    <derivirana_varijabla naziv="DomainObject.Predmet.OstaliListFormatedWithAdressOIB_1">
      <item>Anđelko Škarpa, OIB 03315836221, Križevačka Ulica 3, 10000 Zagreb punomoćnik sudionika u postupku REGIONIS d.o.o.</item>
    </derivirana_varijabla>
  </DomainObject.Predmet.OstaliListFormatedWithAdressOIB>
  <DomainObject.Predmet.OstaliListNazivFormated>
    <izvorni_sadrzaj>
      <item>Anđelko Škarpa</item>
    </izvorni_sadrzaj>
    <derivirana_varijabla naziv="DomainObject.Predmet.OstaliListNazivFormated_1">
      <item>Anđelko Škarpa</item>
    </derivirana_varijabla>
  </DomainObject.Predmet.OstaliListNazivFormated>
  <DomainObject.Predmet.OstaliListNazivFormatedOIB>
    <izvorni_sadrzaj>
      <item>Anđelko Škarpa, OIB 03315836221</item>
    </izvorni_sadrzaj>
    <derivirana_varijabla naziv="DomainObject.Predmet.OstaliListNazivFormatedOIB_1">
      <item>Anđelko Škarpa, OIB 03315836221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REGIONIS d.o.o.</izvorni_sadrzaj>
    <derivirana_varijabla naziv="DomainObject.Predmet.ProtustrankaIDrugi_1">REGIONIS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REGIONIS d.o.o., OIB 57048718753, Križevačka 3, 10000 Zagreb</izvorni_sadrzaj>
    <derivirana_varijabla naziv="DomainObject.Predmet.ProtustrankaIDrugiAdressOIB_1">REGIONIS d.o.o., OIB 57048718753, Križevačka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REGIONIS d.o.o.</item>
      <item>FINA Regionalni centar Zagreb</item>
      <item>Anđelko Škarpa</item>
    </izvorni_sadrzaj>
    <derivirana_varijabla naziv="DomainObject.Predmet.SudioniciListNaziv_1">
      <item>REGIONIS d.o.o.</item>
      <item>FINA Regionalni centar Zagreb</item>
      <item>Anđelko Škarpa</item>
    </derivirana_varijabla>
  </DomainObject.Predmet.SudioniciListNaziv>
  <DomainObject.Predmet.SudioniciListAdressOIB>
    <izvorni_sadrzaj>
      <item>REGIONIS d.o.o., OIB 57048718753, Križevačka 3,10000 Zagreb</item>
      <item>FINA Regionalni centar Zagreb, OIB 85821130368, Trg svibanjskih žrtava 1995. br. 1,10000 Zagreb</item>
      <item>Anđelko Škarpa, OIB 03315836221, Križevačka Ulica 3,10000 Zagreb</item>
    </izvorni_sadrzaj>
    <derivirana_varijabla naziv="DomainObject.Predmet.SudioniciListAdressOIB_1">
      <item>REGIONIS d.o.o., OIB 57048718753, Križevačka 3,10000 Zagreb</item>
      <item>FINA Regionalni centar Zagreb, OIB 85821130368, Trg svibanjskih žrtava 1995. br. 1,10000 Zagreb</item>
      <item>Anđelko Škarpa, OIB 03315836221, Križevačka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57048718753</item>
      <item>, OIB 85821130368</item>
      <item>, OIB 03315836221</item>
    </izvorni_sadrzaj>
    <derivirana_varijabla naziv="DomainObject.Predmet.SudioniciListNazivOIB_1">
      <item>, OIB 57048718753</item>
      <item>, OIB 85821130368</item>
      <item>, OIB 03315836221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1451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2016-02-12T11:24:00Z</dcterms:created>
  <dc:creator>ilukac</dc:creator>
  <cp:lastModifiedBy>Mirela Šantek</cp:lastModifiedBy>
  <cp:lastPrinted>2016-03-14T09:23:00Z</cp:lastPrinted>
  <dcterms:modified xmlns:xsi="http://www.w3.org/2001/XMLSchema-instance" xsi:type="dcterms:W3CDTF">2016-03-16T14:38:00Z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