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87ed" w14:paraId="b9f87ed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7E340D">
        <w:t>718</w:t>
      </w:r>
      <w:r w:rsidR="00B53326" w:rsidRPr="00B53326">
        <w:t>/</w:t>
      </w:r>
      <w:r w:rsidR="002A7FA0">
        <w:t>2016-</w:t>
      </w:r>
      <w:r w:rsidR="007E340D">
        <w:t>68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7E340D" w:rsidRPr="0045574E">
        <w:t>DOMINIK INTERNATIONAL d.o.o. u stečaju Zadar, Ul. Slave Raškaj 14 A-</w:t>
      </w:r>
      <w:proofErr w:type="spellStart"/>
      <w:r w:rsidR="007E340D" w:rsidRPr="0045574E">
        <w:t>A</w:t>
      </w:r>
      <w:proofErr w:type="spellEnd"/>
      <w:r w:rsidR="007E340D" w:rsidRPr="0045574E">
        <w:t xml:space="preserve"> 10, OIB: 70950178353</w:t>
      </w:r>
      <w:r w:rsidR="00B53326">
        <w:t xml:space="preserve">, </w:t>
      </w:r>
      <w:r w:rsidR="00B53326" w:rsidRPr="00244EC8">
        <w:t>zastupanom</w:t>
      </w:r>
      <w:r w:rsidR="007E340D">
        <w:t xml:space="preserve"> po stečajnoj upraviteljici</w:t>
      </w:r>
      <w:r w:rsidR="00B53326" w:rsidRPr="009544DA">
        <w:t xml:space="preserve"> </w:t>
      </w:r>
      <w:r w:rsidR="007E340D">
        <w:t xml:space="preserve">Ivanki </w:t>
      </w:r>
      <w:proofErr w:type="spellStart"/>
      <w:r w:rsidR="007E340D">
        <w:t>Bosotini</w:t>
      </w:r>
      <w:proofErr w:type="spellEnd"/>
      <w:r w:rsidRPr="00B53326">
        <w:t xml:space="preserve">, dana </w:t>
      </w:r>
      <w:r w:rsidR="00D44AF1">
        <w:t>25.</w:t>
      </w:r>
      <w:r w:rsidR="00390FB0">
        <w:t xml:space="preserve"> </w:t>
      </w:r>
      <w:r w:rsidR="007E340D">
        <w:t>siječnja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dana </w:t>
      </w:r>
      <w:r w:rsidR="00D44AF1">
        <w:t>25</w:t>
      </w:r>
      <w:r w:rsidR="00390FB0">
        <w:t xml:space="preserve">. </w:t>
      </w:r>
      <w:r w:rsidR="007E340D">
        <w:t>siječnja 2018</w:t>
      </w:r>
      <w:r w:rsidR="00390FB0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7E340D">
        <w:rPr>
          <w:b/>
        </w:rPr>
        <w:t>5</w:t>
      </w:r>
      <w:r w:rsidR="00390FB0">
        <w:rPr>
          <w:b/>
        </w:rPr>
        <w:t xml:space="preserve">. </w:t>
      </w:r>
      <w:r w:rsidR="007E340D">
        <w:rPr>
          <w:b/>
        </w:rPr>
        <w:t>travnja 2018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7E340D">
        <w:rPr>
          <w:b/>
        </w:rPr>
        <w:t>8</w:t>
      </w:r>
      <w:r w:rsidR="005313BF" w:rsidRPr="002C5A2F">
        <w:rPr>
          <w:b/>
        </w:rPr>
        <w:t>,</w:t>
      </w:r>
      <w:r w:rsidR="007E340D">
        <w:rPr>
          <w:b/>
        </w:rPr>
        <w:t>15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D9133E" w:rsidRPr="00B53326">
        <w:t xml:space="preserve">.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7E340D">
        <w:t>a</w:t>
      </w:r>
      <w:r w:rsidRPr="00B53326">
        <w:t xml:space="preserve"> upravitelj</w:t>
      </w:r>
      <w:r w:rsidR="007E340D">
        <w:t>ica</w:t>
      </w:r>
      <w:r w:rsidRPr="00B53326">
        <w:t xml:space="preserve"> predloži</w:t>
      </w:r>
      <w:r w:rsidR="007E340D">
        <w:t>la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="00D44AF1">
        <w:t xml:space="preserve"> i 104/17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D44AF1">
        <w:t>25</w:t>
      </w:r>
      <w:r w:rsidR="00390FB0">
        <w:t xml:space="preserve">. </w:t>
      </w:r>
      <w:r w:rsidR="007E340D">
        <w:t>siječnja</w:t>
      </w:r>
      <w:r w:rsidR="002A7FA0">
        <w:t xml:space="preserve"> 201</w:t>
      </w:r>
      <w:r w:rsidR="007E340D">
        <w:t>8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CE67F7" w:rsidP="001640DF" w:rsidR="007C497C" w:rsidRPr="00B53326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 w:rsidR="007E340D">
        <w:tab/>
      </w:r>
      <w:r w:rsidR="007E340D">
        <w:tab/>
      </w:r>
      <w:r w:rsidR="007E340D">
        <w:tab/>
      </w:r>
      <w:r w:rsidR="007E340D">
        <w:tab/>
      </w:r>
      <w:r w:rsidR="00962F74">
        <w:t>Sutkinja</w:t>
      </w:r>
    </w:p>
    <w:p w:rsidRDefault="00CE67F7" w:rsidP="001640DF" w:rsidR="001E3911" w:rsidRPr="00B53326">
      <w:r>
        <w:t xml:space="preserve">Ante </w:t>
      </w:r>
      <w:proofErr w:type="spellStart"/>
      <w:r>
        <w:t>Rubelj</w:t>
      </w:r>
      <w:proofErr w:type="spellEnd"/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7C497C" w:rsidRPr="00B53326">
        <w:t xml:space="preserve">Ardena </w:t>
      </w:r>
      <w:proofErr w:type="spellStart"/>
      <w:r w:rsidR="007C497C" w:rsidRPr="00B53326">
        <w:t>Bajlo</w:t>
      </w:r>
      <w:proofErr w:type="spellEnd"/>
      <w:r>
        <w:t>, v.r.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962F74" w:rsidP="007C497C" w:rsidR="007C497C" w:rsidRPr="00B53326">
      <w:r>
        <w:t>Pouka o pravnom lijeku</w:t>
      </w:r>
      <w:r w:rsidR="007C497C" w:rsidRPr="00B53326">
        <w:t xml:space="preserve">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962F74" w:rsidP="008970EB" w:rsidR="00962F74"/>
    <w:p w:rsidRDefault="00962F74" w:rsidP="008970EB" w:rsidR="00962F74"/>
    <w:p w:rsidRDefault="008970EB" w:rsidP="008970EB" w:rsidR="008970EB" w:rsidRPr="00B53326">
      <w:r w:rsidRPr="00B53326">
        <w:t xml:space="preserve">Dostaviti: </w:t>
      </w:r>
    </w:p>
    <w:p w:rsidRDefault="007E340D" w:rsidP="008970EB" w:rsidR="008970EB" w:rsidRPr="00B53326">
      <w:pPr>
        <w:numPr>
          <w:ilvl w:val="0"/>
          <w:numId w:val="1"/>
        </w:numPr>
      </w:pPr>
      <w:r>
        <w:t>stečajnoj upraviteljici</w:t>
      </w:r>
      <w:r w:rsidR="002A7FA0">
        <w:t xml:space="preserve"> - </w:t>
      </w:r>
      <w:proofErr w:type="spellStart"/>
      <w:r w:rsidR="002A7FA0">
        <w:t>mailom</w:t>
      </w:r>
      <w:proofErr w:type="spellEnd"/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87FEF"/>
    <w:rsid w:val="00093211"/>
    <w:rsid w:val="000B1674"/>
    <w:rsid w:val="000B752A"/>
    <w:rsid w:val="001640DF"/>
    <w:rsid w:val="001A411E"/>
    <w:rsid w:val="001B6D1E"/>
    <w:rsid w:val="001C4CFD"/>
    <w:rsid w:val="001C5C58"/>
    <w:rsid w:val="001E3911"/>
    <w:rsid w:val="001E7A13"/>
    <w:rsid w:val="00213EAF"/>
    <w:rsid w:val="002263D3"/>
    <w:rsid w:val="002947F7"/>
    <w:rsid w:val="002A7FA0"/>
    <w:rsid w:val="002C5A2F"/>
    <w:rsid w:val="0038022A"/>
    <w:rsid w:val="00390FB0"/>
    <w:rsid w:val="003A015B"/>
    <w:rsid w:val="003C3496"/>
    <w:rsid w:val="00422492"/>
    <w:rsid w:val="00486C72"/>
    <w:rsid w:val="004927EC"/>
    <w:rsid w:val="00510ECA"/>
    <w:rsid w:val="005313BF"/>
    <w:rsid w:val="00581485"/>
    <w:rsid w:val="005A61BC"/>
    <w:rsid w:val="00726A9F"/>
    <w:rsid w:val="00767A15"/>
    <w:rsid w:val="007C497C"/>
    <w:rsid w:val="007E340D"/>
    <w:rsid w:val="008140CC"/>
    <w:rsid w:val="00821D14"/>
    <w:rsid w:val="00836680"/>
    <w:rsid w:val="008970EB"/>
    <w:rsid w:val="00925982"/>
    <w:rsid w:val="00933105"/>
    <w:rsid w:val="00950D13"/>
    <w:rsid w:val="00962F74"/>
    <w:rsid w:val="009B6095"/>
    <w:rsid w:val="00A74FEB"/>
    <w:rsid w:val="00AE3B61"/>
    <w:rsid w:val="00B53326"/>
    <w:rsid w:val="00B9651E"/>
    <w:rsid w:val="00C23E2F"/>
    <w:rsid w:val="00CB0816"/>
    <w:rsid w:val="00CE67F7"/>
    <w:rsid w:val="00D44AF1"/>
    <w:rsid w:val="00D9133E"/>
    <w:rsid w:val="00E239D3"/>
    <w:rsid w:val="00E26CED"/>
    <w:rsid w:val="00E412D0"/>
    <w:rsid w:val="00ED3EBE"/>
    <w:rsid w:val="00EE20DF"/>
    <w:rsid w:val="00EF067B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1433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2018-01-24T13:06:00Z</dcterms:created>
  <dc:creator>Ardena Bajlo</dc:creator>
  <cp:lastModifiedBy>Nena Mužanović</cp:lastModifiedBy>
  <cp:lastPrinted>2017-07-05T07:58:00Z</cp:lastPrinted>
  <dcterms:modified xmlns:xsi="http://www.w3.org/2001/XMLSchema-instance" xsi:type="dcterms:W3CDTF">2018-01-25T12:42:00Z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