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2f94" w14:paraId="c7c2f94" w:rsidRDefault="00862198" w:rsidP="00862198" w:rsidR="00C64EB0">
      <w:pPr>
        <w:jc w:val="right"/>
        <w15:collapsed w:val="false"/>
      </w:pPr>
      <w:bookmarkStart w:name="_GoBack" w:id="0"/>
      <w:bookmarkEnd w:id="0"/>
      <w:r>
        <w:t>Poslovni broj. 1 St-</w:t>
      </w:r>
      <w:r w:rsidR="00CE7FE3">
        <w:t>472</w:t>
      </w:r>
      <w:r w:rsidR="00555F57">
        <w:t>/17</w:t>
      </w:r>
      <w:r w:rsidR="005A5EB5">
        <w:t>-</w:t>
      </w:r>
      <w:r w:rsidR="00CE7FE3">
        <w:t>15</w:t>
      </w:r>
    </w:p>
    <w:p w:rsidRDefault="00862198" w:rsidP="00862198" w:rsidR="00862198">
      <w:pPr>
        <w:jc w:val="right"/>
      </w:pPr>
    </w:p>
    <w:p w:rsidRDefault="00862198" w:rsidP="00862198" w:rsidR="00862198">
      <w:pPr>
        <w:jc w:val="right"/>
      </w:pPr>
    </w:p>
    <w:p w:rsidRDefault="00862198" w:rsidP="00862198" w:rsidR="00862198" w:rsidRPr="007B1E6A">
      <w:pPr>
        <w:jc w:val="right"/>
      </w:pPr>
    </w:p>
    <w:p w:rsidRDefault="00862198" w:rsidP="00862198" w:rsidR="008621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862198" w:rsidP="00862198" w:rsidR="00862198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15A8F">
        <w:t xml:space="preserve"> </w:t>
      </w:r>
      <w:r w:rsidR="00CE7FE3">
        <w:t>PEKARA DUSHI j.d.o.o. za proizvodnju pekarskih proizvoda i usluge, Zadar, Antuna Dobronića 2, OIB: 80242398657</w:t>
      </w:r>
      <w:r w:rsidR="009A60C6" w:rsidRPr="007F1802">
        <w:t>,</w:t>
      </w:r>
      <w:r w:rsidR="009A60C6">
        <w:t xml:space="preserve"> </w:t>
      </w:r>
      <w:r w:rsidRPr="001C5505">
        <w:t>dana</w:t>
      </w:r>
      <w:r w:rsidR="00CE7FE3">
        <w:t xml:space="preserve"> 1</w:t>
      </w:r>
      <w:r w:rsidR="00862198">
        <w:t>.</w:t>
      </w:r>
      <w:r w:rsidRPr="001C5505">
        <w:t xml:space="preserve"> </w:t>
      </w:r>
      <w:r w:rsidR="00CE7FE3">
        <w:t>veljače</w:t>
      </w:r>
      <w:r w:rsidR="00862198">
        <w:t xml:space="preserve"> 201</w:t>
      </w:r>
      <w:r w:rsidR="00BD681D">
        <w:t>9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555F57">
        <w:t>e</w:t>
      </w:r>
      <w:r w:rsidR="00B3003A">
        <w:t xml:space="preserve"> </w:t>
      </w:r>
      <w:r w:rsidRPr="003573CC">
        <w:t>stečajn</w:t>
      </w:r>
      <w:r w:rsidR="00555F57">
        <w:t>e</w:t>
      </w:r>
      <w:r w:rsidRPr="003573CC">
        <w:t xml:space="preserve"> upravitelj</w:t>
      </w:r>
      <w:r w:rsidR="00555F57">
        <w:t>ice</w:t>
      </w:r>
      <w:r w:rsidR="000527C6">
        <w:t xml:space="preserve"> </w:t>
      </w:r>
      <w:r w:rsidR="00555F57">
        <w:t xml:space="preserve">Ivanke </w:t>
      </w:r>
      <w:proofErr w:type="spellStart"/>
      <w:r w:rsidR="00555F57">
        <w:t>Bosotine</w:t>
      </w:r>
      <w:proofErr w:type="spellEnd"/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5A5EB5">
        <w:t>1</w:t>
      </w:r>
      <w:r w:rsidR="00555F57">
        <w:t>8</w:t>
      </w:r>
      <w:r w:rsidR="000527C6">
        <w:t xml:space="preserve">. </w:t>
      </w:r>
      <w:r w:rsidR="00555F57">
        <w:t>siječnja</w:t>
      </w:r>
      <w:r w:rsidR="009433E3">
        <w:t xml:space="preserve"> 201</w:t>
      </w:r>
      <w:r w:rsidR="00BD681D">
        <w:t>8</w:t>
      </w:r>
      <w:r w:rsidR="00B4287C">
        <w:t>.</w:t>
      </w:r>
      <w:r w:rsidR="009433E3">
        <w:t xml:space="preserve"> </w:t>
      </w:r>
      <w:r w:rsidRPr="0064286F">
        <w:t>imenovan</w:t>
      </w:r>
      <w:r w:rsidR="00555F57">
        <w:t>a</w:t>
      </w:r>
      <w:r w:rsidRPr="0064286F">
        <w:t xml:space="preserve"> je privremen</w:t>
      </w:r>
      <w:r w:rsidR="00555F57">
        <w:t>a</w:t>
      </w:r>
      <w:r w:rsidRPr="0064286F">
        <w:t xml:space="preserve"> stečajn</w:t>
      </w:r>
      <w:r w:rsidR="00555F57">
        <w:t>a</w:t>
      </w:r>
      <w:r>
        <w:t xml:space="preserve"> upravitelj</w:t>
      </w:r>
      <w:r w:rsidR="00555F57">
        <w:t>ica</w:t>
      </w:r>
      <w:r>
        <w:t xml:space="preserve"> </w:t>
      </w:r>
      <w:r w:rsidRPr="0064286F">
        <w:t>koj</w:t>
      </w:r>
      <w:r w:rsidR="00555F57">
        <w:t>a</w:t>
      </w:r>
      <w:r w:rsidRPr="0064286F">
        <w:t xml:space="preserve"> je </w:t>
      </w:r>
      <w:r w:rsidR="00555F57">
        <w:t>22</w:t>
      </w:r>
      <w:r w:rsidR="000527C6">
        <w:t xml:space="preserve">. </w:t>
      </w:r>
      <w:r w:rsidR="00555F57">
        <w:t>veljače</w:t>
      </w:r>
      <w:r w:rsidR="009433E3">
        <w:t xml:space="preserve"> 201</w:t>
      </w:r>
      <w:r w:rsidR="00BD681D">
        <w:t>8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555F57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</w:t>
      </w:r>
      <w:r w:rsidR="00555F57">
        <w:t xml:space="preserve"> stečajni dužnik nema nikakve imovine niti obavlja djelatnost slijedom čega je i obim poslova privremenog stečajnog upravitelja bio minimalan.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CE7FE3">
        <w:t>1</w:t>
      </w:r>
      <w:r w:rsidR="001D1C6C">
        <w:t>.</w:t>
      </w:r>
      <w:r w:rsidR="00862198">
        <w:t xml:space="preserve"> </w:t>
      </w:r>
      <w:r w:rsidR="00CE7FE3">
        <w:t>veljače</w:t>
      </w:r>
      <w:r w:rsidR="00BD681D">
        <w:t xml:space="preserve"> 2019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EE4A1A" w:rsidP="00EE4A1A" w:rsidR="00B41F9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8F62EA">
        <w:t>S</w:t>
      </w:r>
      <w:r w:rsidR="00B41F9A" w:rsidRPr="002C500F">
        <w:t>udac</w:t>
      </w:r>
    </w:p>
    <w:p w:rsidRDefault="00EE4A1A" w:rsidP="00EE4A1A" w:rsidR="00B50947">
      <w:r>
        <w:t xml:space="preserve">Ante </w:t>
      </w:r>
      <w:proofErr w:type="spellStart"/>
      <w:r>
        <w:t>Rubelj</w:t>
      </w:r>
      <w:proofErr w:type="spellEnd"/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CA2F56" w:rsidP="00CA2F56" w:rsidR="00CA2F56">
      <w:pPr>
        <w:jc w:val="right"/>
      </w:pPr>
    </w:p>
    <w:p w:rsidRDefault="00CA2F56" w:rsidP="00CA2F56" w:rsidR="00CA2F56">
      <w:pPr>
        <w:jc w:val="right"/>
      </w:pPr>
    </w:p>
    <w:p w:rsidRDefault="00862198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lastRenderedPageBreak/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B1592E" w:rsidP="00B50947" w:rsidR="00B1592E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D1C6C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4D2C5C"/>
    <w:rsid w:val="00555F57"/>
    <w:rsid w:val="005A029D"/>
    <w:rsid w:val="005A216F"/>
    <w:rsid w:val="005A5EB5"/>
    <w:rsid w:val="005C5B26"/>
    <w:rsid w:val="005E425A"/>
    <w:rsid w:val="00605A90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13BC"/>
    <w:rsid w:val="007D22D4"/>
    <w:rsid w:val="007E15DF"/>
    <w:rsid w:val="00817F69"/>
    <w:rsid w:val="00833D9A"/>
    <w:rsid w:val="00862198"/>
    <w:rsid w:val="00886894"/>
    <w:rsid w:val="00890095"/>
    <w:rsid w:val="008F62EA"/>
    <w:rsid w:val="00911FC8"/>
    <w:rsid w:val="009250E5"/>
    <w:rsid w:val="009433E3"/>
    <w:rsid w:val="00950343"/>
    <w:rsid w:val="00986612"/>
    <w:rsid w:val="009909B0"/>
    <w:rsid w:val="009920C6"/>
    <w:rsid w:val="009A60C6"/>
    <w:rsid w:val="009B0FEF"/>
    <w:rsid w:val="009B4F44"/>
    <w:rsid w:val="009E1B98"/>
    <w:rsid w:val="009F38A0"/>
    <w:rsid w:val="00A3183B"/>
    <w:rsid w:val="00A91588"/>
    <w:rsid w:val="00AB6C4C"/>
    <w:rsid w:val="00AB7907"/>
    <w:rsid w:val="00AD34EC"/>
    <w:rsid w:val="00AE2C6C"/>
    <w:rsid w:val="00B13555"/>
    <w:rsid w:val="00B1592E"/>
    <w:rsid w:val="00B3003A"/>
    <w:rsid w:val="00B3119E"/>
    <w:rsid w:val="00B41F9A"/>
    <w:rsid w:val="00B4287C"/>
    <w:rsid w:val="00B50947"/>
    <w:rsid w:val="00B74A47"/>
    <w:rsid w:val="00B86F75"/>
    <w:rsid w:val="00BB192C"/>
    <w:rsid w:val="00BD681D"/>
    <w:rsid w:val="00BE1D8F"/>
    <w:rsid w:val="00C64EB0"/>
    <w:rsid w:val="00CA2AA9"/>
    <w:rsid w:val="00CA2F56"/>
    <w:rsid w:val="00CE069C"/>
    <w:rsid w:val="00CE7FE3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EE4A1A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0BB9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8621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4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A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A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A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A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8621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4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A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A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A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A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2019.</izvorni_sadrzaj>
    <derivirana_varijabla naziv="DomainObject.Predmet.DatumRjesavanja_1">1.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St-472/2017</izvorni_sadrzaj>
    <derivirana_varijabla naziv="DomainObject.Predmet.OznakaBroj_1">St-472/2017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DUSHI j.d.o.o. za proizvodnju pekarskih proizvoda i usluge</izvorni_sadrzaj>
    <derivirana_varijabla naziv="DomainObject.Predmet.ProtustrankaFormated_1">  PEKARA DUSHI j.d.o.o. za proizvodnju pekarskih proizvoda i usluge</derivirana_varijabla>
  </DomainObject.Predmet.ProtustrankaFormated>
  <DomainObject.Predmet.ProtustrankaFormatedOIB>
    <izvorni_sadrzaj>  PEKARA DUSHI j.d.o.o. za proizvodnju pekarskih proizvoda i usluge, OIB 80242398657</izvorni_sadrzaj>
    <derivirana_varijabla naziv="DomainObject.Predmet.ProtustrankaFormatedOIB_1">  PEKARA DUSHI j.d.o.o. za proizvodnju pekarskih proizvoda i usluge, OIB 80242398657</derivirana_varijabla>
  </DomainObject.Predmet.ProtustrankaFormatedOIB>
  <DomainObject.Predmet.ProtustrankaFormatedWithAdress>
    <izvorni_sadrzaj> PEKARA DUSHI j.d.o.o. za proizvodnju pekarskih proizvoda i usluge, Antuna Dobronića 2, 23000 Zadar</izvorni_sadrzaj>
    <derivirana_varijabla naziv="DomainObject.Predmet.ProtustrankaFormatedWithAdress_1"> PEKARA DUSHI j.d.o.o. za proizvodnju pekarskih proizvoda i usluge, Antuna Dobronića 2, 23000 Zadar</derivirana_varijabla>
  </DomainObject.Predmet.ProtustrankaFormatedWithAdress>
  <DomainObject.Predmet.ProtustrankaFormatedWithAdressOIB>
    <izvorni_sadrzaj> PEKARA DUSHI j.d.o.o. za proizvodnju pekarskih proizvoda i usluge, OIB 80242398657, Antuna Dobronića 2, 23000 Zadar</izvorni_sadrzaj>
    <derivirana_varijabla naziv="DomainObject.Predmet.ProtustrankaFormatedWithAdressOIB_1"> PEKARA DUSHI j.d.o.o. za proizvodnju pekarskih proizvoda i usluge, OIB 80242398657, Antuna Dobronića 2, 23000 Zadar</derivirana_varijabla>
  </DomainObject.Predmet.ProtustrankaFormatedWithAdressOIB>
  <DomainObject.Predmet.ProtustrankaWithAdress>
    <izvorni_sadrzaj>PEKARA DUSHI j.d.o.o. za proizvodnju pekarskih proizvoda i usluge Antuna Dobronića 2, 23000 Zadar</izvorni_sadrzaj>
    <derivirana_varijabla naziv="DomainObject.Predmet.ProtustrankaWithAdress_1">PEKARA DUSHI j.d.o.o. za proizvodnju pekarskih proizvoda i usluge Antuna Dobronića 2, 23000 Zadar</derivirana_varijabla>
  </DomainObject.Predmet.ProtustrankaWithAdress>
  <DomainObject.Predmet.ProtustrankaWithAdressOIB>
    <izvorni_sadrzaj>PEKARA DUSHI j.d.o.o. za proizvodnju pekarskih proizvoda i usluge, OIB 80242398657, Antuna Dobronića 2, 23000 Zadar</izvorni_sadrzaj>
    <derivirana_varijabla naziv="DomainObject.Predmet.ProtustrankaWithAdressOIB_1">PEKARA DUSHI j.d.o.o. za proizvodnju pekarskih proizvoda i usluge, OIB 80242398657, Antuna Dobronića 2, 23000 Zadar</derivirana_varijabla>
  </DomainObject.Predmet.ProtustrankaWithAdressOIB>
  <DomainObject.Predmet.ProtustrankaNazivFormated>
    <izvorni_sadrzaj>PEKARA DUSHI j.d.o.o. za proizvodnju pekarskih proizvoda i usluge</izvorni_sadrzaj>
    <derivirana_varijabla naziv="DomainObject.Predmet.ProtustrankaNazivFormated_1">PEKARA DUSHI j.d.o.o. za proizvodnju pekarskih proizvoda i usluge</derivirana_varijabla>
  </DomainObject.Predmet.ProtustrankaNazivFormated>
  <DomainObject.Predmet.ProtustrankaNazivFormatedOIB>
    <izvorni_sadrzaj>PEKARA DUSHI j.d.o.o. za proizvodnju pekarskih proizvoda i usluge, OIB 80242398657</izvorni_sadrzaj>
    <derivirana_varijabla naziv="DomainObject.Predmet.ProtustrankaNazivFormatedOIB_1">PEKARA DUSHI j.d.o.o. za proizvodnju pekarskih proizvoda i usluge, OIB 80242398657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PEKARA DUSHI j.d.o.o. za proizvodnju pekarskih proizvoda i usluge</item>
    </izvorni_sadrzaj>
    <derivirana_varijabla naziv="DomainObject.Predmet.ProtuStrankaListFormated_1">
      <item>PEKARA DUSHI j.d.o.o. za proizvodnju pekarskih proizvoda i usluge</item>
    </derivirana_varijabla>
  </DomainObject.Predmet.ProtuStrankaListFormated>
  <DomainObject.Predmet.ProtuStrankaListFormatedOIB>
    <izvorni_sadrzaj>
      <item>PEKARA DUSHI j.d.o.o. za proizvodnju pekarskih proizvoda i usluge, OIB 80242398657</item>
    </izvorni_sadrzaj>
    <derivirana_varijabla naziv="DomainObject.Predmet.ProtuStrankaListFormatedOIB_1">
      <item>PEKARA DUSHI j.d.o.o. za proizvodnju pekarskih proizvoda i usluge, OIB 80242398657</item>
    </derivirana_varijabla>
  </DomainObject.Predmet.ProtuStrankaListFormatedOIB>
  <DomainObject.Predmet.ProtuStrankaListFormatedWithAdress>
    <izvorni_sadrzaj>
      <item>PEKARA DUSHI j.d.o.o. za proizvodnju pekarskih proizvoda i usluge, Antuna Dobronića 2, 23000 Zadar</item>
    </izvorni_sadrzaj>
    <derivirana_varijabla naziv="DomainObject.Predmet.ProtuStrankaListFormatedWithAdress_1">
      <item>PEKARA DUSHI j.d.o.o. za proizvodnju pekarskih proizvoda i usluge, Antuna Dobronića 2, 23000 Zadar</item>
    </derivirana_varijabla>
  </DomainObject.Predmet.ProtuStrankaListFormatedWithAdress>
  <DomainObject.Predmet.ProtuStrankaListFormatedWithAdressOIB>
    <izvorni_sadrzaj>
      <item>PEKARA DUSHI j.d.o.o. za proizvodnju pekarskih proizvoda i usluge, OIB 80242398657, Antuna Dobronića 2, 23000 Zadar</item>
    </izvorni_sadrzaj>
    <derivirana_varijabla naziv="DomainObject.Predmet.ProtuStrankaListFormatedWithAdressOIB_1">
      <item>PEKARA DUSHI j.d.o.o. za proizvodnju pekarskih proizvoda i usluge, OIB 80242398657, Antuna Dobronića 2, 23000 Zadar</item>
    </derivirana_varijabla>
  </DomainObject.Predmet.ProtuStrankaListFormatedWithAdressOIB>
  <DomainObject.Predmet.ProtuStrankaListNazivFormated>
    <izvorni_sadrzaj>
      <item>PEKARA DUSHI j.d.o.o. za proizvodnju pekarskih proizvoda i usluge</item>
    </izvorni_sadrzaj>
    <derivirana_varijabla naziv="DomainObject.Predmet.ProtuStrankaListNazivFormated_1">
      <item>PEKARA DUSHI j.d.o.o. za proizvodnju pekarskih proizvoda i usluge</item>
    </derivirana_varijabla>
  </DomainObject.Predmet.ProtuStrankaListNazivFormated>
  <DomainObject.Predmet.ProtuStrankaListNazivFormatedOIB>
    <izvorni_sadrzaj>
      <item>PEKARA DUSHI j.d.o.o. za proizvodnju pekarskih proizvoda i usluge, OIB 80242398657</item>
    </izvorni_sadrzaj>
    <derivirana_varijabla naziv="DomainObject.Predmet.ProtuStrankaListNazivFormatedOIB_1">
      <item>PEKARA DUSHI j.d.o.o. za proizvodnju pekarskih proizvoda i usluge, OIB 80242398657</item>
    </derivirana_varijabla>
  </DomainObject.Predmet.ProtuStrankaListNazivFormatedOIB>
  <DomainObject.Predmet.OstaliListFormated>
    <izvorni_sadrzaj>
      <item>Ivana Dushi</item>
    </izvorni_sadrzaj>
    <derivirana_varijabla naziv="DomainObject.Predmet.OstaliListFormated_1">
      <item>Ivana Dushi</item>
    </derivirana_varijabla>
  </DomainObject.Predmet.OstaliListFormated>
  <DomainObject.Predmet.OstaliListFormatedOIB>
    <izvorni_sadrzaj>
      <item>Ivana Dushi, OIB 46072011593</item>
    </izvorni_sadrzaj>
    <derivirana_varijabla naziv="DomainObject.Predmet.OstaliListFormatedOIB_1">
      <item>Ivana Dushi, OIB 46072011593</item>
    </derivirana_varijabla>
  </DomainObject.Predmet.OstaliListFormatedOIB>
  <DomainObject.Predmet.OstaliListFormatedWithAdress>
    <izvorni_sadrzaj>
      <item>Ivana Dushi, Osječka Ulica 15, 23000 Zadar</item>
    </izvorni_sadrzaj>
    <derivirana_varijabla naziv="DomainObject.Predmet.OstaliListFormatedWithAdress_1">
      <item>Ivana Dushi, Osječka Ulica 15, 23000 Zadar</item>
    </derivirana_varijabla>
  </DomainObject.Predmet.OstaliListFormatedWithAdress>
  <DomainObject.Predmet.OstaliListFormatedWithAdressOIB>
    <izvorni_sadrzaj>
      <item>Ivana Dushi, OIB 46072011593, Osječka Ulica 15, 23000 Zadar</item>
    </izvorni_sadrzaj>
    <derivirana_varijabla naziv="DomainObject.Predmet.OstaliListFormatedWithAdressOIB_1">
      <item>Ivana Dushi, OIB 46072011593, Osječka Ulica 15, 23000 Zadar</item>
    </derivirana_varijabla>
  </DomainObject.Predmet.OstaliListFormatedWithAdressOIB>
  <DomainObject.Predmet.OstaliListNazivFormated>
    <izvorni_sadrzaj>
      <item>Ivana Dushi</item>
    </izvorni_sadrzaj>
    <derivirana_varijabla naziv="DomainObject.Predmet.OstaliListNazivFormated_1">
      <item>Ivana Dushi</item>
    </derivirana_varijabla>
  </DomainObject.Predmet.OstaliListNazivFormated>
  <DomainObject.Predmet.OstaliListNazivFormatedOIB>
    <izvorni_sadrzaj>
      <item>Ivana Dushi, OIB 46072011593</item>
    </izvorni_sadrzaj>
    <derivirana_varijabla naziv="DomainObject.Predmet.OstaliListNazivFormatedOIB_1">
      <item>Ivana Dushi, OIB 46072011593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PEKARA DUSHI j.d.o.o. za proizvodnju pekarskih proizvoda i usluge</izvorni_sadrzaj>
    <derivirana_varijabla naziv="DomainObject.Predmet.ProtustrankaIDrugi_1">PEKARA DUSHI j.d.o.o. za proizvodnju pekarskih proizvoda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PEKARA DUSHI j.d.o.o. za proizvodnju pekarskih proizvoda i usluge, OIB 80242398657, Antuna Dobronića 2, 23000 Zadar</izvorni_sadrzaj>
    <derivirana_varijabla naziv="DomainObject.Predmet.ProtustrankaIDrugiAdressOIB_1">PEKARA DUSHI j.d.o.o. za proizvodnju pekarskih proizvoda i usluge, OIB 80242398657, Antuna Dobronića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2019.</izvorni_sadrzaj>
    <derivirana_varijabla naziv="DomainObject.Predmet.OdlukaRjesenje.DatumDonosenjaOdluke_1">1.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St-472/2017-13</izvorni_sadrzaj>
    <derivirana_varijabla naziv="DomainObject.Predmet.OdlukaRjesenje.Oznaka_1">St-472/2017-13</derivirana_varijabla>
  </DomainObject.Predmet.OdlukaRjesenje.Oznaka>
  <DomainObject.Predmet.SudioniciListNaziv>
    <izvorni_sadrzaj>
      <item>FINA</item>
      <item>PEKARA DUSHI j.d.o.o. za proizvodnju pekarskih proizvoda i usluge</item>
      <item>Ivana Dushi</item>
    </izvorni_sadrzaj>
    <derivirana_varijabla naziv="DomainObject.Predmet.SudioniciListNaziv_1">
      <item>FINA</item>
      <item>PEKARA DUSHI j.d.o.o. za proizvodnju pekarskih proizvoda i usluge</item>
      <item>Ivana Dushi</item>
    </derivirana_varijabla>
  </DomainObject.Predmet.SudioniciListNaziv>
  <DomainObject.Predmet.SudioniciListAdressOIB>
    <izvorni_sadrzaj>
      <item>FINA, OIB 85821130368</item>
      <item>PEKARA DUSHI j.d.o.o. za proizvodnju pekarskih proizvoda i usluge, OIB 80242398657, Antuna Dobronića 2,23000 Zadar</item>
      <item>Ivana Dushi, OIB 46072011593, Osječka Ulica 15,23000 Zadar</item>
    </izvorni_sadrzaj>
    <derivirana_varijabla naziv="DomainObject.Predmet.SudioniciListAdressOIB_1">
      <item>FINA, OIB 85821130368</item>
      <item>PEKARA DUSHI j.d.o.o. za proizvodnju pekarskih proizvoda i usluge, OIB 80242398657, Antuna Dobronića 2,23000 Zadar</item>
      <item>Ivana Dushi, OIB 46072011593, Osječka Ulica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80242398657</item>
      <item>, OIB 46072011593</item>
    </izvorni_sadrzaj>
    <derivirana_varijabla naziv="DomainObject.Predmet.SudioniciListNazivOIB_1">
      <item>, OIB 85821130368</item>
      <item>, OIB 80242398657</item>
      <item>, OIB 46072011593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2018.</izvorni_sadrzaj>
    <derivirana_varijabla naziv="DomainObject.Predmet.DatumZadnjeOdrzaneSudskeRadnje_1">18. siječnja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St-472/2017-12</izvorni_sadrzaj>
    <derivirana_varijabla naziv="DomainObject.PredzadnjaOdlukaIzPredmeta.Oznaka_1">St-472/2017-12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248</properties:Words>
  <properties:Characters>1219</properties:Characters>
  <properties:Lines>56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2019-02-01T09:59:00Z</dcterms:created>
  <dc:creator>abajlo</dc:creator>
  <cp:lastModifiedBy>Ante Rubelj</cp:lastModifiedBy>
  <cp:lastPrinted>2019-02-08T07:16:00Z</cp:lastPrinted>
  <dcterms:modified xmlns:xsi="http://www.w3.org/2001/XMLSchema-instance" xsi:type="dcterms:W3CDTF">2019-02-08T07:17:00Z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(1ST-472-17-Ivanka Bosotina - privremeni nagrada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