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c44f" w14:paraId="938c44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59783B">
        <w:t>1138</w:t>
      </w:r>
      <w:r w:rsidR="00CC5CA7">
        <w:t>/1</w:t>
      </w:r>
      <w:r w:rsidR="00CA3990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59783B">
        <w:t xml:space="preserve"> ZVJEZDANA PRAŠINA j.d.o.o. za usluge i trgovinu, Zagreb, Vlaška 24, OIB: 10500747187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22CDE">
        <w:t>20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9783B">
        <w:rPr>
          <w:bCs/>
        </w:rPr>
        <w:t xml:space="preserve"> </w:t>
      </w:r>
      <w:r w:rsidR="0059783B">
        <w:t>ZVJEZDANA PRAŠINA j.d.o.o. za usluge i trgovinu, Zagreb, Vlaška 24, OIB: 10500747187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59783B">
        <w:t xml:space="preserve"> </w:t>
      </w:r>
      <w:r w:rsidR="00BB75B3">
        <w:t>Vencel Čuljak, Osijek, Plješevička 16 E, OIB: 60951188779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E67CDF">
        <w:t>5</w:t>
      </w:r>
      <w:r w:rsidR="00F7152E">
        <w:t xml:space="preserve">. </w:t>
      </w:r>
      <w:r w:rsidR="00E67CDF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D32AA">
        <w:t>24</w:t>
      </w:r>
      <w:r w:rsidR="00DC51C2">
        <w:t>.</w:t>
      </w:r>
      <w:r w:rsidR="00794266">
        <w:t xml:space="preserve"> </w:t>
      </w:r>
      <w:r w:rsidR="002D32AA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E67CDF">
        <w:t>1138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E67CDF">
        <w:t>1138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8E47B8">
        <w:t>20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8E47B8">
        <w:t>20</w:t>
      </w:r>
      <w:r w:rsidR="0069652F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CA3" w:rsidP="00FD0D3C" w:rsidR="00366CA3">
      <w:r>
        <w:separator/>
      </w:r>
    </w:p>
  </w:endnote>
  <w:endnote w:id="0" w:type="continuationSeparator">
    <w:p w:rsidRDefault="00366CA3" w:rsidP="00FD0D3C" w:rsidR="00366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CA3" w:rsidP="00FD0D3C" w:rsidR="00366CA3">
      <w:r>
        <w:separator/>
      </w:r>
    </w:p>
  </w:footnote>
  <w:footnote w:id="0" w:type="continuationSeparator">
    <w:p w:rsidRDefault="00366CA3" w:rsidP="00FD0D3C" w:rsidR="00366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39B6"/>
    <w:rsid w:val="00223EE1"/>
    <w:rsid w:val="0024241D"/>
    <w:rsid w:val="00265AB9"/>
    <w:rsid w:val="00270458"/>
    <w:rsid w:val="00285EB1"/>
    <w:rsid w:val="00291A4E"/>
    <w:rsid w:val="00293A9C"/>
    <w:rsid w:val="002B6B2E"/>
    <w:rsid w:val="002D32AA"/>
    <w:rsid w:val="002E0208"/>
    <w:rsid w:val="00312176"/>
    <w:rsid w:val="0033604D"/>
    <w:rsid w:val="003453BC"/>
    <w:rsid w:val="00354F5C"/>
    <w:rsid w:val="00364026"/>
    <w:rsid w:val="003660B7"/>
    <w:rsid w:val="00366CA3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257DB"/>
    <w:rsid w:val="00C43EBD"/>
    <w:rsid w:val="00C64A8D"/>
    <w:rsid w:val="00C76909"/>
    <w:rsid w:val="00C82343"/>
    <w:rsid w:val="00C95192"/>
    <w:rsid w:val="00CA3990"/>
    <w:rsid w:val="00CC0471"/>
    <w:rsid w:val="00CC3C3A"/>
    <w:rsid w:val="00CC5CA7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097D"/>
    <w:rsid w:val="00DB32BC"/>
    <w:rsid w:val="00DC4833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67CDF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57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5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57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5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St-1138/2016</izvorni_sadrzaj>
    <derivirana_varijabla naziv="DomainObject.Predmet.OznakaBroj_1">St-1138/2016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ZVJEZDANA PRAŠINA j.d.o.o. za usluge i trgovinu</izvorni_sadrzaj>
    <derivirana_varijabla naziv="DomainObject.Predmet.ProtustrankaFormated_1">  ZVJEZDANA PRAŠINA j.d.o.o. za usluge i trgovinu</derivirana_varijabla>
  </DomainObject.Predmet.ProtustrankaFormated>
  <DomainObject.Predmet.ProtustrankaFormatedOIB>
    <izvorni_sadrzaj>  ZVJEZDANA PRAŠINA j.d.o.o. za usluge i trgovinu, OIB 10500747187</izvorni_sadrzaj>
    <derivirana_varijabla naziv="DomainObject.Predmet.ProtustrankaFormatedOIB_1">  ZVJEZDANA PRAŠINA j.d.o.o. za usluge i trgovinu, OIB 10500747187</derivirana_varijabla>
  </DomainObject.Predmet.ProtustrankaFormatedOIB>
  <DomainObject.Predmet.ProtustrankaFormatedWithAdress>
    <izvorni_sadrzaj> ZVJEZDANA PRAŠINA j.d.o.o. za usluge i trgovinu, Vlaška 24, 10000 Zagreb</izvorni_sadrzaj>
    <derivirana_varijabla naziv="DomainObject.Predmet.ProtustrankaFormatedWithAdress_1"> ZVJEZDANA PRAŠINA j.d.o.o. za usluge i trgovinu, Vlaška 24, 10000 Zagreb</derivirana_varijabla>
  </DomainObject.Predmet.ProtustrankaFormatedWithAdress>
  <DomainObject.Predmet.ProtustrankaFormatedWithAdressOIB>
    <izvorni_sadrzaj> ZVJEZDANA PRAŠINA j.d.o.o. za usluge i trgovinu, OIB 10500747187, Vlaška 24, 10000 Zagreb</izvorni_sadrzaj>
    <derivirana_varijabla naziv="DomainObject.Predmet.ProtustrankaFormatedWithAdressOIB_1"> ZVJEZDANA PRAŠINA j.d.o.o. za usluge i trgovinu, OIB 10500747187, Vlaška 24, 10000 Zagreb</derivirana_varijabla>
  </DomainObject.Predmet.ProtustrankaFormatedWithAdressOIB>
  <DomainObject.Predmet.ProtustrankaWithAdress>
    <izvorni_sadrzaj>ZVJEZDANA PRAŠINA j.d.o.o. za usluge i trgovinu Vlaška 24, 10000 Zagreb</izvorni_sadrzaj>
    <derivirana_varijabla naziv="DomainObject.Predmet.ProtustrankaWithAdress_1">ZVJEZDANA PRAŠINA j.d.o.o. za usluge i trgovinu Vlaška 24, 10000 Zagreb</derivirana_varijabla>
  </DomainObject.Predmet.ProtustrankaWithAdress>
  <DomainObject.Predmet.ProtustrankaWithAdressOIB>
    <izvorni_sadrzaj>ZVJEZDANA PRAŠINA j.d.o.o. za usluge i trgovinu, OIB 10500747187, Vlaška 24, 10000 Zagreb</izvorni_sadrzaj>
    <derivirana_varijabla naziv="DomainObject.Predmet.ProtustrankaWithAdressOIB_1">ZVJEZDANA PRAŠINA j.d.o.o. za usluge i trgovinu, OIB 10500747187, Vlaška 24, 10000 Zagreb</derivirana_varijabla>
  </DomainObject.Predmet.ProtustrankaWithAdressOIB>
  <DomainObject.Predmet.ProtustrankaNazivFormated>
    <izvorni_sadrzaj>ZVJEZDANA PRAŠINA j.d.o.o. za usluge i trgovinu</izvorni_sadrzaj>
    <derivirana_varijabla naziv="DomainObject.Predmet.ProtustrankaNazivFormated_1">ZVJEZDANA PRAŠINA j.d.o.o. za usluge i trgovinu</derivirana_varijabla>
  </DomainObject.Predmet.ProtustrankaNazivFormated>
  <DomainObject.Predmet.ProtustrankaNazivFormatedOIB>
    <izvorni_sadrzaj>ZVJEZDANA PRAŠINA j.d.o.o. za usluge i trgovinu, OIB 10500747187</izvorni_sadrzaj>
    <derivirana_varijabla naziv="DomainObject.Predmet.ProtustrankaNazivFormatedOIB_1">ZVJEZDANA PRAŠINA j.d.o.o. za usluge i trgovinu, OIB 10500747187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ZVJEZDANA PRAŠINA j.d.o.o. za usluge i trgovinu</item>
    </izvorni_sadrzaj>
    <derivirana_varijabla naziv="DomainObject.Predmet.ProtuStrankaListFormated_1">
      <item>ZVJEZDANA PRAŠINA j.d.o.o. za usluge i trgovinu</item>
    </derivirana_varijabla>
  </DomainObject.Predmet.ProtuStrankaListFormated>
  <DomainObject.Predmet.ProtuStrankaListFormatedOIB>
    <izvorni_sadrzaj>
      <item>ZVJEZDANA PRAŠINA j.d.o.o. za usluge i trgovinu, OIB 10500747187</item>
    </izvorni_sadrzaj>
    <derivirana_varijabla naziv="DomainObject.Predmet.ProtuStrankaListFormatedOIB_1">
      <item>ZVJEZDANA PRAŠINA j.d.o.o. za usluge i trgovinu, OIB 10500747187</item>
    </derivirana_varijabla>
  </DomainObject.Predmet.ProtuStrankaListFormatedOIB>
  <DomainObject.Predmet.ProtuStrankaListFormatedWithAdress>
    <izvorni_sadrzaj>
      <item>ZVJEZDANA PRAŠINA j.d.o.o. za usluge i trgovinu, Vlaška 24, 10000 Zagreb</item>
    </izvorni_sadrzaj>
    <derivirana_varijabla naziv="DomainObject.Predmet.ProtuStrankaListFormatedWithAdress_1">
      <item>ZVJEZDANA PRAŠINA j.d.o.o. za usluge i trgovinu, Vlaška 24, 10000 Zagreb</item>
    </derivirana_varijabla>
  </DomainObject.Predmet.ProtuStrankaListFormatedWithAdress>
  <DomainObject.Predmet.ProtuStrankaListFormatedWithAdressOIB>
    <izvorni_sadrzaj>
      <item>ZVJEZDANA PRAŠINA j.d.o.o. za usluge i trgovinu, OIB 10500747187, Vlaška 24, 10000 Zagreb</item>
    </izvorni_sadrzaj>
    <derivirana_varijabla naziv="DomainObject.Predmet.ProtuStrankaListFormatedWithAdressOIB_1">
      <item>ZVJEZDANA PRAŠINA j.d.o.o. za usluge i trgovinu, OIB 10500747187, Vlaška 24, 10000 Zagreb</item>
    </derivirana_varijabla>
  </DomainObject.Predmet.ProtuStrankaListFormatedWithAdressOIB>
  <DomainObject.Predmet.ProtuStrankaListNazivFormated>
    <izvorni_sadrzaj>
      <item>ZVJEZDANA PRAŠINA j.d.o.o. za usluge i trgovinu</item>
    </izvorni_sadrzaj>
    <derivirana_varijabla naziv="DomainObject.Predmet.ProtuStrankaListNazivFormated_1">
      <item>ZVJEZDANA PRAŠINA j.d.o.o. za usluge i trgovinu</item>
    </derivirana_varijabla>
  </DomainObject.Predmet.ProtuStrankaListNazivFormated>
  <DomainObject.Predmet.ProtuStrankaListNazivFormatedOIB>
    <izvorni_sadrzaj>
      <item>ZVJEZDANA PRAŠINA j.d.o.o. za usluge i trgovinu, OIB 10500747187</item>
    </izvorni_sadrzaj>
    <derivirana_varijabla naziv="DomainObject.Predmet.ProtuStrankaListNazivFormatedOIB_1">
      <item>ZVJEZDANA PRAŠINA j.d.o.o. za usluge i trgovinu, OIB 10500747187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ZVJEZDANA PRAŠINA j.d.o.o. za usluge i trgovinu</izvorni_sadrzaj>
    <derivirana_varijabla naziv="DomainObject.Predmet.ProtustrankaIDrugi_1">ZVJEZDANA PRAŠINA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ZVJEZDANA PRAŠINA j.d.o.o. za usluge i trgovinu, OIB 10500747187, Vlaška 24, 10000 Zagreb</izvorni_sadrzaj>
    <derivirana_varijabla naziv="DomainObject.Predmet.ProtustrankaIDrugiAdressOIB_1">ZVJEZDANA PRAŠINA j.d.o.o. za usluge i trgovinu, OIB 10500747187, Vlaška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ZVJEZDANA PRAŠINA j.d.o.o. za usluge i trgovinu</item>
      <item>FINA Regionalni centar Zagreb</item>
    </izvorni_sadrzaj>
    <derivirana_varijabla naziv="DomainObject.Predmet.SudioniciListNaziv_1">
      <item>ZVJEZDANA PRAŠINA j.d.o.o. za usluge i trgovinu</item>
      <item>FINA Regionalni centar Zagreb</item>
    </derivirana_varijabla>
  </DomainObject.Predmet.SudioniciListNaziv>
  <DomainObject.Predmet.SudioniciListAdressOIB>
    <izvorni_sadrzaj>
      <item>ZVJEZDANA PRAŠINA j.d.o.o. za usluge i trgovinu, OIB 10500747187, Vlaška 24,10000 Zagreb</item>
      <item>FINA Regionalni centar Zagreb, OIB 85821130368, Trg svibanjskih žrtava 1995. br. 1,10000 Zagreb</item>
    </izvorni_sadrzaj>
    <derivirana_varijabla naziv="DomainObject.Predmet.SudioniciListAdressOIB_1">
      <item>ZVJEZDANA PRAŠINA j.d.o.o. za usluge i trgovinu, OIB 10500747187, Vlaška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10500747187</item>
      <item>, OIB 85821130368</item>
    </izvorni_sadrzaj>
    <derivirana_varijabla naziv="DomainObject.Predmet.SudioniciListNazivOIB_1">
      <item>, OIB 10500747187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61351-E111-4F6F-88EC-7DC89A55F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375</properties:Words>
  <properties:Characters>1966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2016-07-20T06:25:00Z</dcterms:created>
  <dc:creator>wsadmin</dc:creator>
  <cp:lastModifiedBy>Sanda Gučić</cp:lastModifiedBy>
  <cp:lastPrinted>2016-07-20T06:26:00Z</cp:lastPrinted>
  <dcterms:modified xmlns:xsi="http://www.w3.org/2001/XMLSchema-instance" xsi:type="dcterms:W3CDTF">2016-07-20T10:00:00Z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