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9f70" w14:paraId="d909f7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601648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MRATOVO j.d.o.o. Pula, Mornarički Trg 1, OIB: 26274169791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601648">
        <w:rPr>
          <w:rFonts w:hAnsi="Times New Roman" w:ascii="Times New Roman"/>
        </w:rPr>
        <w:t>10,00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129C9">
        <w:rPr>
          <w:rFonts w:hAnsi="Times New Roman" w:ascii="Times New Roman"/>
        </w:rPr>
        <w:t xml:space="preserve"> </w:t>
      </w:r>
      <w:r w:rsidR="00601648">
        <w:rPr>
          <w:rFonts w:hAnsi="Times New Roman" w:ascii="Times New Roman"/>
        </w:rPr>
        <w:t xml:space="preserve">Zz dužnika Mario Džapo, identitet utvrđen uvidom u OI broj: </w:t>
      </w:r>
      <w:r w:rsidR="00E43DCD">
        <w:rPr>
          <w:rFonts w:hAnsi="Times New Roman" w:ascii="Times New Roman"/>
        </w:rPr>
        <w:t>110617068.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129C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12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D8044B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268D5">
        <w:rPr>
          <w:rFonts w:hAnsi="Times New Roman" w:ascii="Times New Roman"/>
        </w:rPr>
        <w:t xml:space="preserve"> da ne osporava da je račun dužnika na dan </w:t>
      </w:r>
      <w:r w:rsidR="003D5981">
        <w:rPr>
          <w:rFonts w:hAnsi="Times New Roman" w:ascii="Times New Roman"/>
        </w:rPr>
        <w:t>23.3.2016</w:t>
      </w:r>
      <w:r w:rsidR="0077603D">
        <w:rPr>
          <w:rFonts w:hAnsi="Times New Roman" w:ascii="Times New Roman"/>
        </w:rPr>
        <w:t xml:space="preserve">. </w:t>
      </w:r>
      <w:r w:rsidR="006268D5">
        <w:rPr>
          <w:rFonts w:hAnsi="Times New Roman" w:ascii="Times New Roman"/>
        </w:rPr>
        <w:t xml:space="preserve">bio blokiran duže od 120 dana i to na iznos </w:t>
      </w:r>
      <w:r w:rsidR="00ED7EA9">
        <w:rPr>
          <w:rFonts w:hAnsi="Times New Roman" w:ascii="Times New Roman"/>
        </w:rPr>
        <w:t>20.315,14</w:t>
      </w:r>
      <w:r w:rsidR="006268D5">
        <w:rPr>
          <w:rFonts w:hAnsi="Times New Roman" w:ascii="Times New Roman"/>
        </w:rPr>
        <w:t xml:space="preserve"> kuna.</w:t>
      </w:r>
      <w:r w:rsidR="003D5981">
        <w:rPr>
          <w:rFonts w:hAnsi="Times New Roman" w:ascii="Times New Roman"/>
        </w:rPr>
        <w:t xml:space="preserve"> Zz du</w:t>
      </w:r>
      <w:r w:rsidR="00651087">
        <w:rPr>
          <w:rFonts w:hAnsi="Times New Roman" w:ascii="Times New Roman"/>
        </w:rPr>
        <w:t>žnika izjavljuje da je do navede</w:t>
      </w:r>
      <w:r w:rsidR="003D5981">
        <w:rPr>
          <w:rFonts w:hAnsi="Times New Roman" w:ascii="Times New Roman"/>
        </w:rPr>
        <w:t>nog dugovanja došlo iz razloga što mu Grad Pula, bez osnovanog razloga, nije izdao licencu za obavljanje cestovnog</w:t>
      </w:r>
      <w:r w:rsidR="00651087">
        <w:rPr>
          <w:rFonts w:hAnsi="Times New Roman" w:ascii="Times New Roman"/>
        </w:rPr>
        <w:t xml:space="preserve"> prijevoza. kako nije dob</w:t>
      </w:r>
      <w:r w:rsidR="003D5981">
        <w:rPr>
          <w:rFonts w:hAnsi="Times New Roman" w:ascii="Times New Roman"/>
        </w:rPr>
        <w:t>io pravovremeno licencu, tako nije mogao započeti ve</w:t>
      </w:r>
      <w:r w:rsidR="00651087">
        <w:rPr>
          <w:rFonts w:hAnsi="Times New Roman" w:ascii="Times New Roman"/>
        </w:rPr>
        <w:t>ć</w:t>
      </w:r>
      <w:r w:rsidR="003D5981">
        <w:rPr>
          <w:rFonts w:hAnsi="Times New Roman" w:ascii="Times New Roman"/>
        </w:rPr>
        <w:t xml:space="preserve"> dogovoreni posao. Licencu je u međuvremenu dobio te je sada u mogućnosti obavljati djelatnost koju će uskoro i započeti. </w:t>
      </w:r>
      <w:r w:rsidR="00651087">
        <w:rPr>
          <w:rFonts w:hAnsi="Times New Roman" w:ascii="Times New Roman"/>
        </w:rPr>
        <w:t xml:space="preserve">Radi navedenog, predlaže da sud odgodi donošenje odluke o otvaranu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593947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nema</w:t>
      </w:r>
      <w:r w:rsidR="00593947">
        <w:rPr>
          <w:rFonts w:hAnsi="Times New Roman" w:ascii="Times New Roman"/>
        </w:rPr>
        <w:t xml:space="preserve">. Dužnik obavlja djelatnost cestovnog prijevoza kamionom. Kamion je u vlasništvu zz dužnika koji je sa dužnikom sklopio ugovor o najmu.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494EEC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494EEC">
        <w:rPr>
          <w:rFonts w:hAnsi="Times New Roman" w:ascii="Times New Roman"/>
        </w:rPr>
        <w:t xml:space="preserve">to su obveze po osnovi plaće i davanja iz plaće  otprilike u iznosu za koji je račun dužnika blokiran.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3846AF">
        <w:rPr>
          <w:rFonts w:hAnsi="Times New Roman" w:ascii="Times New Roman"/>
        </w:rPr>
        <w:t xml:space="preserve"> </w:t>
      </w:r>
      <w:r w:rsidR="0015460F">
        <w:rPr>
          <w:rFonts w:hAnsi="Times New Roman" w:ascii="Times New Roman"/>
        </w:rPr>
        <w:t>- nema</w:t>
      </w:r>
    </w:p>
    <w:p w:rsidRDefault="00924A2B" w:rsidP="00924A2B" w:rsid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3846AF" w:rsidP="00924A2B" w:rsidR="003846AF">
      <w:pPr>
        <w:ind w:left="708"/>
        <w:jc w:val="both"/>
        <w:rPr>
          <w:rFonts w:hAnsi="Times New Roman" w:ascii="Times New Roman"/>
        </w:rPr>
      </w:pPr>
    </w:p>
    <w:p w:rsidRDefault="003846AF" w:rsidP="00924A2B" w:rsidR="003846AF" w:rsidRPr="00924A2B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Knjigovodstvo dužnika vodi </w:t>
      </w:r>
      <w:r w:rsidR="00660074">
        <w:rPr>
          <w:rFonts w:hAnsi="Times New Roman" w:ascii="Times New Roman"/>
        </w:rPr>
        <w:t xml:space="preserve">INFINITAS BIRO, Vodnjan, Istarska 43, Oib: 56418771157 – Jelena Matijaš.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3846AF" w:rsidP="00753A24" w:rsidR="003846AF">
      <w:pPr>
        <w:ind w:right="-288"/>
        <w:jc w:val="both"/>
        <w:rPr>
          <w:rFonts w:hAnsi="Times New Roman" w:ascii="Times New Roman"/>
        </w:rPr>
      </w:pPr>
    </w:p>
    <w:p w:rsidRDefault="003846AF" w:rsidP="00753A24" w:rsidR="003846A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povlači žalbu od dana 19. travnja 2016. izjavljenu protiv rješenja posl. broj: St-616/16-4 od 12. travnja 2016.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CE456A" w:rsidP="00F25A8E" w:rsidR="00CE456A" w:rsidRPr="00CE45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E456A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12</w:t>
      </w:r>
      <w:r w:rsidRPr="00CE456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RUJAN</w:t>
      </w:r>
      <w:r w:rsidRPr="00CE456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6. u 10:30 SATI.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E456A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D7EA9">
        <w:rPr>
          <w:rFonts w:hAnsi="Times New Roman" w:ascii="Times New Roman"/>
        </w:rPr>
        <w:t>10:</w:t>
      </w:r>
      <w:r w:rsidR="00CE456A">
        <w:rPr>
          <w:rFonts w:hAnsi="Times New Roman" w:ascii="Times New Roman"/>
        </w:rPr>
        <w:t>15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3F03A9">
        <w:rPr>
          <w:rFonts w:hAnsi="Times New Roman" w:ascii="Times New Roman"/>
        </w:rPr>
        <w:t xml:space="preserve">                        </w:t>
      </w:r>
      <w:r w:rsidR="004D73AE">
        <w:rPr>
          <w:rFonts w:hAnsi="Times New Roman" w:ascii="Times New Roman"/>
        </w:rPr>
        <w:t xml:space="preserve">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CE456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CE456A" w:rsidP="00175DF2" w:rsidR="00CE456A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</w:t>
      </w:r>
      <w:r w:rsidR="00CE456A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9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19C5" w:rsidP="00AC19C5" w:rsidR="00AC19C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616/2016-8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AC19C5">
      <w:rPr>
        <w:sz w:val="22"/>
        <w:szCs w:val="22"/>
      </w:rPr>
      <w:t>616/2016-8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2274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46AF"/>
    <w:rsid w:val="00395085"/>
    <w:rsid w:val="003D5981"/>
    <w:rsid w:val="003E1083"/>
    <w:rsid w:val="003E49B3"/>
    <w:rsid w:val="003F03A9"/>
    <w:rsid w:val="003F1368"/>
    <w:rsid w:val="0046778E"/>
    <w:rsid w:val="00471E38"/>
    <w:rsid w:val="00494EEC"/>
    <w:rsid w:val="004D73AE"/>
    <w:rsid w:val="00576B3E"/>
    <w:rsid w:val="00593947"/>
    <w:rsid w:val="005A3F55"/>
    <w:rsid w:val="00601648"/>
    <w:rsid w:val="00603281"/>
    <w:rsid w:val="006268D5"/>
    <w:rsid w:val="00626B34"/>
    <w:rsid w:val="00637A2F"/>
    <w:rsid w:val="00651087"/>
    <w:rsid w:val="00660074"/>
    <w:rsid w:val="00675ED3"/>
    <w:rsid w:val="00683B28"/>
    <w:rsid w:val="00685D0D"/>
    <w:rsid w:val="006A31D7"/>
    <w:rsid w:val="006A334F"/>
    <w:rsid w:val="006D396B"/>
    <w:rsid w:val="00753A24"/>
    <w:rsid w:val="00762F0D"/>
    <w:rsid w:val="0077603D"/>
    <w:rsid w:val="008072B5"/>
    <w:rsid w:val="008145B5"/>
    <w:rsid w:val="0081659F"/>
    <w:rsid w:val="00824D27"/>
    <w:rsid w:val="00827EBC"/>
    <w:rsid w:val="0083120B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687B"/>
    <w:rsid w:val="00A409C2"/>
    <w:rsid w:val="00A61E53"/>
    <w:rsid w:val="00A73FBB"/>
    <w:rsid w:val="00A830AE"/>
    <w:rsid w:val="00AB50C1"/>
    <w:rsid w:val="00AC19C5"/>
    <w:rsid w:val="00AC33A7"/>
    <w:rsid w:val="00AE7D77"/>
    <w:rsid w:val="00B12902"/>
    <w:rsid w:val="00B200C4"/>
    <w:rsid w:val="00B4044D"/>
    <w:rsid w:val="00B45F10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456A"/>
    <w:rsid w:val="00CF7611"/>
    <w:rsid w:val="00D8044B"/>
    <w:rsid w:val="00D8769E"/>
    <w:rsid w:val="00DF0331"/>
    <w:rsid w:val="00E129C9"/>
    <w:rsid w:val="00E3781E"/>
    <w:rsid w:val="00E43DCD"/>
    <w:rsid w:val="00E51C1E"/>
    <w:rsid w:val="00ED7EA9"/>
    <w:rsid w:val="00F54B6C"/>
    <w:rsid w:val="00F7305D"/>
    <w:rsid w:val="00F853F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9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9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Mario Džapo</item>
      <item>MRATOVO j.d.o.o. PULA</item>
      <item>FINANCIJSKA AGENCIJA, RC RIJEKA, PODRUŽNICA PULA, PULA</item>
    </izvorni_sadrzaj>
    <derivirana_varijabla naziv="DomainObject.UcesnikSudskeRadnjeListNaziv_1">
      <item>Mario Džapo</item>
      <item>MRATOVO j.d.o.o.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DBEB8-2C16-481F-A50F-A416078B3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2833</properties:Characters>
  <properties:Lines>88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3414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2016-05-19T06:03:00Z</dcterms:created>
  <dc:creator>epincin</dc:creator>
  <cp:lastModifiedBy>Sanja Prodan</cp:lastModifiedBy>
  <cp:lastPrinted>2015-12-17T09:17:00Z</cp:lastPrinted>
  <dcterms:modified xmlns:xsi="http://www.w3.org/2001/XMLSchema-instance" xsi:type="dcterms:W3CDTF">2016-05-19T08:18:00Z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