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556f" w14:paraId="9b2556f" w:rsidRDefault="00AE649C" w:rsidP="00FA5B5E" w:rsidR="00AE649C" w:rsidRPr="00B76F3C">
      <w:pPr>
        <w:pStyle w:val="Naslov3"/>
        <w15:collapsed w:val="false"/>
      </w:pPr>
    </w:p>
    <w:p w:rsidRDefault="00C54A4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54A4A" w:rsidP="00C54A4A" w:rsidR="00C54A4A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St-831/2016-5.</w:t>
      </w:r>
    </w:p>
    <w:p w:rsidRDefault="00C54A4A" w:rsidP="00C54A4A" w:rsidR="00C54A4A">
      <w:pPr>
        <w:jc w:val="both"/>
        <w:rPr>
          <w:rFonts w:cs="Arial" w:hAnsi="Arial" w:ascii="Arial"/>
        </w:rPr>
      </w:pPr>
    </w:p>
    <w:p w:rsidRDefault="00C54A4A" w:rsidP="00C54A4A" w:rsidR="00C54A4A">
      <w:pPr>
        <w:jc w:val="both"/>
        <w:rPr>
          <w:rFonts w:cs="Arial" w:hAnsi="Arial" w:ascii="Arial"/>
          <w:b/>
        </w:rPr>
      </w:pPr>
    </w:p>
    <w:p w:rsidRDefault="00C54A4A" w:rsidP="00C54A4A" w:rsidR="00C54A4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C54A4A" w:rsidP="00C54A4A" w:rsidR="00C54A4A">
      <w:pPr>
        <w:jc w:val="center"/>
        <w:rPr>
          <w:rFonts w:cs="Arial" w:hAnsi="Arial" w:ascii="Arial"/>
          <w:b/>
        </w:rPr>
      </w:pPr>
    </w:p>
    <w:p w:rsidRDefault="00C54A4A" w:rsidP="00C54A4A" w:rsidR="00C54A4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C54A4A" w:rsidP="00C54A4A" w:rsidR="00C54A4A">
      <w:pPr>
        <w:jc w:val="both"/>
        <w:rPr>
          <w:rFonts w:cs="Arial" w:hAnsi="Arial" w:ascii="Arial"/>
        </w:rPr>
      </w:pPr>
    </w:p>
    <w:p w:rsidRDefault="00C54A4A" w:rsidP="00C54A4A" w:rsidR="00C54A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UDRUGA ZA PROMICANJE LJUDSKIH PRAVA I SEKSUALNIH SLOBODA DONNABELLA iz Zagreba, Božidara </w:t>
      </w:r>
      <w:proofErr w:type="spellStart"/>
      <w:r>
        <w:rPr>
          <w:rFonts w:cs="Arial" w:hAnsi="Arial" w:ascii="Arial"/>
        </w:rPr>
        <w:t>Magovca</w:t>
      </w:r>
      <w:proofErr w:type="spellEnd"/>
      <w:r>
        <w:rPr>
          <w:rFonts w:cs="Arial" w:hAnsi="Arial" w:ascii="Arial"/>
        </w:rPr>
        <w:t xml:space="preserve"> 9, OIB 67953136214, dana 12. rujna 2016. godine  </w:t>
      </w:r>
    </w:p>
    <w:p w:rsidRDefault="00C54A4A" w:rsidP="00C54A4A" w:rsidR="00C54A4A">
      <w:pPr>
        <w:jc w:val="both"/>
        <w:rPr>
          <w:rFonts w:cs="Arial" w:hAnsi="Arial" w:ascii="Arial"/>
        </w:rPr>
      </w:pPr>
    </w:p>
    <w:p w:rsidRDefault="00C54A4A" w:rsidP="00C54A4A" w:rsidR="00C54A4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C54A4A" w:rsidP="00C54A4A" w:rsidR="00C54A4A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ZA PROMICANJE LJUDSKIH PRAVA I SEKSUALNIH SLOBODA DONNABELLA iz Zagreba, Božidara </w:t>
      </w:r>
      <w:proofErr w:type="spellStart"/>
      <w:r>
        <w:rPr>
          <w:rFonts w:cs="Arial" w:hAnsi="Arial" w:ascii="Arial"/>
        </w:rPr>
        <w:t>Magovca</w:t>
      </w:r>
      <w:proofErr w:type="spellEnd"/>
      <w:r>
        <w:rPr>
          <w:rFonts w:cs="Arial" w:hAnsi="Arial" w:ascii="Arial"/>
        </w:rPr>
        <w:t xml:space="preserve"> 9, OIB 67953136214.</w:t>
      </w:r>
    </w:p>
    <w:p w:rsidRDefault="00C54A4A" w:rsidP="00C54A4A" w:rsidR="00C54A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stečajnu upraviteljicu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1, OIB 22088644509. </w:t>
      </w:r>
    </w:p>
    <w:p w:rsidRDefault="00C54A4A" w:rsidP="00C54A4A" w:rsidR="00C54A4A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ZA PROMICANJE LJUDSKIH PRAVA I SEKSUALNIH SLOBODA DONNABELLA iz Zagreba, Božidara </w:t>
      </w:r>
      <w:proofErr w:type="spellStart"/>
      <w:r>
        <w:rPr>
          <w:rFonts w:cs="Arial" w:hAnsi="Arial" w:ascii="Arial"/>
        </w:rPr>
        <w:t>Magovca</w:t>
      </w:r>
      <w:proofErr w:type="spellEnd"/>
      <w:r>
        <w:rPr>
          <w:rFonts w:cs="Arial" w:hAnsi="Arial" w:ascii="Arial"/>
        </w:rPr>
        <w:t xml:space="preserve"> 9, OIB 67953136214.</w:t>
      </w:r>
    </w:p>
    <w:p w:rsidRDefault="00C54A4A" w:rsidP="00C54A4A" w:rsidR="00C54A4A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12. rujna 2016. godine u 08,30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C54A4A" w:rsidP="00C54A4A" w:rsidR="00C54A4A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C54A4A" w:rsidP="00C54A4A" w:rsidR="00C54A4A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54A4A" w:rsidP="00C54A4A" w:rsidR="00C54A4A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C54A4A" w:rsidP="00C54A4A" w:rsidR="00C54A4A">
      <w:pPr>
        <w:jc w:val="both"/>
        <w:rPr>
          <w:rFonts w:cs="Arial" w:hAnsi="Arial" w:ascii="Arial"/>
        </w:rPr>
      </w:pPr>
    </w:p>
    <w:p w:rsidRDefault="00C54A4A" w:rsidP="00C54A4A" w:rsidR="00C54A4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C54A4A" w:rsidP="00C54A4A" w:rsidR="00C54A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St-831/2016-2,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C54A4A" w:rsidP="00C54A4A" w:rsidR="00C54A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54A4A" w:rsidP="00C54A4A" w:rsidR="00C54A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54A4A" w:rsidP="00C54A4A" w:rsidR="00C54A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54A4A" w:rsidP="00C54A4A" w:rsidR="00C54A4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54A4A" w:rsidP="00C54A4A" w:rsidR="00C54A4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C54A4A" w:rsidP="00C54A4A" w:rsidR="00C54A4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12. rujna 2016. godine</w:t>
      </w:r>
    </w:p>
    <w:p w:rsidRDefault="00C54A4A" w:rsidP="00C54A4A" w:rsidR="00C54A4A">
      <w:pPr>
        <w:rPr>
          <w:rFonts w:cs="Arial" w:hAnsi="Arial" w:ascii="Arial"/>
          <w:b/>
        </w:rPr>
      </w:pPr>
    </w:p>
    <w:p w:rsidRDefault="00C54A4A" w:rsidP="00C54A4A" w:rsidR="00C54A4A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C54A4A" w:rsidP="00C54A4A" w:rsidR="00C54A4A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C54A4A" w:rsidP="00C54A4A" w:rsidR="00C54A4A">
      <w:pPr>
        <w:ind w:firstLine="4111"/>
        <w:jc w:val="both"/>
        <w:rPr>
          <w:rFonts w:cs="Arial" w:hAnsi="Arial" w:ascii="Arial"/>
        </w:rPr>
      </w:pPr>
    </w:p>
    <w:p w:rsidRDefault="00C54A4A" w:rsidP="00C54A4A" w:rsidR="00C54A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C54A4A" w:rsidP="00C54A4A" w:rsidR="00C54A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54A4A" w:rsidP="00C54A4A" w:rsidR="00C54A4A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C54A4A" w:rsidP="00C54A4A" w:rsidR="00C54A4A">
      <w:pPr>
        <w:jc w:val="both"/>
        <w:rPr>
          <w:rFonts w:cs="Arial" w:hAnsi="Arial" w:ascii="Arial"/>
        </w:rPr>
      </w:pPr>
    </w:p>
    <w:p w:rsidRDefault="00C54A4A" w:rsidP="00C54A4A" w:rsidR="00C54A4A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54A4A" w:rsidP="00C54A4A" w:rsidR="00C54A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C54A4A" w:rsidP="00C54A4A" w:rsidR="00C54A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C54A4A" w:rsidP="00C54A4A" w:rsidR="00C54A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 putem pošte</w:t>
      </w:r>
    </w:p>
    <w:p w:rsidRDefault="00C54A4A" w:rsidP="00C54A4A" w:rsidR="00C54A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 </w:t>
      </w:r>
    </w:p>
    <w:p w:rsidRDefault="00C54A4A" w:rsidP="00C54A4A" w:rsidR="00C54A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registru Udruga</w:t>
      </w:r>
    </w:p>
    <w:p w:rsidRDefault="00C54A4A" w:rsidP="00C54A4A" w:rsidR="00C54A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C54A4A" w:rsidP="00C54A4A" w:rsidR="00C54A4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12.09.2016.g.</w:t>
      </w:r>
    </w:p>
    <w:p w:rsidRDefault="00C54A4A" w:rsidP="00C54A4A" w:rsidR="00C54A4A">
      <w:pPr>
        <w:rPr>
          <w:rFonts w:cs="Arial" w:hAnsi="Arial" w:ascii="Arial"/>
        </w:rPr>
      </w:pPr>
    </w:p>
    <w:p w:rsidRDefault="00C54A4A" w:rsidP="00C54A4A" w:rsidR="00C54A4A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A4A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20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St-831/2016-5</izvorni_sadrzaj>
    <derivirana_varijabla naziv="DomainObject.Oznaka_1">St-831/2016-5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LJUDSKIH PRAVA I SEKSUALNIH SLOBODA DONNABELLA zastupanog po punomoćniku Tomislav Jozić; Slobodan Maksimović</izvorni_sadrzaj>
    <derivirana_varijabla naziv="DomainObject.Predmet.ProtustrankaFormated_1">  UDRUGA ZA PROMICANJE LJUDSKIH PRAVA I SEKSUALNIH SLOBODA DONNABELLA zastupanog po punomoćniku Tomislav Jozić; Slobodan Maksimović</derivirana_varijabla>
  </DomainObject.Predmet.ProtustrankaFormated>
  <DomainObject.Predmet.ProtustrankaFormatedOIB>
    <izvorni_sadrzaj>  UDRUGA ZA PROMICANJE LJUDSKIH PRAVA I SEKSUALNIH SLOBODA DONNABELLA, OIB 67953136214 zastupanog po punomoćniku Tomislav Jozić; Slobodan Maksimović</izvorni_sadrzaj>
    <derivirana_varijabla naziv="DomainObject.Predmet.ProtustrankaFormatedOIB_1">  UDRUGA ZA PROMICANJE LJUDSKIH PRAVA I SEKSUALNIH SLOBODA DONNABELLA, OIB 67953136214 zastupanog po punomoćniku Tomislav Jozić; Slobodan Maksimović</derivirana_varijabla>
  </DomainObject.Predmet.ProtustrankaFormatedOIB>
  <DomainObject.Predmet.ProtustrankaFormatedWithAdress>
    <izvorni_sadrzaj> UDRUGA ZA PROMICANJE LJUDSKIH PRAVA I SEKSUALNIH SLOBODA DONNABELLA, Božidara Magovca 9, 10000 Zagreb zastupanog po punomoćniku Tomislav Jozić; Slobodan Maksimović</izvorni_sadrzaj>
    <derivirana_varijabla naziv="DomainObject.Predmet.ProtustrankaFormatedWithAdress_1"> UDRUGA ZA PROMICANJE LJUDSKIH PRAVA I SEKSUALNIH SLOBODA DONNABELLA, Božidara Magovca 9, 10000 Zagreb zastupanog po punomoćniku Tomislav Jozić; Slobodan Maksimović</derivirana_varijabla>
  </DomainObject.Predmet.ProtustrankaFormatedWithAdress>
  <DomainObject.Predmet.ProtustrankaFormatedWithAdressOIB>
    <izvorni_sadrzaj> UDRUGA ZA PROMICANJE LJUDSKIH PRAVA I SEKSUALNIH SLOBODA DONNABELLA, OIB 67953136214, Božidara Magovca 9, 10000 Zagreb zastupanog po punomoćniku Tomislav Jozić; Slobodan Maksimović</izvorni_sadrzaj>
    <derivirana_varijabla naziv="DomainObject.Predmet.ProtustrankaFormatedWithAdressOIB_1"> UDRUGA ZA PROMICANJE LJUDSKIH PRAVA I SEKSUALNIH SLOBODA DONNABELLA, OIB 67953136214, Božidara Magovca 9, 10000 Zagreb zastupanog po punomoćniku Tomislav Jozić; Slobodan Maksimović</derivirana_varijabla>
  </DomainObject.Predmet.ProtustrankaFormatedWithAdressOIB>
  <DomainObject.Predmet.ProtustrankaWithAdress>
    <izvorni_sadrzaj>UDRUGA ZA PROMICANJE LJUDSKIH PRAVA I SEKSUALNIH SLOBODA DONNABELLA Božidara Magovca 9, 10000 Zagreb</izvorni_sadrzaj>
    <derivirana_varijabla naziv="DomainObject.Predmet.ProtustrankaWithAdress_1">UDRUGA ZA PROMICANJE LJUDSKIH PRAVA I SEKSUALNIH SLOBODA DONNABELLA Božidara Magovca 9, 10000 Zagreb</derivirana_varijabla>
  </DomainObject.Predmet.ProtustrankaWithAdress>
  <DomainObject.Predmet.ProtustrankaWithAdressOIB>
    <izvorni_sadrzaj>UDRUGA ZA PROMICANJE LJUDSKIH PRAVA I SEKSUALNIH SLOBODA DONNABELLA, OIB 67953136214, Božidara Magovca 9, 10000 Zagreb</izvorni_sadrzaj>
    <derivirana_varijabla naziv="DomainObject.Predmet.ProtustrankaWithAdressOIB_1">UDRUGA ZA PROMICANJE LJUDSKIH PRAVA I SEKSUALNIH SLOBODA DONNABELLA, OIB 67953136214, Božidara Magovca 9, 10000 Zagreb</derivirana_varijabla>
  </DomainObject.Predmet.ProtustrankaWithAdressOIB>
  <DomainObject.Predmet.ProtustrankaNazivFormated>
    <izvorni_sadrzaj>UDRUGA ZA PROMICANJE LJUDSKIH PRAVA I SEKSUALNIH SLOBODA DONNABELLA</izvorni_sadrzaj>
    <derivirana_varijabla naziv="DomainObject.Predmet.ProtustrankaNazivFormated_1">UDRUGA ZA PROMICANJE LJUDSKIH PRAVA I SEKSUALNIH SLOBODA DONNABELLA</derivirana_varijabla>
  </DomainObject.Predmet.ProtustrankaNazivFormated>
  <DomainObject.Predmet.ProtustrankaNazivFormatedOIB>
    <izvorni_sadrzaj>UDRUGA ZA PROMICANJE LJUDSKIH PRAVA I SEKSUALNIH SLOBODA DONNABELLA, OIB 67953136214</izvorni_sadrzaj>
    <derivirana_varijabla naziv="DomainObject.Predmet.ProtustrankaNazivFormatedOIB_1">UDRUGA ZA PROMICANJE LJUDSKIH PRAVA I SEKSUALNIH SLOBODA DONNABELLA, OIB 67953136214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LJUDSKIH PRAVA I SEKSUALNIH SLOBODA DONNABELLA zastupanog po punomoćniku Tomislav Jozić; Slobodan Maksimović</item>
    </izvorni_sadrzaj>
    <derivirana_varijabla naziv="DomainObject.Predmet.ProtuStrankaListFormated_1">
      <item>UDRUGA ZA PROMICANJE LJUDSKIH PRAVA I SEKSUALNIH SLOBODA DONNABELLA zastupanog po punomoćniku Tomislav Jozić; Slobodan Maksimović</item>
    </derivirana_varijabla>
  </DomainObject.Predmet.ProtuStrankaListFormated>
  <DomainObject.Predmet.ProtuStrankaListFormatedOIB>
    <izvorni_sadrzaj>
      <item>UDRUGA ZA PROMICANJE LJUDSKIH PRAVA I SEKSUALNIH SLOBODA DONNABELLA, OIB 67953136214 zastupanog po punomoćniku Tomislav Jozić; Slobodan Maksimović</item>
    </izvorni_sadrzaj>
    <derivirana_varijabla naziv="DomainObject.Predmet.ProtuStrankaListFormatedOIB_1">
      <item>UDRUGA ZA PROMICANJE LJUDSKIH PRAVA I SEKSUALNIH SLOBODA DONNABELLA, OIB 67953136214 zastupanog po punomoćniku Tomislav Jozić; Slobodan Maksimović</item>
    </derivirana_varijabla>
  </DomainObject.Predmet.ProtuStrankaListFormatedOIB>
  <DomainObject.Predmet.ProtuStrankaListFormatedWithAdress>
    <izvorni_sadrzaj>
      <item>UDRUGA ZA PROMICANJE LJUDSKIH PRAVA I SEKSUALNIH SLOBODA DONNABELLA, Božidara Magovca 9, 10000 Zagreb zastupanog po punomoćniku Tomislav Jozić; Slobodan Maksimović</item>
    </izvorni_sadrzaj>
    <derivirana_varijabla naziv="DomainObject.Predmet.ProtuStrankaListFormatedWithAdress_1">
      <item>UDRUGA ZA PROMICANJE LJUDSKIH PRAVA I SEKSUALNIH SLOBODA DONNABELLA, Božidara Magovca 9, 10000 Zagreb zastupanog po punomoćniku Tomislav Jozić; Slobodan Maksimović</item>
    </derivirana_varijabla>
  </DomainObject.Predmet.ProtuStrankaListFormatedWithAdress>
  <DomainObject.Predmet.ProtuStrankaListFormatedWithAdressOIB>
    <izvorni_sadrzaj>
      <item>UDRUGA ZA PROMICANJE LJUDSKIH PRAVA I SEKSUALNIH SLOBODA DONNABELLA, OIB 67953136214, Božidara Magovca 9, 10000 Zagreb zastupanog po punomoćniku Tomislav Jozić; Slobodan Maksimović</item>
    </izvorni_sadrzaj>
    <derivirana_varijabla naziv="DomainObject.Predmet.ProtuStrankaListFormatedWithAdressOIB_1">
      <item>UDRUGA ZA PROMICANJE LJUDSKIH PRAVA I SEKSUALNIH SLOBODA DONNABELLA, OIB 67953136214, Božidara Magovca 9, 10000 Zagreb zastupanog po punomoćniku Tomislav Jozić; Slobodan Maksimović</item>
    </derivirana_varijabla>
  </DomainObject.Predmet.ProtuStrankaListFormatedWithAdressOIB>
  <DomainObject.Predmet.ProtuStrankaListNazivFormated>
    <izvorni_sadrzaj>
      <item>UDRUGA ZA PROMICANJE LJUDSKIH PRAVA I SEKSUALNIH SLOBODA DONNABELLA</item>
    </izvorni_sadrzaj>
    <derivirana_varijabla naziv="DomainObject.Predmet.ProtuStrankaListNazivFormated_1">
      <item>UDRUGA ZA PROMICANJE LJUDSKIH PRAVA I SEKSUALNIH SLOBODA DONNABELLA</item>
    </derivirana_varijabla>
  </DomainObject.Predmet.ProtuStrankaListNazivFormated>
  <DomainObject.Predmet.ProtuStrankaListNazivFormatedOIB>
    <izvorni_sadrzaj>
      <item>UDRUGA ZA PROMICANJE LJUDSKIH PRAVA I SEKSUALNIH SLOBODA DONNABELLA, OIB 67953136214</item>
    </izvorni_sadrzaj>
    <derivirana_varijabla naziv="DomainObject.Predmet.ProtuStrankaListNazivFormatedOIB_1">
      <item>UDRUGA ZA PROMICANJE LJUDSKIH PRAVA I SEKSUALNIH SLOBODA DONNABELLA, OIB 67953136214</item>
    </derivirana_varijabla>
  </DomainObject.Predmet.ProtuStrankaListNazivFormatedOIB>
  <DomainObject.Predmet.OstaliListFormated>
    <izvorni_sadrzaj>
      <item>Tomislav Jozić punomoćnik sudionika u postupku UDRUGA ZA PROMICANJE LJUDSKIH PRAVA I SEKSUALNIH SLOBODA DONNABELLA</item>
      <item>Slobodan Maksimović punomoćnik sudionika u postupku UDRUGA ZA PROMICANJE LJUDSKIH PRAVA I SEKSUALNIH SLOBODA DONNABELLA</item>
    </izvorni_sadrzaj>
    <derivirana_varijabla naziv="DomainObject.Predmet.OstaliListFormated_1">
      <item>Tomislav Jozić punomoćnik sudionika u postupku UDRUGA ZA PROMICANJE LJUDSKIH PRAVA I SEKSUALNIH SLOBODA DONNABELLA</item>
      <item>Slobodan Maksimović punomoćnik sudionika u postupku UDRUGA ZA PROMICANJE LJUDSKIH PRAVA I SEKSUALNIH SLOBODA DONNABELLA</item>
    </derivirana_varijabla>
  </DomainObject.Predmet.OstaliListFormated>
  <DomainObject.Predmet.OstaliListFormatedOIB>
    <izvorni_sadrzaj>
      <item>Tomislav Jozić punomoćnik sudionika u postupku UDRUGA ZA PROMICANJE LJUDSKIH PRAVA I SEKSUALNIH SLOBODA DONNABELLA</item>
      <item>Slobodan Maksimović punomoćnik sudionika u postupku UDRUGA ZA PROMICANJE LJUDSKIH PRAVA I SEKSUALNIH SLOBODA DONNABELLA</item>
    </izvorni_sadrzaj>
    <derivirana_varijabla naziv="DomainObject.Predmet.OstaliListFormatedOIB_1">
      <item>Tomislav Jozić punomoćnik sudionika u postupku UDRUGA ZA PROMICANJE LJUDSKIH PRAVA I SEKSUALNIH SLOBODA DONNABELLA</item>
      <item>Slobodan Maksimović punomoćnik sudionika u postupku UDRUGA ZA PROMICANJE LJUDSKIH PRAVA I SEKSUALNIH SLOBODA DONNABELLA</item>
    </derivirana_varijabla>
  </DomainObject.Predmet.OstaliListFormatedOIB>
  <DomainObject.Predmet.OstaliListFormatedWithAdress>
    <izvorni_sadrzaj>
      <item>Tomislav Jozić punomoćnik sudionika u postupku UDRUGA ZA PROMICANJE LJUDSKIH PRAVA I SEKSUALNIH SLOBODA DONNABELLA</item>
      <item>Slobodan Maksimović punomoćnik sudionika u postupku UDRUGA ZA PROMICANJE LJUDSKIH PRAVA I SEKSUALNIH SLOBODA DONNABELLA</item>
    </izvorni_sadrzaj>
    <derivirana_varijabla naziv="DomainObject.Predmet.OstaliListFormatedWithAdress_1">
      <item>Tomislav Jozić punomoćnik sudionika u postupku UDRUGA ZA PROMICANJE LJUDSKIH PRAVA I SEKSUALNIH SLOBODA DONNABELLA</item>
      <item>Slobodan Maksimović punomoćnik sudionika u postupku UDRUGA ZA PROMICANJE LJUDSKIH PRAVA I SEKSUALNIH SLOBODA DONNABELLA</item>
    </derivirana_varijabla>
  </DomainObject.Predmet.OstaliListFormatedWithAdress>
  <DomainObject.Predmet.OstaliListFormatedWithAdressOIB>
    <izvorni_sadrzaj>
      <item>Tomislav Jozić punomoćnik sudionika u postupku UDRUGA ZA PROMICANJE LJUDSKIH PRAVA I SEKSUALNIH SLOBODA DONNABELLA</item>
      <item>Slobodan Maksimović punomoćnik sudionika u postupku UDRUGA ZA PROMICANJE LJUDSKIH PRAVA I SEKSUALNIH SLOBODA DONNABELLA</item>
    </izvorni_sadrzaj>
    <derivirana_varijabla naziv="DomainObject.Predmet.OstaliListFormatedWithAdressOIB_1">
      <item>Tomislav Jozić punomoćnik sudionika u postupku UDRUGA ZA PROMICANJE LJUDSKIH PRAVA I SEKSUALNIH SLOBODA DONNABELLA</item>
      <item>Slobodan Maksimović punomoćnik sudionika u postupku UDRUGA ZA PROMICANJE LJUDSKIH PRAVA I SEKSUALNIH SLOBODA DONNABELLA</item>
    </derivirana_varijabla>
  </DomainObject.Predmet.OstaliListFormatedWithAdressOIB>
  <DomainObject.Predmet.OstaliListNazivFormated>
    <izvorni_sadrzaj>
      <item>Tomislav Jozić</item>
      <item>Slobodan Maksimović</item>
    </izvorni_sadrzaj>
    <derivirana_varijabla naziv="DomainObject.Predmet.OstaliListNazivFormated_1">
      <item>Tomislav Jozić</item>
      <item>Slobodan Maksimović</item>
    </derivirana_varijabla>
  </DomainObject.Predmet.OstaliListNazivFormated>
  <DomainObject.Predmet.OstaliListNazivFormatedOIB>
    <izvorni_sadrzaj>
      <item>Tomislav Jozić</item>
      <item>Slobodan Maksimović</item>
    </izvorni_sadrzaj>
    <derivirana_varijabla naziv="DomainObject.Predmet.OstaliListNazivFormatedOIB_1">
      <item>Tomislav Jozić</item>
      <item>Slobodan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St-831/2016-5</izvorni_sadrzaj>
    <derivirana_varijabla naziv="DomainObject.PoslovniBrojDokumenta_1">St-831/2016-5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LJUDSKIH PRAVA I SEKSUALNIH SLOBODA DONNABELLA</izvorni_sadrzaj>
    <derivirana_varijabla naziv="DomainObject.Predmet.ProtustrankaIDrugi_1">UDRUGA ZA PROMICANJE LJUDSKIH PRAVA I SEKSUALNIH SLOBODA DONNABELLA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LJUDSKIH PRAVA I SEKSUALNIH SLOBODA DONNABELLA, OIB 67953136214, Božidara Magovca 9, 10000 Zagreb</izvorni_sadrzaj>
    <derivirana_varijabla naziv="DomainObject.Predmet.ProtustrankaIDrugiAdressOIB_1">UDRUGA ZA PROMICANJE LJUDSKIH PRAVA I SEKSUALNIH SLOBODA DONNABELLA, OIB 67953136214, Božidara Magovca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LJUDSKIH PRAVA I SEKSUALNIH SLOBODA DONNABELLA</item>
      <item>FINA Regionalni centar Zagreb</item>
      <item>Tomislav Jozić</item>
      <item>Slobodan Maksimović</item>
    </izvorni_sadrzaj>
    <derivirana_varijabla naziv="DomainObject.Predmet.SudioniciListNaziv_1">
      <item>UDRUGA ZA PROMICANJE LJUDSKIH PRAVA I SEKSUALNIH SLOBODA DONNABELLA</item>
      <item>FINA Regionalni centar Zagreb</item>
      <item>Tomislav Jozić</item>
      <item>Slobodan Maksimović</item>
    </derivirana_varijabla>
  </DomainObject.Predmet.SudioniciListNaziv>
  <DomainObject.Predmet.SudioniciListAdressOIB>
    <izvorni_sadrzaj>
      <item>UDRUGA ZA PROMICANJE LJUDSKIH PRAVA I SEKSUALNIH SLOBODA DONNABELLA, OIB 67953136214, Božidara Magovca 9,10000 Zagreb</item>
      <item>FINA Regionalni centar Zagreb, OIB 85821130368, Trg svibanjskih žrtava 1995. br. 1,10000 Zagreb</item>
      <item>Tomislav Jozić</item>
      <item>Slobodan Maksimović</item>
    </izvorni_sadrzaj>
    <derivirana_varijabla naziv="DomainObject.Predmet.SudioniciListAdressOIB_1">
      <item>UDRUGA ZA PROMICANJE LJUDSKIH PRAVA I SEKSUALNIH SLOBODA DONNABELLA, OIB 67953136214, Božidara Magovca 9,10000 Zagreb</item>
      <item>FINA Regionalni centar Zagreb, OIB 85821130368, Trg svibanjskih žrtava 1995. br. 1,10000 Zagreb</item>
      <item>Tomislav Jozić</item>
      <item>Slobodan Maksimović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17CA6-01E8-4A29-AA30-A0927B1EE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3782</properties:Characters>
  <properties:Lines>97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2016-09-12T06:19:00Z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St-831/2016-5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