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9617b" w14:paraId="729617b"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5745CB" w:rsidR="00625323" w:rsidRPr="00A15EE7">
      <w:pPr>
        <w:jc w:val="right"/>
      </w:pP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Pr="00A15EE7">
        <w:t>7</w:t>
      </w:r>
      <w:r w:rsidR="00F4688F">
        <w:t>3</w:t>
      </w:r>
      <w:r w:rsidRPr="00A15EE7">
        <w:t>.</w:t>
      </w:r>
      <w:r w:rsidRPr="00A15EE7">
        <w:rPr>
          <w:b/>
        </w:rPr>
        <w:t xml:space="preserve"> </w:t>
      </w:r>
      <w:r>
        <w:t>St-</w:t>
      </w:r>
      <w:r w:rsidR="005F27B0">
        <w:t>7807</w:t>
      </w:r>
      <w:r w:rsidR="00C9798F">
        <w:t>/2015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F4688F">
        <w:t>Ivi Karin Šipek</w:t>
      </w:r>
      <w:r w:rsidRPr="002E1D3A">
        <w:t xml:space="preserve">, u stečajnom predmetu u povodu zahtjeva FINANCIJSKE AGENCIJE, za provedbu skraćenog stečajnog postupka nad dužnikom </w:t>
      </w:r>
      <w:r w:rsidR="005F27B0" w:rsidRPr="005F27B0">
        <w:t>ZORDUK d.o.o. Križ, Milke Trnine 2, MBS: 080257832, OIB: 61348220499</w:t>
      </w:r>
      <w:r w:rsidRPr="002E1D3A">
        <w:t xml:space="preserve">, dana </w:t>
      </w:r>
      <w:r w:rsidR="005F27B0">
        <w:t>16. rujna</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464955" w:rsidR="00464955">
      <w:pPr>
        <w:jc w:val="both"/>
      </w:pPr>
      <w:r>
        <w:t>I</w:t>
      </w:r>
      <w:r>
        <w:tab/>
      </w:r>
      <w:r w:rsidR="00464955" w:rsidRPr="00236892">
        <w:t xml:space="preserve">Poziva se </w:t>
      </w:r>
      <w:r w:rsidR="0037019C" w:rsidRPr="00236892">
        <w:t>vjerovnik</w:t>
      </w:r>
      <w:r w:rsidR="005745CB">
        <w:t xml:space="preserve"> </w:t>
      </w:r>
      <w:r w:rsidR="005F27B0">
        <w:t>ENI TRADE d.o.o. Rijeka, Janka Polić Kamova 103</w:t>
      </w:r>
      <w:r w:rsidR="005745CB">
        <w:t xml:space="preserve">, OIB: </w:t>
      </w:r>
      <w:r w:rsidR="005F27B0">
        <w:t>93332425001</w:t>
      </w:r>
      <w:r w:rsidR="00625323">
        <w:t>,</w:t>
      </w:r>
      <w:r w:rsidR="00FF028B">
        <w:t xml:space="preserve"> </w:t>
      </w:r>
      <w:r w:rsidR="00464955" w:rsidRPr="00236892">
        <w:t xml:space="preserve">u roku od </w:t>
      </w:r>
      <w:r>
        <w:t>osam (</w:t>
      </w:r>
      <w:r w:rsidR="00625323">
        <w:t>8</w:t>
      </w:r>
      <w:r w:rsidR="00464955" w:rsidRPr="00236892">
        <w:t>) dana od dana primitka ovog zaključka:</w:t>
      </w:r>
    </w:p>
    <w:p w:rsidRDefault="005260F9" w:rsidP="00464955" w:rsidR="005260F9" w:rsidRPr="00236892">
      <w:pPr>
        <w:jc w:val="both"/>
      </w:pPr>
    </w:p>
    <w:p w:rsidRDefault="005C24EE" w:rsidP="005C24EE" w:rsidR="009705AA">
      <w:pPr>
        <w:jc w:val="both"/>
      </w:pPr>
      <w:r>
        <w:t>-</w:t>
      </w:r>
      <w:r w:rsidR="005F27B0">
        <w:t xml:space="preserve"> </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5F27B0">
        <w:t>7807</w:t>
      </w:r>
      <w:r w:rsidR="00625323">
        <w:t>-2015</w:t>
      </w:r>
    </w:p>
    <w:p w:rsidRDefault="005260F9" w:rsidP="005C24EE" w:rsidR="005260F9">
      <w:pPr>
        <w:jc w:val="both"/>
      </w:pP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w:t>
      </w:r>
      <w:r w:rsidR="00C9798F">
        <w:t>11300000460, pozivom na broj 05</w:t>
      </w:r>
      <w:r w:rsidR="009705AA" w:rsidRPr="004239E9">
        <w:t>-</w:t>
      </w:r>
      <w:r w:rsidR="005F27B0">
        <w:t>7807</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5F27B0">
        <w:t xml:space="preserve">ENI TRADE d.o.o. Rijeka, Janka Polić Kamova 103 </w:t>
      </w:r>
      <w:r w:rsidR="00125314">
        <w:t xml:space="preserve">je </w:t>
      </w:r>
      <w:r>
        <w:t xml:space="preserve">podneskom od </w:t>
      </w:r>
      <w:r w:rsidR="005F27B0">
        <w:t>8. ožujka</w:t>
      </w:r>
      <w:r w:rsidR="00125314">
        <w:t xml:space="preserve"> 2016</w:t>
      </w:r>
      <w:r w:rsidR="00C9798F">
        <w:t>. predložio</w:t>
      </w:r>
      <w:r>
        <w:t xml:space="preserve"> otvaranje stečajnog postupka nad dužnikom.</w:t>
      </w:r>
    </w:p>
    <w:p w:rsidRDefault="009705AA" w:rsidP="009705AA" w:rsidR="009705AA">
      <w:pPr>
        <w:tabs>
          <w:tab w:pos="1800" w:val="num"/>
        </w:tabs>
        <w:ind w:firstLine="708"/>
        <w:jc w:val="both"/>
      </w:pPr>
      <w:r>
        <w:t xml:space="preserve">Stoga je sud pozvao </w:t>
      </w:r>
      <w:r w:rsidR="005260F9">
        <w:t xml:space="preserve">navedenog </w:t>
      </w:r>
      <w:r>
        <w:t xml:space="preserve">vjerovnika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067F14" w:rsidP="009705AA" w:rsidR="000A1FAB">
      <w:pPr>
        <w:tabs>
          <w:tab w:pos="1800" w:val="num"/>
        </w:tabs>
        <w:ind w:firstLine="708"/>
        <w:jc w:val="both"/>
      </w:pPr>
      <w:r>
        <w:t>Naime, o</w:t>
      </w:r>
      <w:r w:rsidR="009705AA">
        <w:t xml:space="preserve">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lastRenderedPageBreak/>
        <w:t xml:space="preserve">a koje otvaranje postupka je predložio naprijed navedeni vjerovnik,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5F27B0">
        <w:t>16. rujna</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Iva Karin Šipek</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464955" w:rsidP="00464955" w:rsidR="00464955" w:rsidRPr="00236892"/>
    <w:p w:rsidRDefault="00464955" w:rsidR="00464955" w:rsidRPr="00236892"/>
    <w:sectPr w:rsidSect="005260F9" w:rsidR="00464955" w:rsidRPr="00236892">
      <w:headerReference w:type="even" r:id="rId10"/>
      <w:headerReference w:type="default" r:id="rId11"/>
      <w:pgSz w:h="15840" w:w="12240"/>
      <w:pgMar w:gutter="0" w:footer="709" w:header="709" w:left="1622" w:bottom="1276"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A1D" w:rsidR="00150A1D">
      <w:r>
        <w:separator/>
      </w:r>
    </w:p>
  </w:endnote>
  <w:endnote w:id="0" w:type="continuationSeparator">
    <w:p w:rsidRDefault="00150A1D" w:rsidR="00150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A1D" w:rsidR="00150A1D">
      <w:r>
        <w:separator/>
      </w:r>
    </w:p>
  </w:footnote>
  <w:footnote w:id="0" w:type="continuationSeparator">
    <w:p w:rsidRDefault="00150A1D" w:rsidR="00150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C055E">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C9798F" w:rsidP="00C9798F" w:rsidR="00C9798F">
    <w:pPr>
      <w:pStyle w:val="Zaglavlje"/>
      <w:jc w:val="right"/>
    </w:pPr>
    <w:r w:rsidRPr="00C9798F">
      <w:t>73. St-</w:t>
    </w:r>
    <w:r w:rsidR="005F27B0">
      <w:t>7807</w:t>
    </w:r>
    <w:r w:rsidRPr="00C9798F">
      <w:t>/2015</w:t>
    </w:r>
  </w:p>
  <w:p w:rsidRDefault="00C9798F" w:rsidP="00C9798F" w:rsidR="00C9798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67F14"/>
    <w:rsid w:val="000A1FAB"/>
    <w:rsid w:val="00100627"/>
    <w:rsid w:val="00125314"/>
    <w:rsid w:val="00150A1D"/>
    <w:rsid w:val="00162214"/>
    <w:rsid w:val="0018761D"/>
    <w:rsid w:val="001A38F9"/>
    <w:rsid w:val="001A5014"/>
    <w:rsid w:val="001B571C"/>
    <w:rsid w:val="001C40E4"/>
    <w:rsid w:val="001D1EB6"/>
    <w:rsid w:val="00236892"/>
    <w:rsid w:val="00253D0B"/>
    <w:rsid w:val="00367592"/>
    <w:rsid w:val="0037019C"/>
    <w:rsid w:val="0038490E"/>
    <w:rsid w:val="003E708D"/>
    <w:rsid w:val="0041103F"/>
    <w:rsid w:val="00464955"/>
    <w:rsid w:val="00487B33"/>
    <w:rsid w:val="005260F9"/>
    <w:rsid w:val="005745CB"/>
    <w:rsid w:val="005C24EE"/>
    <w:rsid w:val="005F27B0"/>
    <w:rsid w:val="00625323"/>
    <w:rsid w:val="006D47DF"/>
    <w:rsid w:val="006E6E41"/>
    <w:rsid w:val="0073604F"/>
    <w:rsid w:val="00753462"/>
    <w:rsid w:val="00753821"/>
    <w:rsid w:val="0078286C"/>
    <w:rsid w:val="007958E5"/>
    <w:rsid w:val="007B1EB2"/>
    <w:rsid w:val="007C055E"/>
    <w:rsid w:val="00945569"/>
    <w:rsid w:val="009672C7"/>
    <w:rsid w:val="009705AA"/>
    <w:rsid w:val="00983CA4"/>
    <w:rsid w:val="009C426B"/>
    <w:rsid w:val="009F6242"/>
    <w:rsid w:val="00A06632"/>
    <w:rsid w:val="00A07389"/>
    <w:rsid w:val="00A140F8"/>
    <w:rsid w:val="00A20BB0"/>
    <w:rsid w:val="00A40375"/>
    <w:rsid w:val="00A779B9"/>
    <w:rsid w:val="00AF35EC"/>
    <w:rsid w:val="00B30861"/>
    <w:rsid w:val="00B76396"/>
    <w:rsid w:val="00BA0340"/>
    <w:rsid w:val="00BF11CE"/>
    <w:rsid w:val="00BF3B1A"/>
    <w:rsid w:val="00C760B9"/>
    <w:rsid w:val="00C9798F"/>
    <w:rsid w:val="00C97F47"/>
    <w:rsid w:val="00CA35E4"/>
    <w:rsid w:val="00D466D9"/>
    <w:rsid w:val="00D81301"/>
    <w:rsid w:val="00D93EE0"/>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Odlomakpopisa" w:type="paragraph">
    <w:name w:val="List Paragraph"/>
    <w:basedOn w:val="Normal"/>
    <w:uiPriority w:val="34"/>
    <w:qFormat/>
    <w:rsid w:val="005F27B0"/>
    <w:pPr>
      <w:ind w:left="720"/>
      <w:contextualSpacing/>
    </w:pPr>
  </w:style>
  <w:style w:styleId="Tekstrezerviranogmjesta" w:type="character">
    <w:name w:val="Placeholder Text"/>
    <w:basedOn w:val="Zadanifontodlomka"/>
    <w:uiPriority w:val="99"/>
    <w:semiHidden/>
    <w:rsid w:val="007C055E"/>
    <w:rPr>
      <w:color w:val="808080"/>
      <w:bdr w:space="0" w:sz="0" w:color="auto" w:val="none"/>
      <w:shd w:fill="auto" w:color="auto" w:val="clear"/>
    </w:rPr>
  </w:style>
  <w:style w:customStyle="true" w:styleId="eSPISCCParagraphDefaultFont" w:type="character">
    <w:name w:val="eSPIS_CC_Paragraph Default Font"/>
    <w:basedOn w:val="Zadanifontodlomka"/>
    <w:rsid w:val="007C055E"/>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C055E"/>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C055E"/>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C055E"/>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Odlomakpopisa" w:type="paragraph">
    <w:name w:val="List Paragraph"/>
    <w:basedOn w:val="Normal"/>
    <w:uiPriority w:val="34"/>
    <w:qFormat/>
    <w:rsid w:val="005F27B0"/>
    <w:pPr>
      <w:ind w:left="720"/>
      <w:contextualSpacing/>
    </w:pPr>
  </w:style>
  <w:style w:styleId="Tekstrezerviranogmjesta" w:type="character">
    <w:name w:val="Placeholder Text"/>
    <w:basedOn w:val="Zadanifontodlomka"/>
    <w:uiPriority w:val="99"/>
    <w:semiHidden/>
    <w:rsid w:val="007C055E"/>
    <w:rPr>
      <w:color w:val="808080"/>
      <w:bdr w:color="auto" w:space="0" w:sz="0" w:val="none"/>
      <w:shd w:color="auto" w:fill="auto" w:val="clear"/>
    </w:rPr>
  </w:style>
  <w:style w:customStyle="1" w:styleId="eSPISCCParagraphDefaultFont" w:type="character">
    <w:name w:val="eSPIS_CC_Paragraph Default Font"/>
    <w:basedOn w:val="Zadanifontodlomka"/>
    <w:rsid w:val="007C055E"/>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C055E"/>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C055E"/>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C055E"/>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rujna 2016.</izvorni_sadrzaj>
    <derivirana_varijabla naziv="DomainObject.DatumDonosenjaOdluke_1">16.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 Karin</izvorni_sadrzaj>
    <derivirana_varijabla naziv="DomainObject.DonositeljOdluke.Ime_1">Iva Karin</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7807</izvorni_sadrzaj>
    <derivirana_varijabla naziv="DomainObject.Predmet.Broj_1">7807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St-7807/2015</izvorni_sadrzaj>
    <derivirana_varijabla naziv="DomainObject.Predmet.OznakaBroj_1">St-7807/2015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ZORDUK d.o.o. zastupanog po punomoćniku Zorislav Dukarić</izvorni_sadrzaj>
    <derivirana_varijabla naziv="DomainObject.Predmet.ProtustrankaFormated_1">  ZORDUK d.o.o. zastupanog po punomoćniku Zorislav Dukarić</derivirana_varijabla>
  </DomainObject.Predmet.ProtustrankaFormated>
  <DomainObject.Predmet.ProtustrankaFormatedOIB>
    <izvorni_sadrzaj>  ZORDUK d.o.o., OIB 61348220499 zastupanog po punomoćniku Zorislav Dukarić</izvorni_sadrzaj>
    <derivirana_varijabla naziv="DomainObject.Predmet.ProtustrankaFormatedOIB_1">  ZORDUK d.o.o., OIB 61348220499 zastupanog po punomoćniku Zorislav Dukarić</derivirana_varijabla>
  </DomainObject.Predmet.ProtustrankaFormatedOIB>
  <DomainObject.Predmet.ProtustrankaFormatedWithAdress>
    <izvorni_sadrzaj> ZORDUK d.o.o., Milke Trnine 2, 10314 Križ zastupanog po punomoćniku Zorislav Dukarić</izvorni_sadrzaj>
    <derivirana_varijabla naziv="DomainObject.Predmet.ProtustrankaFormatedWithAdress_1"> ZORDUK d.o.o., Milke Trnine 2, 10314 Križ zastupanog po punomoćniku Zorislav Dukarić</derivirana_varijabla>
  </DomainObject.Predmet.ProtustrankaFormatedWithAdress>
  <DomainObject.Predmet.ProtustrankaFormatedWithAdressOIB>
    <izvorni_sadrzaj> ZORDUK d.o.o., OIB 61348220499, Milke Trnine 2, 10314 Križ zastupanog po punomoćniku Zorislav Dukarić</izvorni_sadrzaj>
    <derivirana_varijabla naziv="DomainObject.Predmet.ProtustrankaFormatedWithAdressOIB_1"> ZORDUK d.o.o., OIB 61348220499, Milke Trnine 2, 10314 Križ zastupanog po punomoćniku Zorislav Dukarić</derivirana_varijabla>
  </DomainObject.Predmet.ProtustrankaFormatedWithAdressOIB>
  <DomainObject.Predmet.ProtustrankaWithAdress>
    <izvorni_sadrzaj>ZORDUK d.o.o. Milke Trnine 2, 10314 Križ</izvorni_sadrzaj>
    <derivirana_varijabla naziv="DomainObject.Predmet.ProtustrankaWithAdress_1">ZORDUK d.o.o. Milke Trnine 2, 10314 Križ</derivirana_varijabla>
  </DomainObject.Predmet.ProtustrankaWithAdress>
  <DomainObject.Predmet.ProtustrankaWithAdressOIB>
    <izvorni_sadrzaj>ZORDUK d.o.o., OIB 61348220499, Milke Trnine 2, 10314 Križ</izvorni_sadrzaj>
    <derivirana_varijabla naziv="DomainObject.Predmet.ProtustrankaWithAdressOIB_1">ZORDUK d.o.o., OIB 61348220499, Milke Trnine 2, 10314 Križ</derivirana_varijabla>
  </DomainObject.Predmet.ProtustrankaWithAdressOIB>
  <DomainObject.Predmet.ProtustrankaNazivFormated>
    <izvorni_sadrzaj>ZORDUK d.o.o.</izvorni_sadrzaj>
    <derivirana_varijabla naziv="DomainObject.Predmet.ProtustrankaNazivFormated_1">ZORDUK d.o.o.</derivirana_varijabla>
  </DomainObject.Predmet.ProtustrankaNazivFormated>
  <DomainObject.Predmet.ProtustrankaNazivFormatedOIB>
    <izvorni_sadrzaj>ZORDUK d.o.o., OIB 61348220499</izvorni_sadrzaj>
    <derivirana_varijabla naziv="DomainObject.Predmet.ProtustrankaNazivFormatedOIB_1">ZORDUK d.o.o., OIB 61348220499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73.St - I. K. Šipek</izvorni_sadrzaj>
    <derivirana_varijabla naziv="DomainObject.Predmet.Referada.Naziv_1">73.St - I. K. Šipek</derivirana_varijabla>
  </DomainObject.Predmet.Referada.Naziv>
  <DomainObject.Predmet.Referada.Oznaka>
    <izvorni_sadrzaj>73.St</izvorni_sadrzaj>
    <derivirana_varijabla naziv="DomainObject.Predmet.Referada.Oznaka_1">73.St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Karin Šipek</izvorni_sadrzaj>
    <derivirana_varijabla naziv="DomainObject.Predmet.Referada.Sudac_1">Iva Karin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73.St - I. K. Šipek</izvorni_sadrzaj>
    <derivirana_varijabla naziv="DomainObject.Predmet.TrenutnaLokacijaSpisa.Naziv_1">73.St - I. K. Šipek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ZORDUK d.o.o. zastupanog po punomoćniku Zorislav Dukarić</item>
    </izvorni_sadrzaj>
    <derivirana_varijabla naziv="DomainObject.Predmet.ProtuStrankaListFormated_1">
      <item>ZORDUK d.o.o. zastupanog po punomoćniku Zorislav Dukarić</item>
    </derivirana_varijabla>
  </DomainObject.Predmet.ProtuStrankaListFormated>
  <DomainObject.Predmet.ProtuStrankaListFormatedOIB>
    <izvorni_sadrzaj>
      <item>ZORDUK d.o.o., OIB 61348220499 zastupanog po punomoćniku Zorislav Dukarić</item>
    </izvorni_sadrzaj>
    <derivirana_varijabla naziv="DomainObject.Predmet.ProtuStrankaListFormatedOIB_1">
      <item>ZORDUK d.o.o., OIB 61348220499 zastupanog po punomoćniku Zorislav Dukarić</item>
    </derivirana_varijabla>
  </DomainObject.Predmet.ProtuStrankaListFormatedOIB>
  <DomainObject.Predmet.ProtuStrankaListFormatedWithAdress>
    <izvorni_sadrzaj>
      <item>ZORDUK d.o.o., Milke Trnine 2, 10314 Križ zastupanog po punomoćniku Zorislav Dukarić</item>
    </izvorni_sadrzaj>
    <derivirana_varijabla naziv="DomainObject.Predmet.ProtuStrankaListFormatedWithAdress_1">
      <item>ZORDUK d.o.o., Milke Trnine 2, 10314 Križ zastupanog po punomoćniku Zorislav Dukarić</item>
    </derivirana_varijabla>
  </DomainObject.Predmet.ProtuStrankaListFormatedWithAdress>
  <DomainObject.Predmet.ProtuStrankaListFormatedWithAdressOIB>
    <izvorni_sadrzaj>
      <item>ZORDUK d.o.o., OIB 61348220499, Milke Trnine 2, 10314 Križ zastupanog po punomoćniku Zorislav Dukarić</item>
    </izvorni_sadrzaj>
    <derivirana_varijabla naziv="DomainObject.Predmet.ProtuStrankaListFormatedWithAdressOIB_1">
      <item>ZORDUK d.o.o., OIB 61348220499, Milke Trnine 2, 10314 Križ zastupanog po punomoćniku Zorislav Dukarić</item>
    </derivirana_varijabla>
  </DomainObject.Predmet.ProtuStrankaListFormatedWithAdressOIB>
  <DomainObject.Predmet.ProtuStrankaListNazivFormated>
    <izvorni_sadrzaj>
      <item>ZORDUK d.o.o.</item>
    </izvorni_sadrzaj>
    <derivirana_varijabla naziv="DomainObject.Predmet.ProtuStrankaListNazivFormated_1">
      <item>ZORDUK d.o.o.</item>
    </derivirana_varijabla>
  </DomainObject.Predmet.ProtuStrankaListNazivFormated>
  <DomainObject.Predmet.ProtuStrankaListNazivFormatedOIB>
    <izvorni_sadrzaj>
      <item>ZORDUK d.o.o., OIB 61348220499</item>
    </izvorni_sadrzaj>
    <derivirana_varijabla naziv="DomainObject.Predmet.ProtuStrankaListNazivFormatedOIB_1">
      <item>ZORDUK d.o.o., OIB 61348220499</item>
    </derivirana_varijabla>
  </DomainObject.Predmet.ProtuStrankaListNazivFormatedOIB>
  <DomainObject.Predmet.OstaliListFormated>
    <izvorni_sadrzaj>
      <item>Zorislav Dukarić punomoćnik sudionika u postupku ZORDUK d.o.o.</item>
    </izvorni_sadrzaj>
    <derivirana_varijabla naziv="DomainObject.Predmet.OstaliListFormated_1">
      <item>Zorislav Dukarić punomoćnik sudionika u postupku ZORDUK d.o.o.</item>
    </derivirana_varijabla>
  </DomainObject.Predmet.OstaliListFormated>
  <DomainObject.Predmet.OstaliListFormatedOIB>
    <izvorni_sadrzaj>
      <item>Zorislav Dukarić, OIB 41489862728 punomoćnik sudionika u postupku ZORDUK d.o.o.</item>
    </izvorni_sadrzaj>
    <derivirana_varijabla naziv="DomainObject.Predmet.OstaliListFormatedOIB_1">
      <item>Zorislav Dukarić, OIB 41489862728 punomoćnik sudionika u postupku ZORDUK d.o.o.</item>
    </derivirana_varijabla>
  </DomainObject.Predmet.OstaliListFormatedOIB>
  <DomainObject.Predmet.OstaliListFormatedWithAdress>
    <izvorni_sadrzaj>
      <item>Zorislav Dukarić, Milke Trnine 2, 10314 Križ punomoćnik sudionika u postupku ZORDUK d.o.o.</item>
    </izvorni_sadrzaj>
    <derivirana_varijabla naziv="DomainObject.Predmet.OstaliListFormatedWithAdress_1">
      <item>Zorislav Dukarić, Milke Trnine 2, 10314 Križ punomoćnik sudionika u postupku ZORDUK d.o.o.</item>
    </derivirana_varijabla>
  </DomainObject.Predmet.OstaliListFormatedWithAdress>
  <DomainObject.Predmet.OstaliListFormatedWithAdressOIB>
    <izvorni_sadrzaj>
      <item>Zorislav Dukarić, OIB 41489862728, Milke Trnine 2, 10314 Križ punomoćnik sudionika u postupku ZORDUK d.o.o.</item>
    </izvorni_sadrzaj>
    <derivirana_varijabla naziv="DomainObject.Predmet.OstaliListFormatedWithAdressOIB_1">
      <item>Zorislav Dukarić, OIB 41489862728, Milke Trnine 2, 10314 Križ punomoćnik sudionika u postupku ZORDUK d.o.o.</item>
    </derivirana_varijabla>
  </DomainObject.Predmet.OstaliListFormatedWithAdressOIB>
  <DomainObject.Predmet.OstaliListNazivFormated>
    <izvorni_sadrzaj>
      <item>Zorislav Dukarić</item>
    </izvorni_sadrzaj>
    <derivirana_varijabla naziv="DomainObject.Predmet.OstaliListNazivFormated_1">
      <item>Zorislav Dukarić</item>
    </derivirana_varijabla>
  </DomainObject.Predmet.OstaliListNazivFormated>
  <DomainObject.Predmet.OstaliListNazivFormatedOIB>
    <izvorni_sadrzaj>
      <item>Zorislav Dukarić, OIB 41489862728</item>
    </izvorni_sadrzaj>
    <derivirana_varijabla naziv="DomainObject.Predmet.OstaliListNazivFormatedOIB_1">
      <item>Zorislav Dukarić, OIB 41489862728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rujna 2016.</izvorni_sadrzaj>
    <derivirana_varijabla naziv="DomainObject.Datum_1">16.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ZORDUK d.o.o.</izvorni_sadrzaj>
    <derivirana_varijabla naziv="DomainObject.Predmet.ProtustrankaIDrugi_1">ZORDUK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ZORDUK d.o.o., OIB 61348220499, Milke Trnine 2, 10314 Križ</izvorni_sadrzaj>
    <derivirana_varijabla naziv="DomainObject.Predmet.ProtustrankaIDrugiAdressOIB_1">ZORDUK d.o.o., OIB 61348220499, Milke Trnine 2,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ZORDUK d.o.o.</item>
      <item>Zorislav Dukarić</item>
    </izvorni_sadrzaj>
    <derivirana_varijabla naziv="DomainObject.Predmet.SudioniciListNaziv_1">
      <item>FINA Regionalni centar Zagreb</item>
      <item>ZORDUK d.o.o.</item>
      <item>Zorislav Dukarić</item>
    </derivirana_varijabla>
  </DomainObject.Predmet.SudioniciListNaziv>
  <DomainObject.Predmet.SudioniciListAdressOIB>
    <izvorni_sadrzaj>
      <item>FINA Regionalni centar Zagreb, OIB 85821130368, Trg svibanjskih žrtava 1995. 1,10000 Zagreb</item>
      <item>ZORDUK d.o.o., OIB 61348220499, Milke Trnine 2,10314 Križ</item>
      <item>Zorislav Dukarić, OIB 41489862728, Milke Trnine 2,10314 Križ</item>
    </izvorni_sadrzaj>
    <derivirana_varijabla naziv="DomainObject.Predmet.SudioniciListAdressOIB_1">
      <item>FINA Regionalni centar Zagreb, OIB 85821130368, Trg svibanjskih žrtava 1995. 1,10000 Zagreb</item>
      <item>ZORDUK d.o.o., OIB 61348220499, Milke Trnine 2,10314 Križ</item>
      <item>Zorislav Dukarić, OIB 41489862728, Milke Trnine 2,10314 Križ</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61348220499</item>
      <item>, OIB 41489862728</item>
    </izvorni_sadrzaj>
    <derivirana_varijabla naziv="DomainObject.Predmet.SudioniciListNazivOIB_1">
      <item>, OIB 85821130368</item>
      <item>, OIB 61348220499</item>
      <item>, OIB 41489862728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941</properties:Words>
  <properties:Characters>5277</properties:Characters>
  <properties:Lines>106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2016-09-16T09:55:00Z</dcterms:created>
  <dc:creator>nribaric</dc:creator>
  <cp:lastModifiedBy>Marija Kojić</cp:lastModifiedBy>
  <cp:lastPrinted>2016-02-03T13:11:00Z</cp:lastPrinted>
  <dcterms:modified xmlns:xsi="http://www.w3.org/2001/XMLSchema-instance" xsi:type="dcterms:W3CDTF">2016-09-16T12:47:00Z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