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e1f7" w14:paraId="f38e1f7" w:rsidRDefault="001E58E9" w:rsidR="001E58E9">
      <w:pPr>
        <w15:collapsed w:val="false"/>
      </w:pPr>
      <w:bookmarkStart w:name="_GoBack" w:id="0"/>
      <w:bookmarkEnd w:id="0"/>
    </w:p>
    <w:p w:rsidRDefault="001E58E9" w:rsidR="001E58E9"/>
    <w:p w:rsidRDefault="001E58E9" w:rsidR="001E58E9"/>
    <w:p w:rsidRDefault="003566EE" w:rsidR="001E58E9">
      <w:r>
        <w:rPr>
          <w:noProof/>
        </w:rPr>
        <w:drawing>
          <wp:inline distR="0" distL="0" distB="0" distT="0">
            <wp:extent cy="717550" cx="539750"/>
            <wp:effectExtent b="635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/>
    <w:p w:rsidRDefault="003566EE" w:rsidR="003566EE">
      <w:pPr>
        <w:rPr>
          <w:b/>
        </w:rPr>
      </w:pPr>
    </w:p>
    <w:p w:rsidRDefault="003566EE" w:rsidR="003566EE">
      <w:pPr>
        <w:rPr>
          <w:b/>
        </w:rPr>
      </w:pPr>
    </w:p>
    <w:p w:rsidRDefault="001E58E9" w:rsidR="001E58E9" w:rsidRPr="0056203D">
      <w:pPr>
        <w:rPr>
          <w:b/>
        </w:rPr>
      </w:pPr>
      <w:r w:rsidRPr="0056203D">
        <w:rPr>
          <w:b/>
        </w:rPr>
        <w:t>REPUBLIKA HRVATSKA</w:t>
      </w:r>
    </w:p>
    <w:p w:rsidRDefault="001E58E9" w:rsidR="001E58E9">
      <w:pPr>
        <w:rPr>
          <w:b/>
        </w:rPr>
      </w:pPr>
      <w:r w:rsidRPr="0056203D">
        <w:rPr>
          <w:b/>
        </w:rPr>
        <w:t>TRGOVAČKI SUD U</w:t>
      </w:r>
      <w:r w:rsidR="00E01EB6">
        <w:rPr>
          <w:b/>
        </w:rPr>
        <w:t xml:space="preserve"> OSIJEKU</w:t>
      </w:r>
    </w:p>
    <w:p w:rsidRDefault="00E01EB6" w:rsidR="00E01EB6" w:rsidRPr="0056203D">
      <w:pPr>
        <w:rPr>
          <w:b/>
        </w:rPr>
      </w:pPr>
      <w:r>
        <w:rPr>
          <w:b/>
        </w:rPr>
        <w:t>STALNA SLUŽBA U</w:t>
      </w:r>
    </w:p>
    <w:p w:rsidRDefault="001E58E9" w:rsidR="000A0C55" w:rsidRPr="0056203D">
      <w:pPr>
        <w:rPr>
          <w:b/>
        </w:rPr>
      </w:pPr>
      <w:r w:rsidRPr="0056203D">
        <w:rPr>
          <w:b/>
        </w:rPr>
        <w:t xml:space="preserve">SLAVONSKOM BRODU </w:t>
      </w:r>
    </w:p>
    <w:p w:rsidRDefault="000A0C55" w:rsidR="000A0C55" w:rsidRPr="0056203D">
      <w:pPr>
        <w:rPr>
          <w:b/>
        </w:rPr>
      </w:pPr>
      <w:r w:rsidRPr="0056203D">
        <w:rPr>
          <w:b/>
        </w:rPr>
        <w:t>Trg pobjede 13</w:t>
      </w:r>
    </w:p>
    <w:p w:rsidRDefault="000A0C55" w:rsidR="001E58E9" w:rsidRPr="00DB590C">
      <w:pPr>
        <w:rPr>
          <w:b/>
        </w:rPr>
      </w:pPr>
      <w:r w:rsidRPr="0056203D">
        <w:rPr>
          <w:b/>
        </w:rPr>
        <w:t>35000 Slavonski Brod</w:t>
      </w:r>
      <w:r w:rsidR="001E58E9" w:rsidRPr="0056203D">
        <w:rPr>
          <w:b/>
        </w:rPr>
        <w:t xml:space="preserve"> </w:t>
      </w:r>
      <w:r w:rsidR="001E58E9">
        <w:t xml:space="preserve">                                                     </w:t>
      </w:r>
      <w:r>
        <w:t xml:space="preserve">         </w:t>
      </w:r>
      <w:r w:rsidR="001E58E9" w:rsidRPr="00DB590C">
        <w:rPr>
          <w:b/>
        </w:rPr>
        <w:t xml:space="preserve">Broj: </w:t>
      </w:r>
      <w:r w:rsidR="00C8556A">
        <w:rPr>
          <w:b/>
        </w:rPr>
        <w:t>1/</w:t>
      </w:r>
      <w:r w:rsidR="001E58E9" w:rsidRPr="00DB590C">
        <w:rPr>
          <w:b/>
        </w:rPr>
        <w:t>St-</w:t>
      </w:r>
      <w:r w:rsidR="00C8556A">
        <w:rPr>
          <w:b/>
        </w:rPr>
        <w:t>206</w:t>
      </w:r>
      <w:r>
        <w:rPr>
          <w:b/>
        </w:rPr>
        <w:t>/20</w:t>
      </w:r>
      <w:r w:rsidR="00C8556A">
        <w:rPr>
          <w:b/>
        </w:rPr>
        <w:t>12-263</w:t>
      </w:r>
    </w:p>
    <w:p w:rsidRDefault="001E58E9" w:rsidR="001E58E9" w:rsidRPr="00DB590C">
      <w:pPr>
        <w:rPr>
          <w:b/>
        </w:rPr>
      </w:pPr>
    </w:p>
    <w:p w:rsidRDefault="007110C2" w:rsidP="007D6694" w:rsidR="001E58E9">
      <w:pPr>
        <w:jc w:val="center"/>
      </w:pPr>
      <w:r>
        <w:rPr>
          <w:b/>
        </w:rPr>
        <w:t>RJEŠENJE</w:t>
      </w:r>
    </w:p>
    <w:p w:rsidRDefault="001E58E9" w:rsidR="001E58E9"/>
    <w:p w:rsidRDefault="001E58E9" w:rsidP="007D6694" w:rsidR="00A42547">
      <w:pPr>
        <w:jc w:val="both"/>
      </w:pPr>
      <w:r>
        <w:tab/>
        <w:t xml:space="preserve">TRGOVAČKI SUD U </w:t>
      </w:r>
      <w:r w:rsidR="00E01EB6">
        <w:t xml:space="preserve">OSIJEKU, STALNA SLUŽBA U </w:t>
      </w:r>
      <w:r>
        <w:t xml:space="preserve">SLAVONSKOM BRODU, po stečajnom sucu Vesni Vukelić, u postupku stečaja nad dužnikom </w:t>
      </w:r>
      <w:r w:rsidR="00C8556A">
        <w:t>SLOGA IMK</w:t>
      </w:r>
      <w:r w:rsidR="00A42547">
        <w:t xml:space="preserve"> d.</w:t>
      </w:r>
      <w:r w:rsidR="00C8556A">
        <w:t xml:space="preserve">d. u  </w:t>
      </w:r>
      <w:proofErr w:type="spellStart"/>
      <w:r w:rsidR="00C8556A">
        <w:t>u</w:t>
      </w:r>
      <w:proofErr w:type="spellEnd"/>
      <w:r w:rsidR="00C8556A">
        <w:t xml:space="preserve"> </w:t>
      </w:r>
      <w:r w:rsidR="00A42547">
        <w:t xml:space="preserve">stečaju </w:t>
      </w:r>
      <w:r w:rsidR="00C8556A">
        <w:t>Požega,</w:t>
      </w:r>
      <w:r>
        <w:t xml:space="preserve"> </w:t>
      </w:r>
      <w:r w:rsidR="000A0C55">
        <w:t>odlučujući o nagradi za rad članovima Odbor</w:t>
      </w:r>
      <w:r w:rsidR="00C8556A">
        <w:t>a</w:t>
      </w:r>
      <w:r w:rsidR="000A0C55">
        <w:t xml:space="preserve"> vjerovnika, dana </w:t>
      </w:r>
      <w:r w:rsidR="00F92A47">
        <w:t>2</w:t>
      </w:r>
      <w:r w:rsidR="00C8556A">
        <w:t>2</w:t>
      </w:r>
      <w:r w:rsidR="00F92A47">
        <w:t xml:space="preserve">. </w:t>
      </w:r>
      <w:r w:rsidR="00C8556A">
        <w:t>prosinca</w:t>
      </w:r>
      <w:r w:rsidR="00F92A47">
        <w:t xml:space="preserve"> 201</w:t>
      </w:r>
      <w:r w:rsidR="00C8556A">
        <w:t>6</w:t>
      </w:r>
      <w:r w:rsidR="00F92A47">
        <w:t>.</w:t>
      </w:r>
      <w:r w:rsidR="0036211C">
        <w:t>,</w:t>
      </w:r>
      <w:r w:rsidR="000A0C55">
        <w:t xml:space="preserve"> </w:t>
      </w:r>
    </w:p>
    <w:p w:rsidRDefault="001E58E9" w:rsidP="001E58E9" w:rsidR="001E58E9" w:rsidRPr="001E58E9">
      <w:pPr>
        <w:jc w:val="center"/>
        <w:rPr>
          <w:b/>
        </w:rPr>
      </w:pPr>
      <w:r w:rsidRPr="001E58E9">
        <w:rPr>
          <w:b/>
        </w:rPr>
        <w:t>r i j e š i o    j e</w:t>
      </w:r>
    </w:p>
    <w:p w:rsidRDefault="001E58E9" w:rsidR="001E58E9"/>
    <w:p w:rsidRDefault="001E58E9" w:rsidP="00F92A47" w:rsidR="00F92A47">
      <w:r>
        <w:tab/>
      </w:r>
      <w:r w:rsidRPr="00B1128E">
        <w:rPr>
          <w:b/>
        </w:rPr>
        <w:t xml:space="preserve">I </w:t>
      </w:r>
      <w:r w:rsidR="00F92A47">
        <w:rPr>
          <w:b/>
        </w:rPr>
        <w:t>–</w:t>
      </w:r>
      <w:r>
        <w:t xml:space="preserve"> </w:t>
      </w:r>
      <w:r w:rsidR="006F4030">
        <w:t>Članici</w:t>
      </w:r>
      <w:r w:rsidR="00F92A47">
        <w:t xml:space="preserve"> Odbora vjerovnika </w:t>
      </w:r>
      <w:r w:rsidR="006F4030">
        <w:t xml:space="preserve">Nadi Puđa iz </w:t>
      </w:r>
      <w:proofErr w:type="spellStart"/>
      <w:r w:rsidR="006F4030">
        <w:t>Kuzmice</w:t>
      </w:r>
      <w:proofErr w:type="spellEnd"/>
      <w:r w:rsidR="006F4030">
        <w:t xml:space="preserve"> za sudjelovanje na sjednicama Odbora vjerovnika održanim dana 23. rujna 2016. i 21. listopada 2016., određuje se nagrada u ukupnom iznosu od </w:t>
      </w:r>
      <w:r w:rsidR="00F21F27">
        <w:t>3</w:t>
      </w:r>
      <w:r w:rsidR="006F4030">
        <w:t xml:space="preserve">00,00 kn neto. </w:t>
      </w:r>
    </w:p>
    <w:p w:rsidRDefault="008F7801" w:rsidP="0020297C" w:rsidR="006F4030">
      <w:pPr>
        <w:jc w:val="both"/>
      </w:pPr>
      <w:r>
        <w:tab/>
      </w:r>
      <w:r w:rsidR="00F92A47" w:rsidRPr="0056203D">
        <w:rPr>
          <w:b/>
        </w:rPr>
        <w:t xml:space="preserve">II </w:t>
      </w:r>
      <w:r w:rsidR="00305674" w:rsidRPr="0056203D">
        <w:rPr>
          <w:b/>
        </w:rPr>
        <w:t>–</w:t>
      </w:r>
      <w:r w:rsidR="0020297C">
        <w:t xml:space="preserve"> </w:t>
      </w:r>
      <w:r w:rsidR="006F4030">
        <w:t xml:space="preserve">Članu Odbora vjerovnika Zvonku </w:t>
      </w:r>
      <w:proofErr w:type="spellStart"/>
      <w:r w:rsidR="006F4030">
        <w:t>Rac</w:t>
      </w:r>
      <w:proofErr w:type="spellEnd"/>
      <w:r w:rsidR="006F4030">
        <w:t xml:space="preserve"> iz </w:t>
      </w:r>
      <w:proofErr w:type="spellStart"/>
      <w:r w:rsidR="006F4030">
        <w:t>Andrijaševaca</w:t>
      </w:r>
      <w:proofErr w:type="spellEnd"/>
      <w:r w:rsidR="006F4030">
        <w:t xml:space="preserve"> za sudjelovanje na sjednicama Odbora vjerovnika održanim dana 23. rujna 2016. i 21. listopada 2016., određuje se nagrada u ukupnom iznosu od </w:t>
      </w:r>
      <w:r w:rsidR="00F21F27">
        <w:t>3</w:t>
      </w:r>
      <w:r w:rsidR="006F4030">
        <w:t>00,00 Kn neto, te naknada putnih troškova u iznosu od 760,00 Kn.</w:t>
      </w:r>
    </w:p>
    <w:p w:rsidRDefault="006F4030" w:rsidP="0020297C" w:rsidR="006F4030">
      <w:pPr>
        <w:jc w:val="both"/>
      </w:pPr>
      <w:r>
        <w:tab/>
      </w:r>
      <w:r>
        <w:rPr>
          <w:b/>
        </w:rPr>
        <w:t>III</w:t>
      </w:r>
      <w:r>
        <w:t xml:space="preserve"> Odmjerene nagrade i troškovi imaju se isplatiti sa svim pripadajućim porezima i doprinosima na teret troškova stečajnog postupka.</w:t>
      </w:r>
    </w:p>
    <w:p w:rsidRDefault="00305674" w:rsidP="0020297C" w:rsidR="0099728D">
      <w:pPr>
        <w:jc w:val="both"/>
      </w:pPr>
      <w:r>
        <w:t xml:space="preserve"> </w:t>
      </w:r>
      <w:r w:rsidR="0070286A">
        <w:tab/>
      </w:r>
    </w:p>
    <w:p w:rsidRDefault="0020297C" w:rsidR="0020297C"/>
    <w:p w:rsidRDefault="0020297C" w:rsidP="0020297C" w:rsidR="0020297C" w:rsidRPr="0020297C">
      <w:pPr>
        <w:jc w:val="center"/>
        <w:rPr>
          <w:b/>
        </w:rPr>
      </w:pPr>
      <w:r w:rsidRPr="0020297C">
        <w:rPr>
          <w:b/>
        </w:rPr>
        <w:t>Obrazloženje</w:t>
      </w:r>
    </w:p>
    <w:p w:rsidRDefault="0020297C" w:rsidR="0020297C"/>
    <w:p w:rsidRDefault="0020297C" w:rsidP="0047449D" w:rsidR="00764A1A">
      <w:pPr>
        <w:jc w:val="both"/>
      </w:pPr>
      <w:r>
        <w:tab/>
      </w:r>
      <w:r w:rsidR="006F4030">
        <w:t xml:space="preserve">Predsjednica </w:t>
      </w:r>
      <w:r w:rsidR="00F92A47">
        <w:t xml:space="preserve">Odbora vjerovnika </w:t>
      </w:r>
      <w:r w:rsidR="006F4030">
        <w:t xml:space="preserve">Nada Puđa je pisanim podneskom od </w:t>
      </w:r>
      <w:r w:rsidR="00764A1A">
        <w:t>07. studenog 2016.g., u svoje ime, te u ime člana Odbora Zvonka Rac</w:t>
      </w:r>
      <w:r w:rsidR="00772B28">
        <w:t>a</w:t>
      </w:r>
      <w:r w:rsidR="00764A1A">
        <w:t>, podnijela zahtjev za odobrenje i isplatu n</w:t>
      </w:r>
      <w:r w:rsidR="00F21F27">
        <w:t>agrada za rad u Odboru i naknadu</w:t>
      </w:r>
      <w:r w:rsidR="00764A1A">
        <w:t xml:space="preserve"> stvarnih troškova. </w:t>
      </w:r>
    </w:p>
    <w:p w:rsidRDefault="00764A1A" w:rsidP="0047449D" w:rsidR="00764A1A">
      <w:pPr>
        <w:jc w:val="both"/>
      </w:pPr>
      <w:r>
        <w:tab/>
        <w:t xml:space="preserve">Uz prijedlog priložila je nalog za službeno putovanje i obračun putnih troškova za člana Odbora Zvonka Raca, dok je ranije priložila i zapisnike sa održanih sjednica od 23. rujna 2016. i 21. listopada 2016.g. </w:t>
      </w:r>
    </w:p>
    <w:p w:rsidRDefault="00764A1A" w:rsidP="0047449D" w:rsidR="00BC3306">
      <w:pPr>
        <w:jc w:val="both"/>
      </w:pPr>
      <w:r>
        <w:tab/>
        <w:t xml:space="preserve">Iz priloženih zapisnika o održanih sjednicama Odbora, utvrđeno je da su članovi Odbora Nada Puđa i Zvonko </w:t>
      </w:r>
      <w:proofErr w:type="spellStart"/>
      <w:r>
        <w:t>Rac</w:t>
      </w:r>
      <w:proofErr w:type="spellEnd"/>
      <w:r>
        <w:t xml:space="preserve"> sudjelovali u radu na obje sjednice održane dana 23. rujna i 21. listopada 2016.g., te im se za taj rad određuje nagrada u </w:t>
      </w:r>
      <w:r w:rsidR="006515C1">
        <w:t xml:space="preserve">ukupnom </w:t>
      </w:r>
      <w:r>
        <w:t xml:space="preserve">iznosu od po </w:t>
      </w:r>
      <w:r w:rsidR="006515C1">
        <w:t>300</w:t>
      </w:r>
      <w:r>
        <w:t xml:space="preserve">,00 kn neto, budući je rješenjem stečajnog suca br. </w:t>
      </w:r>
      <w:r w:rsidR="00816430">
        <w:t>1/</w:t>
      </w:r>
      <w:r>
        <w:t xml:space="preserve">St-206/2012-191 od 16. siječnja 2015.g. u smislu Odredbe čl. 38.st.1. Stečajnog zakona </w:t>
      </w:r>
      <w:r w:rsidR="00BA5CAE">
        <w:t xml:space="preserve">( NN br.44/96, 29/99, 129/00, 123/03, 82/06, </w:t>
      </w:r>
    </w:p>
    <w:p w:rsidRDefault="00BC3306" w:rsidP="0047449D" w:rsidR="00BC3306">
      <w:pPr>
        <w:jc w:val="both"/>
      </w:pPr>
    </w:p>
    <w:p w:rsidRDefault="00BC3306" w:rsidP="00BC3306" w:rsidR="00BC3306">
      <w:pPr>
        <w:jc w:val="right"/>
        <w:rPr>
          <w:b/>
        </w:rPr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206/2012-263</w:t>
      </w:r>
    </w:p>
    <w:p w:rsidRDefault="00BC3306" w:rsidP="00BC3306" w:rsidR="00BC3306">
      <w:pPr>
        <w:jc w:val="right"/>
      </w:pPr>
    </w:p>
    <w:p w:rsidRDefault="00BA5CAE" w:rsidP="0047449D" w:rsidR="00066578">
      <w:pPr>
        <w:jc w:val="both"/>
      </w:pPr>
      <w:r>
        <w:t>116/10, 25/12 i 133/12 dalje SZ)</w:t>
      </w:r>
      <w:r w:rsidR="00066578">
        <w:t>, određena nagrada u iznosu od 150,00 kn neto po danu, koji član provede u obavljanju poslova iz svog djelokruga.</w:t>
      </w:r>
    </w:p>
    <w:p w:rsidRDefault="00066578" w:rsidP="0047449D" w:rsidR="00764A1A">
      <w:pPr>
        <w:jc w:val="both"/>
      </w:pPr>
      <w:r>
        <w:tab/>
        <w:t xml:space="preserve">Iz priloženog naloga za službeno putovanje i obračuna troškova, utvrđeno je da je član odbora Zvonko </w:t>
      </w:r>
      <w:proofErr w:type="spellStart"/>
      <w:r>
        <w:t>Rac</w:t>
      </w:r>
      <w:proofErr w:type="spellEnd"/>
      <w:r>
        <w:t xml:space="preserve"> na sjednice dolazi</w:t>
      </w:r>
      <w:r w:rsidR="006515C1">
        <w:t>o</w:t>
      </w:r>
      <w:r>
        <w:t xml:space="preserve"> svojim osobnim vozilom iz mjesta </w:t>
      </w:r>
      <w:r w:rsidR="00B348C1">
        <w:t>zaposlenja</w:t>
      </w:r>
      <w:r>
        <w:t xml:space="preserve"> do</w:t>
      </w:r>
      <w:r w:rsidR="006515C1">
        <w:t xml:space="preserve"> mjesta</w:t>
      </w:r>
      <w:r>
        <w:t xml:space="preserve"> sjedišta d</w:t>
      </w:r>
      <w:r w:rsidR="00B348C1">
        <w:t>užnika, na relaciji Osijek-Požega-Osijek, te da je obračun putnih troškova pravilno sačinjen, s obzirom na prijeđenu kilometražu i odobrenu cijenu benzina po svakom prijeđenom kilometru ( 190x 2), pa mu je iz tih razloga odobren stvarni troša</w:t>
      </w:r>
      <w:r w:rsidR="00AC5473">
        <w:t>k u ukupnom iznosu od 760,00 Kn (380km x 2 Kn).</w:t>
      </w:r>
      <w:r>
        <w:t xml:space="preserve"> </w:t>
      </w:r>
    </w:p>
    <w:p w:rsidRDefault="00B348C1" w:rsidP="0047449D" w:rsidR="00B348C1">
      <w:pPr>
        <w:jc w:val="both"/>
      </w:pPr>
      <w:r>
        <w:tab/>
        <w:t>Slijedom navedenog valjalo je odlučiti kao u izreci rješenja, na temelju Odredbe čl.</w:t>
      </w:r>
      <w:r w:rsidR="0070286A">
        <w:t>38.st.1. i 3. SZ-a</w:t>
      </w:r>
      <w:r w:rsidR="006216E3">
        <w:t>.</w:t>
      </w:r>
    </w:p>
    <w:p w:rsidRDefault="00764A1A" w:rsidP="0047449D" w:rsidR="00764A1A">
      <w:pPr>
        <w:jc w:val="both"/>
      </w:pPr>
    </w:p>
    <w:p w:rsidRDefault="00F92A47" w:rsidP="0047449D" w:rsidR="00F92A47">
      <w:pPr>
        <w:jc w:val="both"/>
      </w:pPr>
    </w:p>
    <w:p w:rsidRDefault="00444DB2" w:rsidP="007D6694" w:rsidR="006F32FE">
      <w:pPr>
        <w:jc w:val="both"/>
      </w:pPr>
      <w:r>
        <w:tab/>
      </w:r>
    </w:p>
    <w:p w:rsidRDefault="006F32FE" w:rsidR="006F32FE">
      <w:r>
        <w:tab/>
      </w:r>
      <w:r>
        <w:tab/>
        <w:t xml:space="preserve">U Slavonskom Brodu, </w:t>
      </w:r>
      <w:r w:rsidR="00F92A47">
        <w:t>2</w:t>
      </w:r>
      <w:r w:rsidR="00387CC7">
        <w:t>2</w:t>
      </w:r>
      <w:r w:rsidR="00F92A47">
        <w:t>.</w:t>
      </w:r>
      <w:r w:rsidR="00387CC7">
        <w:t xml:space="preserve"> prosinca</w:t>
      </w:r>
      <w:r w:rsidR="00E72251">
        <w:t xml:space="preserve"> 201</w:t>
      </w:r>
      <w:r w:rsidR="00387CC7">
        <w:t>6</w:t>
      </w:r>
      <w:r>
        <w:t>.</w:t>
      </w:r>
    </w:p>
    <w:p w:rsidRDefault="003A01E1" w:rsidR="003A01E1"/>
    <w:p w:rsidRDefault="006F32FE" w:rsidR="006F32FE">
      <w:r>
        <w:t xml:space="preserve">                                                                                                      STEČAJNI SUDAC:</w:t>
      </w:r>
    </w:p>
    <w:p w:rsidRDefault="006F32FE" w:rsidR="006F32FE"/>
    <w:p w:rsidRDefault="006F32FE" w:rsidR="006F32FE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7110C2" w:rsidR="007110C2" w:rsidRPr="007110C2">
      <w:pPr>
        <w:rPr>
          <w:sz w:val="20"/>
          <w:szCs w:val="20"/>
        </w:rPr>
      </w:pPr>
      <w:r w:rsidRPr="007110C2">
        <w:rPr>
          <w:b/>
          <w:sz w:val="20"/>
          <w:szCs w:val="20"/>
        </w:rPr>
        <w:t>NAPUTAK O PRAVNOM LIJEKU</w:t>
      </w:r>
      <w:r w:rsidRPr="007110C2">
        <w:rPr>
          <w:sz w:val="20"/>
          <w:szCs w:val="20"/>
        </w:rPr>
        <w:t>:</w:t>
      </w:r>
    </w:p>
    <w:p w:rsidRDefault="002C1F76" w:rsidR="002C1F76">
      <w:pPr>
        <w:rPr>
          <w:sz w:val="20"/>
          <w:szCs w:val="20"/>
        </w:rPr>
      </w:pPr>
      <w:r>
        <w:rPr>
          <w:sz w:val="20"/>
          <w:szCs w:val="20"/>
        </w:rPr>
        <w:t>Protiv ovoga rješenja dopuštena je žalba u roku od 8 dana</w:t>
      </w:r>
    </w:p>
    <w:p w:rsidRDefault="00101DDC" w:rsidR="002C1F76">
      <w:pPr>
        <w:rPr>
          <w:sz w:val="20"/>
          <w:szCs w:val="20"/>
        </w:rPr>
      </w:pPr>
      <w:r>
        <w:rPr>
          <w:sz w:val="20"/>
          <w:szCs w:val="20"/>
        </w:rPr>
        <w:t>od dana dostave rješenja, a</w:t>
      </w:r>
      <w:r w:rsidR="002C1F76">
        <w:rPr>
          <w:sz w:val="20"/>
          <w:szCs w:val="20"/>
        </w:rPr>
        <w:t xml:space="preserve"> dostava se smatra obavljenom </w:t>
      </w:r>
    </w:p>
    <w:p w:rsidRDefault="002C1F76" w:rsidR="002C1F76">
      <w:pPr>
        <w:rPr>
          <w:sz w:val="20"/>
          <w:szCs w:val="20"/>
        </w:rPr>
      </w:pPr>
      <w:r>
        <w:rPr>
          <w:sz w:val="20"/>
          <w:szCs w:val="20"/>
        </w:rPr>
        <w:t>istekom osmog dana od dana objave</w:t>
      </w:r>
      <w:r w:rsidR="00101DDC">
        <w:rPr>
          <w:sz w:val="20"/>
          <w:szCs w:val="20"/>
        </w:rPr>
        <w:t xml:space="preserve"> rješenja</w:t>
      </w:r>
      <w:r>
        <w:rPr>
          <w:sz w:val="20"/>
          <w:szCs w:val="20"/>
        </w:rPr>
        <w:t xml:space="preserve"> na mrežnoj</w:t>
      </w:r>
    </w:p>
    <w:p w:rsidRDefault="002C1F76" w:rsidP="002C1F76" w:rsidR="007110C2" w:rsidRPr="007110C2">
      <w:pPr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</w:p>
    <w:p w:rsidRDefault="006F32FE" w:rsidR="006F32FE"/>
    <w:p w:rsidRDefault="002C1F76" w:rsidR="002C1F76"/>
    <w:p w:rsidRDefault="006F32FE" w:rsidR="006F32FE">
      <w:r>
        <w:t>Dostaviti</w:t>
      </w:r>
      <w:r w:rsidR="0070286A">
        <w:t xml:space="preserve"> putem mrežne stanice e-oglasna ploča suda:</w:t>
      </w:r>
    </w:p>
    <w:p w:rsidRDefault="0070286A" w:rsidR="0070286A">
      <w:r>
        <w:t>1. stečajnom upravitelju</w:t>
      </w:r>
    </w:p>
    <w:p w:rsidRDefault="006F32FE" w:rsidR="0066221B">
      <w:r>
        <w:t xml:space="preserve">2. </w:t>
      </w:r>
      <w:r w:rsidR="00F92A47">
        <w:t>članovima Odbora vjerovnika</w:t>
      </w:r>
    </w:p>
    <w:sectPr w:rsidR="006622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60BCB"/>
    <w:rsid w:val="00066578"/>
    <w:rsid w:val="00072AB2"/>
    <w:rsid w:val="00072F7B"/>
    <w:rsid w:val="00083A8E"/>
    <w:rsid w:val="000A0C55"/>
    <w:rsid w:val="000A4AD2"/>
    <w:rsid w:val="000E5DE2"/>
    <w:rsid w:val="00101DDC"/>
    <w:rsid w:val="00113FA2"/>
    <w:rsid w:val="00135D9D"/>
    <w:rsid w:val="0017752C"/>
    <w:rsid w:val="001A6179"/>
    <w:rsid w:val="001E58E9"/>
    <w:rsid w:val="0020297C"/>
    <w:rsid w:val="002077C6"/>
    <w:rsid w:val="002558E3"/>
    <w:rsid w:val="00261D51"/>
    <w:rsid w:val="00263AAE"/>
    <w:rsid w:val="002B51BB"/>
    <w:rsid w:val="002C1F76"/>
    <w:rsid w:val="002E2E61"/>
    <w:rsid w:val="00305674"/>
    <w:rsid w:val="003566EE"/>
    <w:rsid w:val="0036211C"/>
    <w:rsid w:val="003641AC"/>
    <w:rsid w:val="00387CC7"/>
    <w:rsid w:val="003903EE"/>
    <w:rsid w:val="003A01E1"/>
    <w:rsid w:val="003D7CD6"/>
    <w:rsid w:val="003F0574"/>
    <w:rsid w:val="003F738E"/>
    <w:rsid w:val="004078B7"/>
    <w:rsid w:val="00407B92"/>
    <w:rsid w:val="00413956"/>
    <w:rsid w:val="00444DB2"/>
    <w:rsid w:val="0047449D"/>
    <w:rsid w:val="00490C02"/>
    <w:rsid w:val="0049405C"/>
    <w:rsid w:val="00495E92"/>
    <w:rsid w:val="00524A7E"/>
    <w:rsid w:val="00525316"/>
    <w:rsid w:val="0056033B"/>
    <w:rsid w:val="0056203D"/>
    <w:rsid w:val="00577F11"/>
    <w:rsid w:val="005872D8"/>
    <w:rsid w:val="00604B3E"/>
    <w:rsid w:val="00607264"/>
    <w:rsid w:val="006216E3"/>
    <w:rsid w:val="00635597"/>
    <w:rsid w:val="006470CE"/>
    <w:rsid w:val="006515C1"/>
    <w:rsid w:val="00654EFB"/>
    <w:rsid w:val="0066221B"/>
    <w:rsid w:val="00691B44"/>
    <w:rsid w:val="006A182B"/>
    <w:rsid w:val="006B01AB"/>
    <w:rsid w:val="006F32FE"/>
    <w:rsid w:val="006F3F54"/>
    <w:rsid w:val="006F4030"/>
    <w:rsid w:val="0070286A"/>
    <w:rsid w:val="007110C2"/>
    <w:rsid w:val="00762005"/>
    <w:rsid w:val="00764A1A"/>
    <w:rsid w:val="00772B28"/>
    <w:rsid w:val="007D6694"/>
    <w:rsid w:val="007E4A3A"/>
    <w:rsid w:val="00816430"/>
    <w:rsid w:val="0083716E"/>
    <w:rsid w:val="00843F19"/>
    <w:rsid w:val="00844CF2"/>
    <w:rsid w:val="00846F25"/>
    <w:rsid w:val="008923A3"/>
    <w:rsid w:val="008959B6"/>
    <w:rsid w:val="008A037C"/>
    <w:rsid w:val="008B7058"/>
    <w:rsid w:val="008C29A2"/>
    <w:rsid w:val="008C62C7"/>
    <w:rsid w:val="008E65BD"/>
    <w:rsid w:val="008F7801"/>
    <w:rsid w:val="00914D1B"/>
    <w:rsid w:val="00950485"/>
    <w:rsid w:val="0097538B"/>
    <w:rsid w:val="0099728D"/>
    <w:rsid w:val="009C62A2"/>
    <w:rsid w:val="009F49CC"/>
    <w:rsid w:val="00A42547"/>
    <w:rsid w:val="00A70F51"/>
    <w:rsid w:val="00A71638"/>
    <w:rsid w:val="00AC5473"/>
    <w:rsid w:val="00AE0A5C"/>
    <w:rsid w:val="00B1128E"/>
    <w:rsid w:val="00B16383"/>
    <w:rsid w:val="00B202B5"/>
    <w:rsid w:val="00B260A8"/>
    <w:rsid w:val="00B348C1"/>
    <w:rsid w:val="00B5576C"/>
    <w:rsid w:val="00BA5CAE"/>
    <w:rsid w:val="00BB01EA"/>
    <w:rsid w:val="00BC3306"/>
    <w:rsid w:val="00BD48F8"/>
    <w:rsid w:val="00BD7C05"/>
    <w:rsid w:val="00BE1DC7"/>
    <w:rsid w:val="00BE654F"/>
    <w:rsid w:val="00BF1B83"/>
    <w:rsid w:val="00C57F0B"/>
    <w:rsid w:val="00C8556A"/>
    <w:rsid w:val="00D14C7D"/>
    <w:rsid w:val="00D401C9"/>
    <w:rsid w:val="00D470BD"/>
    <w:rsid w:val="00D62F70"/>
    <w:rsid w:val="00D67B34"/>
    <w:rsid w:val="00DA4C00"/>
    <w:rsid w:val="00DB590C"/>
    <w:rsid w:val="00DD5046"/>
    <w:rsid w:val="00DD7082"/>
    <w:rsid w:val="00DE0CB9"/>
    <w:rsid w:val="00DF4DE0"/>
    <w:rsid w:val="00E01EB6"/>
    <w:rsid w:val="00E20901"/>
    <w:rsid w:val="00E22067"/>
    <w:rsid w:val="00E569F5"/>
    <w:rsid w:val="00E6487D"/>
    <w:rsid w:val="00E72251"/>
    <w:rsid w:val="00EA6D4D"/>
    <w:rsid w:val="00ED442F"/>
    <w:rsid w:val="00F05448"/>
    <w:rsid w:val="00F21F27"/>
    <w:rsid w:val="00F2467B"/>
    <w:rsid w:val="00F92A47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6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6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2012.</izvorni_sadrzaj>
    <derivirana_varijabla naziv="DomainObject.Predmet.DatumOsnivanja_1">16.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2016.</izvorni_sadrzaj>
    <derivirana_varijabla naziv="DomainObject.Predmet.DatumRjesavanja_1">21.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St-206/2012</izvorni_sadrzaj>
    <derivirana_varijabla naziv="DomainObject.Predmet.OznakaBroj_1">St-206/2012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I -III ukal.11</izvorni_sadrzaj>
    <derivirana_varijabla naziv="DomainObject.Predmet.PrimjedbaSuca_1">I -III ukal.11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 SLOGA  IMK   d.d.  POŽEGA</izvorni_sadrzaj>
    <derivirana_varijabla naziv="DomainObject.Predmet.ProtustrankaFormated_1">   SLOGA  IMK   d.d.  POŽEGA</derivirana_varijabla>
  </DomainObject.Predmet.ProtustrankaFormated>
  <DomainObject.Predmet.ProtustrankaFormatedOIB>
    <izvorni_sadrzaj>   SLOGA  IMK   d.d.  POŽEGA, OIB 96668788087</izvorni_sadrzaj>
    <derivirana_varijabla naziv="DomainObject.Predmet.ProtustrankaFormatedOIB_1">   SLOGA  IMK   d.d.  POŽEGA, OIB 96668788087</derivirana_varijabla>
  </DomainObject.Predmet.ProtustrankaFormatedOIB>
  <DomainObject.Predmet.ProtustrankaFormatedWithAdress>
    <izvorni_sadrzaj>  SLOGA  IMK   d.d.  POŽEGA, Arslanovci 58, 34000 Požega</izvorni_sadrzaj>
    <derivirana_varijabla naziv="DomainObject.Predmet.ProtustrankaFormatedWithAdress_1">  SLOGA  IMK   d.d.  POŽEGA, Arslanovci 58, 34000 Požega</derivirana_varijabla>
  </DomainObject.Predmet.ProtustrankaFormatedWithAdress>
  <DomainObject.Predmet.ProtustrankaFormatedWithAdressOIB>
    <izvorni_sadrzaj>  SLOGA  IMK   d.d.  POŽEGA, OIB 96668788087, Arslanovci 58, 34000 Požega</izvorni_sadrzaj>
    <derivirana_varijabla naziv="DomainObject.Predmet.ProtustrankaFormatedWithAdressOIB_1">  SLOGA  IMK   d.d.  POŽEGA, OIB 96668788087, Arslanovci 58, 34000 Požega</derivirana_varijabla>
  </DomainObject.Predmet.ProtustrankaFormatedWithAdressOIB>
  <DomainObject.Predmet.ProtustrankaWithAdress>
    <izvorni_sadrzaj> SLOGA  IMK   d.d.  POŽEGA Arslanovci 58, 34000 Požega</izvorni_sadrzaj>
    <derivirana_varijabla naziv="DomainObject.Predmet.ProtustrankaWithAdress_1"> SLOGA  IMK   d.d.  POŽEGA Arslanovci 58, 34000 Požega</derivirana_varijabla>
  </DomainObject.Predmet.ProtustrankaWithAdress>
  <DomainObject.Predmet.ProtustrankaWithAdressOIB>
    <izvorni_sadrzaj> SLOGA  IMK   d.d.  POŽEGA, OIB 96668788087, Arslanovci 58, 34000 Požega</izvorni_sadrzaj>
    <derivirana_varijabla naziv="DomainObject.Predmet.ProtustrankaWithAdressOIB_1"> SLOGA  IMK   d.d.  POŽEGA, OIB 96668788087, Arslanovci 58, 34000 Požega</derivirana_varijabla>
  </DomainObject.Predmet.ProtustrankaWithAdressOIB>
  <DomainObject.Predmet.ProtustrankaNazivFormated>
    <izvorni_sadrzaj> SLOGA  IMK   d.d.  POŽEGA</izvorni_sadrzaj>
    <derivirana_varijabla naziv="DomainObject.Predmet.ProtustrankaNazivFormated_1"> SLOGA  IMK   d.d.  POŽEGA</derivirana_varijabla>
  </DomainObject.Predmet.ProtustrankaNazivFormated>
  <DomainObject.Predmet.ProtustrankaNazivFormatedOIB>
    <izvorni_sadrzaj> SLOGA  IMK   d.d.  POŽEGA, OIB 96668788087</izvorni_sadrzaj>
    <derivirana_varijabla naziv="DomainObject.Predmet.ProtustrankaNazivFormatedOIB_1"> SLOGA  IMK   d.d.  POŽEGA, OIB 96668788087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SLOGA  IMK d.d.  POŽEGA</izvorni_sadrzaj>
    <derivirana_varijabla naziv="DomainObject.Predmet.StrankaFormated_1">  SLOGA  IMK d.d.  POŽEGA</derivirana_varijabla>
  </DomainObject.Predmet.StrankaFormated>
  <DomainObject.Predmet.StrankaFormatedOIB>
    <izvorni_sadrzaj>  SLOGA  IMK d.d.  POŽEGA, OIB 96668788087</izvorni_sadrzaj>
    <derivirana_varijabla naziv="DomainObject.Predmet.StrankaFormatedOIB_1">  SLOGA  IMK d.d.  POŽEGA, OIB 96668788087</derivirana_varijabla>
  </DomainObject.Predmet.StrankaFormatedOIB>
  <DomainObject.Predmet.StrankaFormatedWithAdress>
    <izvorni_sadrzaj> SLOGA  IMK d.d.  POŽEGA, Arslanovci 58, 34000 Požega</izvorni_sadrzaj>
    <derivirana_varijabla naziv="DomainObject.Predmet.StrankaFormatedWithAdress_1"> SLOGA  IMK d.d.  POŽEGA, Arslanovci 58, 34000 Požega</derivirana_varijabla>
  </DomainObject.Predmet.StrankaFormatedWithAdress>
  <DomainObject.Predmet.StrankaFormatedWithAdressOIB>
    <izvorni_sadrzaj> SLOGA  IMK d.d.  POŽEGA, OIB 96668788087, Arslanovci 58, 34000 Požega</izvorni_sadrzaj>
    <derivirana_varijabla naziv="DomainObject.Predmet.StrankaFormatedWithAdressOIB_1"> SLOGA  IMK d.d.  POŽEGA, OIB 96668788087, Arslanovci 58, 34000 Požega</derivirana_varijabla>
  </DomainObject.Predmet.StrankaFormatedWithAdressOIB>
  <DomainObject.Predmet.StrankaWithAdress>
    <izvorni_sadrzaj>SLOGA  IMK d.d.  POŽEGA Arslanovci 58,34000 Požega</izvorni_sadrzaj>
    <derivirana_varijabla naziv="DomainObject.Predmet.StrankaWithAdress_1">SLOGA  IMK d.d.  POŽEGA Arslanovci 58,34000 Požega</derivirana_varijabla>
  </DomainObject.Predmet.StrankaWithAdress>
  <DomainObject.Predmet.StrankaWithAdressOIB>
    <izvorni_sadrzaj>SLOGA  IMK d.d.  POŽEGA, OIB 96668788087, Arslanovci 58,34000 Požega</izvorni_sadrzaj>
    <derivirana_varijabla naziv="DomainObject.Predmet.StrankaWithAdressOIB_1">SLOGA  IMK d.d.  POŽEGA, OIB 96668788087, Arslanovci 58,34000 Požega</derivirana_varijabla>
  </DomainObject.Predmet.StrankaWithAdressOIB>
  <DomainObject.Predmet.StrankaNazivFormated>
    <izvorni_sadrzaj>SLOGA  IMK d.d.  POŽEGA</izvorni_sadrzaj>
    <derivirana_varijabla naziv="DomainObject.Predmet.StrankaNazivFormated_1">SLOGA  IMK d.d.  POŽEGA</derivirana_varijabla>
  </DomainObject.Predmet.StrankaNazivFormated>
  <DomainObject.Predmet.StrankaNazivFormatedOIB>
    <izvorni_sadrzaj>SLOGA  IMK d.d.  POŽEGA, OIB 96668788087</izvorni_sadrzaj>
    <derivirana_varijabla naziv="DomainObject.Predmet.StrankaNazivFormatedOIB_1">SLOGA  IMK d.d.  POŽEGA, OIB 96668788087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SLOGA  IMK d.d.  POŽEGA</item>
    </izvorni_sadrzaj>
    <derivirana_varijabla naziv="DomainObject.Predmet.StrankaListFormated_1">
      <item>SLOGA  IMK d.d.  POŽEGA</item>
    </derivirana_varijabla>
  </DomainObject.Predmet.StrankaListFormated>
  <DomainObject.Predmet.StrankaListFormatedOIB>
    <izvorni_sadrzaj>
      <item>SLOGA  IMK d.d.  POŽEGA, OIB 96668788087</item>
    </izvorni_sadrzaj>
    <derivirana_varijabla naziv="DomainObject.Predmet.StrankaListFormatedOIB_1">
      <item>SLOGA  IMK d.d.  POŽEGA, OIB 96668788087</item>
    </derivirana_varijabla>
  </DomainObject.Predmet.StrankaListFormatedOIB>
  <DomainObject.Predmet.StrankaListFormatedWithAdress>
    <izvorni_sadrzaj>
      <item>SLOGA  IMK d.d.  POŽEGA, Arslanovci 58, 34000 Požega</item>
    </izvorni_sadrzaj>
    <derivirana_varijabla naziv="DomainObject.Predmet.StrankaListFormatedWithAdress_1">
      <item>SLOGA  IMK d.d.  POŽEGA, Arslanovci 58, 34000 Požega</item>
    </derivirana_varijabla>
  </DomainObject.Predmet.StrankaListFormatedWithAdress>
  <DomainObject.Predmet.StrankaListFormatedWithAdressOIB>
    <izvorni_sadrzaj>
      <item>SLOGA  IMK d.d.  POŽEGA, OIB 96668788087, Arslanovci 58, 34000 Požega</item>
    </izvorni_sadrzaj>
    <derivirana_varijabla naziv="DomainObject.Predmet.StrankaListFormatedWithAdressOIB_1">
      <item>SLOGA  IMK d.d.  POŽEGA, OIB 96668788087, Arslanovci 58, 34000 Požega</item>
    </derivirana_varijabla>
  </DomainObject.Predmet.StrankaListFormatedWithAdressOIB>
  <DomainObject.Predmet.StrankaListNazivFormated>
    <izvorni_sadrzaj>
      <item>SLOGA  IMK d.d.  POŽEGA</item>
    </izvorni_sadrzaj>
    <derivirana_varijabla naziv="DomainObject.Predmet.StrankaListNazivFormated_1">
      <item>SLOGA  IMK d.d.  POŽEGA</item>
    </derivirana_varijabla>
  </DomainObject.Predmet.StrankaListNazivFormated>
  <DomainObject.Predmet.StrankaListNazivFormatedOIB>
    <izvorni_sadrzaj>
      <item>SLOGA  IMK d.d.  POŽEGA, OIB 96668788087</item>
    </izvorni_sadrzaj>
    <derivirana_varijabla naziv="DomainObject.Predmet.StrankaListNazivFormatedOIB_1">
      <item>SLOGA  IMK d.d.  POŽEGA, OIB 96668788087</item>
    </derivirana_varijabla>
  </DomainObject.Predmet.StrankaListNazivFormatedOIB>
  <DomainObject.Predmet.ProtuStrankaListFormated>
    <izvorni_sadrzaj>
      <item> SLOGA  IMK   d.d.  POŽEGA</item>
    </izvorni_sadrzaj>
    <derivirana_varijabla naziv="DomainObject.Predmet.ProtuStrankaListFormated_1">
      <item> SLOGA  IMK   d.d.  POŽEGA</item>
    </derivirana_varijabla>
  </DomainObject.Predmet.ProtuStrankaListFormated>
  <DomainObject.Predmet.ProtuStrankaListFormatedOIB>
    <izvorni_sadrzaj>
      <item> SLOGA  IMK   d.d.  POŽEGA, OIB 96668788087</item>
    </izvorni_sadrzaj>
    <derivirana_varijabla naziv="DomainObject.Predmet.ProtuStrankaListFormatedOIB_1">
      <item> SLOGA  IMK   d.d.  POŽEGA, OIB 96668788087</item>
    </derivirana_varijabla>
  </DomainObject.Predmet.ProtuStrankaListFormatedOIB>
  <DomainObject.Predmet.ProtuStrankaListFormatedWithAdress>
    <izvorni_sadrzaj>
      <item> SLOGA  IMK   d.d.  POŽEGA, Arslanovci 58, 34000 Požega</item>
    </izvorni_sadrzaj>
    <derivirana_varijabla naziv="DomainObject.Predmet.ProtuStrankaListFormatedWithAdress_1">
      <item> SLOGA  IMK   d.d.  POŽEGA, Arslanovci 58, 34000 Požega</item>
    </derivirana_varijabla>
  </DomainObject.Predmet.ProtuStrankaListFormatedWithAdress>
  <DomainObject.Predmet.ProtuStrankaListFormatedWithAdressOIB>
    <izvorni_sadrzaj>
      <item> SLOGA  IMK   d.d.  POŽEGA, OIB 96668788087, Arslanovci 58, 34000 Požega</item>
    </izvorni_sadrzaj>
    <derivirana_varijabla naziv="DomainObject.Predmet.ProtuStrankaListFormatedWithAdressOIB_1">
      <item> SLOGA  IMK   d.d.  POŽEGA, OIB 96668788087, Arslanovci 58, 34000 Požega</item>
    </derivirana_varijabla>
  </DomainObject.Predmet.ProtuStrankaListFormatedWithAdressOIB>
  <DomainObject.Predmet.ProtuStrankaListNazivFormated>
    <izvorni_sadrzaj>
      <item> SLOGA  IMK   d.d.  POŽEGA</item>
    </izvorni_sadrzaj>
    <derivirana_varijabla naziv="DomainObject.Predmet.ProtuStrankaListNazivFormated_1">
      <item> SLOGA  IMK   d.d.  POŽEGA</item>
    </derivirana_varijabla>
  </DomainObject.Predmet.ProtuStrankaListNazivFormated>
  <DomainObject.Predmet.ProtuStrankaListNazivFormatedOIB>
    <izvorni_sadrzaj>
      <item> SLOGA  IMK   d.d.  POŽEGA, OIB 96668788087</item>
    </izvorni_sadrzaj>
    <derivirana_varijabla naziv="DomainObject.Predmet.ProtuStrankaListNazivFormatedOIB_1">
      <item> SLOGA  IMK   d.d.  POŽEGA, OIB 96668788087</item>
    </derivirana_varijabla>
  </DomainObject.Predmet.ProtuStrankaListNazivFormatedOIB>
  <DomainObject.Predmet.OstaliList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OstaliListFormated>
  <DomainObject.Predmet.OstaliList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OstaliListFormatedOIB>
  <DomainObject.Predmet.OstaliListFormatedWithAdress>
    <izvorni_sadrzaj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WithAdress_1"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OstaliListFormatedWithAdress>
  <DomainObject.Predmet.OstaliListFormatedWithAdressOIB>
    <izvorni_sadrzaj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WithAdressOIB_1"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OstaliListFormatedWithAdressOIB>
  <DomainObject.Predmet.OstaliListNaziv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Naziv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OstaliListNazivFormated>
  <DomainObject.Predmet.OstaliListNaziv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Naziv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SLOGA  IMK d.d.  POŽEGA</izvorni_sadrzaj>
    <derivirana_varijabla naziv="DomainObject.Predmet.StrankaIDrugi_1">SLOGA  IMK d.d.  POŽEGA</derivirana_varijabla>
  </DomainObject.Predmet.StrankaIDrugi>
  <DomainObject.Predmet.ProtustrankaIDrugi>
    <izvorni_sadrzaj> SLOGA  IMK   d.d.  POŽEGA</izvorni_sadrzaj>
    <derivirana_varijabla naziv="DomainObject.Predmet.ProtustrankaIDrugi_1"> SLOGA  IMK   d.d.  POŽEGA</derivirana_varijabla>
  </DomainObject.Predmet.ProtustrankaIDrugi>
  <DomainObject.Predmet.StrankaIDrugiAdressOIB>
    <izvorni_sadrzaj>SLOGA  IMK d.d.  POŽEGA, OIB 96668788087, Arslanovci 58, 34000 Požega</izvorni_sadrzaj>
    <derivirana_varijabla naziv="DomainObject.Predmet.StrankaIDrugiAdressOIB_1">SLOGA  IMK d.d.  POŽEGA, OIB 96668788087, Arslanovci 58, 34000 Požega</derivirana_varijabla>
  </DomainObject.Predmet.StrankaIDrugiAdressOIB>
  <DomainObject.Predmet.ProtustrankaIDrugiAdressOIB>
    <izvorni_sadrzaj> SLOGA  IMK   d.d.  POŽEGA, OIB 96668788087, Arslanovci 58, 34000 Požega</izvorni_sadrzaj>
    <derivirana_varijabla naziv="DomainObject.Predmet.ProtustrankaIDrugiAdressOIB_1"> SLOGA  IMK   d.d.  POŽEGA, OIB 96668788087,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2016.</izvorni_sadrzaj>
    <derivirana_varijabla naziv="DomainObject.Predmet.OdlukaRjesenje.DatumDonosenjaOdluke_1">21.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St-206/2012-262</izvorni_sadrzaj>
    <derivirana_varijabla naziv="DomainObject.Predmet.OdlukaRjesenje.Oznaka_1">St-206/2012-262</derivirana_varijabla>
  </DomainObject.Predmet.OdlukaRjesenje.Oznaka>
  <DomainObject.Predmet.SudioniciListNaziv>
    <izvorni_sadrzaj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SudioniciListNaziv_1"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SudioniciListNaziv>
  <DomainObject.Predmet.SudioniciListAdressOIB>
    <izvorni_sadrzaj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SudioniciListAdressOIB_1"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  <item>, OIB null</item>
    </izvorni_sadrzaj>
    <derivirana_varijabla naziv="DomainObject.Predmet.SudioniciListNazivOIB_1"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E6B46-FA93-4150-A06D-40817CF6B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486</properties:Words>
  <properties:Characters>2572</properties:Characters>
  <properties:Lines>77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2016-12-22T12:06:00Z</dcterms:created>
  <dc:creator>Korisnik</dc:creator>
  <cp:lastModifiedBy>wsadmin</cp:lastModifiedBy>
  <cp:lastPrinted>2016-12-22T08:25:00Z</cp:lastPrinted>
  <dcterms:modified xmlns:xsi="http://www.w3.org/2001/XMLSchema-instance" xsi:type="dcterms:W3CDTF">2016-12-22T12:29:00Z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