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d37e" w14:paraId="297d37e" w:rsidRDefault="004D30A8" w:rsidR="004D30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B26275">
      <w:r w:rsidRPr="00B26275">
        <w:t xml:space="preserve">  REPUBLIKA HRVATSKA</w:t>
      </w:r>
    </w:p>
    <w:p w:rsidRDefault="009236B9" w:rsidP="009236B9" w:rsidR="009236B9" w:rsidRPr="00B26275">
      <w:r w:rsidRPr="00B26275">
        <w:t xml:space="preserve">   Trgovački sud u Zagrebu</w:t>
      </w:r>
    </w:p>
    <w:p w:rsidRDefault="009236B9" w:rsidP="009236B9" w:rsidR="009236B9" w:rsidRPr="00B26275">
      <w:r w:rsidRPr="00B26275">
        <w:t xml:space="preserve">     Zagreb, Amruševa 2/II                                                     </w:t>
      </w:r>
      <w:r w:rsidR="004D30A8">
        <w:t xml:space="preserve">                           </w:t>
      </w:r>
      <w:r w:rsidRPr="00B26275">
        <w:t>72 St-</w:t>
      </w:r>
      <w:r w:rsidR="00C73510">
        <w:t>465/2014</w:t>
      </w:r>
      <w:r w:rsidR="00896A37">
        <w:t>-234</w:t>
      </w:r>
    </w:p>
    <w:p w:rsidRDefault="009236B9" w:rsidP="009236B9" w:rsidR="009236B9" w:rsidRPr="00B26275">
      <w:pPr>
        <w:jc w:val="center"/>
        <w:rPr>
          <w:b/>
        </w:rPr>
      </w:pPr>
    </w:p>
    <w:p w:rsidRDefault="00896A37" w:rsidP="00896A37" w:rsidR="00896A37" w:rsidRPr="00896A37">
      <w:pPr>
        <w:ind w:left="2832"/>
        <w:rPr>
          <w:sz w:val="28"/>
          <w:szCs w:val="28"/>
        </w:rPr>
      </w:pPr>
      <w:r w:rsidRPr="00896A37">
        <w:rPr>
          <w:sz w:val="28"/>
          <w:szCs w:val="28"/>
        </w:rPr>
        <w:t xml:space="preserve">     REPUBLIKA HRVATSKA</w:t>
      </w:r>
    </w:p>
    <w:p w:rsidRDefault="009236B9" w:rsidP="009236B9" w:rsidR="009236B9" w:rsidRPr="00B26275">
      <w:pPr>
        <w:jc w:val="center"/>
        <w:rPr>
          <w:b/>
        </w:rPr>
      </w:pPr>
      <w:r w:rsidRPr="00B26275">
        <w:rPr>
          <w:b/>
        </w:rPr>
        <w:t xml:space="preserve">Z A K LJ U Č A K </w:t>
      </w:r>
    </w:p>
    <w:p w:rsidRDefault="009236B9" w:rsidP="009236B9" w:rsidR="009236B9" w:rsidRPr="00B26275">
      <w:pPr>
        <w:jc w:val="center"/>
      </w:pPr>
    </w:p>
    <w:p w:rsidRDefault="00C73510" w:rsidP="00C73510" w:rsidR="00C73510" w:rsidRPr="00A63C37">
      <w:pPr>
        <w:ind w:firstLine="720"/>
        <w:jc w:val="both"/>
      </w:pPr>
      <w:r w:rsidRPr="00305779">
        <w:t xml:space="preserve">Trgovački sud u Zagrebu po sucu </w:t>
      </w:r>
      <w:r>
        <w:t>Nikoli Ribariću</w:t>
      </w:r>
      <w:r w:rsidRPr="00305779">
        <w:t xml:space="preserve">, kao stečajnom sucu u stečajnom postupku nad dužnikom </w:t>
      </w:r>
      <w:r>
        <w:t>VOĆE ROYAL d.o.o.</w:t>
      </w:r>
      <w:r w:rsidRPr="006642F9">
        <w:t xml:space="preserve"> u stečaju, </w:t>
      </w:r>
      <w:r>
        <w:t>Zagreb</w:t>
      </w:r>
      <w:r w:rsidRPr="006642F9">
        <w:t xml:space="preserve">,  </w:t>
      </w:r>
      <w:r>
        <w:t>Bulatova 20</w:t>
      </w:r>
      <w:r w:rsidRPr="006642F9">
        <w:t xml:space="preserve">, </w:t>
      </w:r>
      <w:r w:rsidRPr="00BC07D8">
        <w:t>OIB: 27354046277, MBS: 080427894</w:t>
      </w:r>
      <w:r w:rsidRPr="00B77DE6">
        <w:t xml:space="preserve">, </w:t>
      </w:r>
      <w:r>
        <w:t>dana 20</w:t>
      </w:r>
      <w:r w:rsidRPr="00B77DE6">
        <w:t>.</w:t>
      </w:r>
      <w:r>
        <w:t xml:space="preserve"> rujna</w:t>
      </w:r>
      <w:r w:rsidRPr="00B77DE6">
        <w:t xml:space="preserve"> 201</w:t>
      </w:r>
      <w:r>
        <w:t>8</w:t>
      </w:r>
      <w:r w:rsidRPr="00B77DE6">
        <w:t>.</w:t>
      </w:r>
      <w:r>
        <w:t>,</w:t>
      </w:r>
    </w:p>
    <w:p w:rsidRDefault="009236B9" w:rsidP="00E85DBF" w:rsidR="009236B9" w:rsidRPr="00B26275">
      <w:pPr>
        <w:rPr>
          <w:b/>
        </w:rPr>
      </w:pPr>
    </w:p>
    <w:p w:rsidRDefault="009236B9" w:rsidP="009236B9" w:rsidR="009236B9" w:rsidRPr="00B26275">
      <w:pPr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rPr>
          <w:b/>
        </w:rPr>
        <w:t xml:space="preserve">z a k  l j u č i o  j e </w:t>
      </w:r>
      <w:r w:rsidRPr="00B26275">
        <w:rPr>
          <w:b/>
        </w:rPr>
        <w:tab/>
      </w:r>
    </w:p>
    <w:p w:rsidRDefault="009236B9" w:rsidP="009236B9" w:rsidR="009236B9" w:rsidRPr="00B26275">
      <w:pPr>
        <w:jc w:val="both"/>
        <w:rPr>
          <w:b/>
        </w:rPr>
      </w:pP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392CC8" w:rsidR="00C73510"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</w:t>
      </w:r>
      <w:r w:rsidR="00C73510">
        <w:t xml:space="preserve">dobivene prodajom nekretnina i pokretnina </w:t>
      </w:r>
      <w:r w:rsidR="00392CC8" w:rsidRPr="002B70A0">
        <w:t xml:space="preserve">stečajnog dužnika </w:t>
      </w:r>
      <w:r w:rsidR="00C73510">
        <w:t>VOĆE ROYAL d.o.o.</w:t>
      </w:r>
      <w:r w:rsidR="00C73510" w:rsidRPr="006642F9">
        <w:t xml:space="preserve"> u stečaju, </w:t>
      </w:r>
      <w:r w:rsidR="00C73510">
        <w:t>Zagreb</w:t>
      </w:r>
      <w:r w:rsidR="00C73510" w:rsidRPr="006642F9">
        <w:t xml:space="preserve">,  </w:t>
      </w:r>
      <w:r w:rsidR="00C73510">
        <w:t>Bulatova 20</w:t>
      </w:r>
      <w:r w:rsidR="00C73510" w:rsidRPr="006642F9">
        <w:t xml:space="preserve">, </w:t>
      </w:r>
      <w:r w:rsidR="00C73510" w:rsidRPr="00BC07D8">
        <w:t>OIB: 27354046277, MBS: 080427894</w:t>
      </w:r>
      <w:r w:rsidR="00C73510">
        <w:t xml:space="preserve">, </w:t>
      </w:r>
      <w:r w:rsidR="007E22A2">
        <w:t>navedenih u Rješenju od dosudi od 27. ožujka 2018. godine</w:t>
      </w:r>
    </w:p>
    <w:p w:rsidRDefault="00C73510" w:rsidP="00392CC8" w:rsidR="00C73510"/>
    <w:p w:rsidRDefault="009F2BFA" w:rsidP="009F2BFA" w:rsidR="009F2BFA" w:rsidRPr="004A5E9A">
      <w:r w:rsidRPr="004A5E9A">
        <w:rPr>
          <w:b/>
        </w:rPr>
        <w:t>dos</w:t>
      </w:r>
      <w:r w:rsidR="00B6251B">
        <w:rPr>
          <w:b/>
        </w:rPr>
        <w:t>u</w:t>
      </w:r>
      <w:r w:rsidR="00997D5A">
        <w:rPr>
          <w:b/>
        </w:rPr>
        <w:t>đenih</w:t>
      </w:r>
      <w:r w:rsidRPr="004A5E9A">
        <w:rPr>
          <w:b/>
        </w:rPr>
        <w:t xml:space="preserve"> kupcu</w:t>
      </w:r>
      <w:r w:rsidRPr="004A5E9A">
        <w:t xml:space="preserve">, </w:t>
      </w:r>
      <w:r w:rsidR="00997D5A" w:rsidRPr="00997D5A">
        <w:t>NUTRIFIT FOOD d.o.o., OIB: 06285339470, Zagreb (Grad Zagreb), Dr. Franje Račkog 10</w:t>
      </w:r>
      <w:r w:rsidR="00997D5A">
        <w:t xml:space="preserve">, </w:t>
      </w:r>
    </w:p>
    <w:p w:rsidRDefault="00B271EB" w:rsidP="00392CC8" w:rsidR="00B271EB" w:rsidRPr="00B26275">
      <w:pPr>
        <w:jc w:val="both"/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  <w:r w:rsidR="00B6251B">
        <w:t xml:space="preserve"> dan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2D3963">
        <w:rPr>
          <w:b/>
        </w:rPr>
        <w:t>10</w:t>
      </w:r>
      <w:r w:rsidR="00E85DBF" w:rsidRPr="00B26275">
        <w:rPr>
          <w:b/>
        </w:rPr>
        <w:t>.</w:t>
      </w:r>
      <w:r w:rsidR="009F2BFA">
        <w:rPr>
          <w:b/>
        </w:rPr>
        <w:t xml:space="preserve"> </w:t>
      </w:r>
      <w:r w:rsidR="002D3963">
        <w:rPr>
          <w:b/>
        </w:rPr>
        <w:t>listopada</w:t>
      </w:r>
      <w:r w:rsidR="00E741B0" w:rsidRPr="00B26275">
        <w:rPr>
          <w:b/>
        </w:rPr>
        <w:t xml:space="preserve"> 201</w:t>
      </w:r>
      <w:r w:rsidR="002D3963">
        <w:rPr>
          <w:b/>
        </w:rPr>
        <w:t>8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 xml:space="preserve">u </w:t>
      </w:r>
      <w:r w:rsidR="002D3963">
        <w:rPr>
          <w:b/>
        </w:rPr>
        <w:t>11,00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E85DBF" w:rsidP="00E85DBF" w:rsidR="008137F2">
      <w:r w:rsidRPr="00B26275">
        <w:t>-Stečajni upravitelj</w:t>
      </w:r>
    </w:p>
    <w:p w:rsidRDefault="008137F2" w:rsidP="008137F2" w:rsidR="008137F2">
      <w:r>
        <w:t>1.</w:t>
      </w:r>
      <w:r>
        <w:tab/>
        <w:t>Stečajn</w:t>
      </w:r>
      <w:r w:rsidR="00064EE3">
        <w:t>i upravitelj</w:t>
      </w:r>
      <w:r>
        <w:t xml:space="preserve"> </w:t>
      </w:r>
    </w:p>
    <w:p w:rsidRDefault="008137F2" w:rsidP="00064EE3" w:rsidR="008137F2">
      <w:pPr>
        <w:ind w:hanging="705" w:left="705"/>
      </w:pPr>
      <w:r>
        <w:t>2.</w:t>
      </w:r>
      <w:r>
        <w:tab/>
        <w:t>HRVATSKA BANKA ZA OBNOVU I RAZVITAK ZAGREB, STROSSMAYEROV TRG 9</w:t>
      </w:r>
    </w:p>
    <w:p w:rsidRDefault="008137F2" w:rsidP="008137F2" w:rsidR="008137F2">
      <w:r>
        <w:t>3.</w:t>
      </w:r>
      <w:r>
        <w:tab/>
        <w:t xml:space="preserve">REPUBLIKA HRVATSKA, MINISTARSTVO FINANCIJA, </w:t>
      </w:r>
    </w:p>
    <w:p w:rsidRDefault="008137F2" w:rsidP="00064EE3" w:rsidR="008137F2">
      <w:pPr>
        <w:ind w:hanging="705" w:left="705"/>
      </w:pPr>
      <w:r>
        <w:t>4.</w:t>
      </w:r>
      <w:r>
        <w:tab/>
        <w:t>HRVATSKA AGENCIJA ZA MALO GOSPODARSTVO, INOVACIJE I INVESTICIJE, Prilaz Gjure Deželića 7, Zagreb,</w:t>
      </w:r>
    </w:p>
    <w:p w:rsidRDefault="008137F2" w:rsidP="008137F2" w:rsidR="008137F2">
      <w:r>
        <w:t>5.</w:t>
      </w:r>
      <w:r>
        <w:tab/>
        <w:t xml:space="preserve">CREDO BANKA d.d. u stečaju, Zrinjsko-Frankopanska 58, Split, </w:t>
      </w:r>
    </w:p>
    <w:p w:rsidRDefault="008137F2" w:rsidP="008137F2" w:rsidR="00DC241A">
      <w:pPr>
        <w:ind w:hanging="705" w:left="705"/>
      </w:pPr>
      <w:r>
        <w:t>6.</w:t>
      </w:r>
      <w:r>
        <w:tab/>
        <w:t>BOSNAPLOD D.D. ZA PROIZVODNJU I SPOLJNOTRGOVINSKI PROMET u stečaju, Bijeljinska 54, Brčko, BiH, zastupana po odvjetniku Jugoslavu Puran iz Bjelovara, J.Jelačića 121.</w:t>
      </w:r>
      <w:r>
        <w:tab/>
      </w:r>
    </w:p>
    <w:p w:rsidRDefault="00DC241A" w:rsidP="00DC241A" w:rsidR="00DC241A">
      <w:pPr>
        <w:jc w:val="both"/>
      </w:pPr>
      <w:r>
        <w:t>7.</w:t>
      </w:r>
      <w:r>
        <w:tab/>
      </w:r>
      <w:r w:rsidRPr="00DA3D64">
        <w:t>FOND ZA RAZVOJ I ZAPOŠLJAVANJE, ZAGREB, PREOBRAŽENSKA 4</w:t>
      </w:r>
    </w:p>
    <w:p w:rsidRDefault="00DC241A" w:rsidP="008137F2" w:rsidR="008137F2">
      <w:r>
        <w:t>8</w:t>
      </w:r>
      <w:r w:rsidR="008137F2">
        <w:t>.</w:t>
      </w:r>
      <w:r w:rsidR="008137F2">
        <w:tab/>
        <w:t>ŽDO Zagreb</w:t>
      </w:r>
    </w:p>
    <w:p w:rsidRDefault="008137F2" w:rsidP="008137F2" w:rsidR="008137F2"/>
    <w:p w:rsidRDefault="008137F2" w:rsidP="00E85DBF" w:rsidR="008137F2"/>
    <w:p w:rsidRDefault="008137F2" w:rsidP="00E85DBF" w:rsidR="008137F2"/>
    <w:p w:rsidRDefault="008137F2" w:rsidP="00E85DBF" w:rsidR="008137F2"/>
    <w:p w:rsidRDefault="003C7C8B" w:rsidP="00514B5F" w:rsidR="009236B9" w:rsidRPr="00B26275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751F93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B26275">
      <w:pPr>
        <w:jc w:val="both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304CB5">
        <w:t>20</w:t>
      </w:r>
      <w:r w:rsidRPr="00B26275">
        <w:t>.</w:t>
      </w:r>
      <w:r w:rsidR="00304CB5">
        <w:t xml:space="preserve"> rujna</w:t>
      </w:r>
      <w:r w:rsidRPr="00B26275">
        <w:t xml:space="preserve"> 201</w:t>
      </w:r>
      <w:r w:rsidR="00304CB5">
        <w:t>8</w:t>
      </w:r>
      <w:r w:rsidRPr="00B26275">
        <w:t xml:space="preserve">. </w:t>
      </w:r>
      <w:r w:rsidR="00B408BF">
        <w:t>godine</w:t>
      </w:r>
    </w:p>
    <w:p w:rsidRDefault="009236B9" w:rsidP="00E91121" w:rsidR="006F30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6F30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F309E" w:rsidP="00E91121" w:rsidR="006F30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F309E" w:rsidP="00E91121" w:rsidR="006F30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F309E" w:rsidP="00E91121" w:rsidR="006F30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F309E" w:rsidP="00E91121" w:rsidR="006F30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0A8" w:rsidP="006F309E" w:rsidR="004D30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35DA" w:rsidP="004D30A8" w:rsidR="004535DA">
      <w:pPr>
        <w:pStyle w:val="Tijeloteksta"/>
        <w:ind w:left="5760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4535DA" w:rsidP="009236B9" w:rsidR="004535DA">
      <w:pPr>
        <w:jc w:val="both"/>
      </w:pPr>
    </w:p>
    <w:p w:rsidRDefault="004535DA" w:rsidP="009236B9" w:rsidR="004535DA" w:rsidRPr="00B26275">
      <w:pPr>
        <w:jc w:val="both"/>
      </w:pPr>
    </w:p>
    <w:sectPr w:rsidSect="00A1673F" w:rsidR="004535DA" w:rsidRPr="00B2627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C0" w:rsidR="005D07C0">
      <w:r>
        <w:separator/>
      </w:r>
    </w:p>
  </w:endnote>
  <w:endnote w:id="0" w:type="continuationSeparator">
    <w:p w:rsidRDefault="005D07C0" w:rsidR="005D0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C0" w:rsidR="005D07C0">
      <w:r>
        <w:separator/>
      </w:r>
    </w:p>
  </w:footnote>
  <w:footnote w:id="0" w:type="continuationSeparator">
    <w:p w:rsidRDefault="005D07C0" w:rsidR="005D0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0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 w:rsidR="00DC241A">
      <w:t>465/2014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64EE3"/>
    <w:rsid w:val="00070A34"/>
    <w:rsid w:val="0012546E"/>
    <w:rsid w:val="0019569A"/>
    <w:rsid w:val="00230BAF"/>
    <w:rsid w:val="002D3963"/>
    <w:rsid w:val="00304CB5"/>
    <w:rsid w:val="003235EC"/>
    <w:rsid w:val="003533AA"/>
    <w:rsid w:val="00392CC8"/>
    <w:rsid w:val="003C7C8B"/>
    <w:rsid w:val="00440C7D"/>
    <w:rsid w:val="004535DA"/>
    <w:rsid w:val="004A5E9A"/>
    <w:rsid w:val="004D30A8"/>
    <w:rsid w:val="00514B5F"/>
    <w:rsid w:val="00532C35"/>
    <w:rsid w:val="00574CA8"/>
    <w:rsid w:val="00583176"/>
    <w:rsid w:val="005956F3"/>
    <w:rsid w:val="005D07C0"/>
    <w:rsid w:val="00681424"/>
    <w:rsid w:val="006F309E"/>
    <w:rsid w:val="006F6573"/>
    <w:rsid w:val="0072096D"/>
    <w:rsid w:val="0072396D"/>
    <w:rsid w:val="00751F93"/>
    <w:rsid w:val="007E22A2"/>
    <w:rsid w:val="008137F2"/>
    <w:rsid w:val="00823C59"/>
    <w:rsid w:val="00896A37"/>
    <w:rsid w:val="00904B41"/>
    <w:rsid w:val="00913520"/>
    <w:rsid w:val="009236B9"/>
    <w:rsid w:val="00997D5A"/>
    <w:rsid w:val="009A6894"/>
    <w:rsid w:val="009F2BFA"/>
    <w:rsid w:val="00A1673F"/>
    <w:rsid w:val="00A23DC5"/>
    <w:rsid w:val="00A5259F"/>
    <w:rsid w:val="00B26275"/>
    <w:rsid w:val="00B271EB"/>
    <w:rsid w:val="00B408BF"/>
    <w:rsid w:val="00B6251B"/>
    <w:rsid w:val="00B823CC"/>
    <w:rsid w:val="00C73510"/>
    <w:rsid w:val="00CF479F"/>
    <w:rsid w:val="00DC241A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0A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0A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Brkić; NUTRIFIT FOOD d.o.o. za proizvodnju, trgovinu i usluge</izvorni_sadrzaj>
    <derivirana_varijabla naziv="DomainObject.Predmet.StrankaFormated_1">  Sanja Brkić; NUTRIFIT FOOD d.o.o. za proizvodnju, trgovinu i usluge</derivirana_varijabla>
  </DomainObject.Predmet.StrankaFormated>
  <DomainObject.Predmet.StrankaFormatedOIB>
    <izvorni_sadrzaj>  Sanja Brkić, OIB 16439277259; NUTRIFIT FOOD d.o.o. za proizvodnju, trgovinu i usluge, OIB 06285339470</izvorni_sadrzaj>
    <derivirana_varijabla naziv="DomainObject.Predmet.StrankaFormatedOIB_1">  Sanja Brkić, OIB 16439277259; NUTRIFIT FOOD d.o.o. za proizvodnju, trgovinu i usluge, OIB 06285339470</derivirana_varijabla>
  </DomainObject.Predmet.StrankaFormatedOIB>
  <DomainObject.Predmet.StrankaFormatedWithAdress>
    <izvorni_sadrzaj> Sanja Brkić, Sunekov I.odvojak 31h, 10000 Zagreb; NUTRIFIT FOOD d.o.o. za proizvodnju, trgovinu i usluge, Dr. Franje Račkog 10, 10000 Zagreb</izvorni_sadrzaj>
    <derivirana_varijabla naziv="DomainObject.Predmet.StrankaFormatedWithAdress_1"> Sanja Brkić, Sunekov I.odvojak 31h, 10000 Zagreb; NUTRIFIT FOOD d.o.o. za proizvodnju, trgovinu i usluge, Dr. Franje Račkog 10, 10000 Zagreb</derivirana_varijabla>
  </DomainObject.Predmet.StrankaFormatedWithAdress>
  <DomainObject.Predmet.StrankaFormatedWithAdressOIB>
    <izvorni_sadrzaj> Sanja Brkić, OIB 16439277259, Sunekov I.odvojak 31h, 10000 Zagreb; NUTRIFIT FOOD d.o.o. za proizvodnju, trgovinu i usluge, OIB 06285339470, Dr. Franje Račkog 10, 10000 Zagreb</izvorni_sadrzaj>
    <derivirana_varijabla naziv="DomainObject.Predmet.StrankaFormatedWithAdressOIB_1"> Sanja Brkić, OIB 16439277259, Sunekov I.odvojak 31h, 10000 Zagreb; NUTRIFIT FOOD d.o.o. za proizvodnju, trgovinu i usluge, OIB 06285339470, Dr. Franje Račkog 10, 10000 Zagreb</derivirana_varijabla>
  </DomainObject.Predmet.StrankaFormatedWithAdressOIB>
  <DomainObject.Predmet.StrankaWithAdress>
    <izvorni_sadrzaj>Sanja Brkić Sunekov I.odvojak 31h,10000 Zagreb,NUTRIFIT FOOD d.o.o. za proizvodnju, trgovinu i usluge Dr. Franje Račkog 10,10000 Zagreb</izvorni_sadrzaj>
    <derivirana_varijabla naziv="DomainObject.Predmet.StrankaWithAdress_1">Sanja Brkić Sunekov I.odvojak 31h,10000 Zagreb,NUTRIFIT FOOD d.o.o. za proizvodnju, trgovinu i usluge Dr. Franje Račkog 10,10000 Zagreb</derivirana_varijabla>
  </DomainObject.Predmet.StrankaWithAdress>
  <DomainObject.Predmet.StrankaWithAdressOIB>
    <izvorni_sadrzaj>Sanja Brkić, OIB 16439277259, Sunekov I.odvojak 31h,10000 Zagreb,NUTRIFIT FOOD d.o.o. za proizvodnju, trgovinu i usluge, OIB 06285339470, Dr. Franje Račkog 10,10000 Zagreb</izvorni_sadrzaj>
    <derivirana_varijabla naziv="DomainObject.Predmet.StrankaWithAdressOIB_1">Sanja Brkić, OIB 16439277259, Sunekov I.odvojak 31h,10000 Zagreb,NUTRIFIT FOOD d.o.o. za proizvodnju, trgovinu i usluge, OIB 06285339470, Dr. Franje Račkog 10,10000 Zagreb</derivirana_varijabla>
  </DomainObject.Predmet.StrankaWithAdressOIB>
  <DomainObject.Predmet.StrankaNazivFormated>
    <izvorni_sadrzaj>Sanja Brkić,NUTRIFIT FOOD d.o.o. za proizvodnju, trgovinu i usluge</izvorni_sadrzaj>
    <derivirana_varijabla naziv="DomainObject.Predmet.StrankaNazivFormated_1">Sanja Brkić,NUTRIFIT FOOD d.o.o. za proizvodnju, trgovinu i usluge</derivirana_varijabla>
  </DomainObject.Predmet.StrankaNazivFormated>
  <DomainObject.Predmet.StrankaNazivFormatedOIB>
    <izvorni_sadrzaj>Sanja Brkić, OIB 16439277259,NUTRIFIT FOOD d.o.o. za proizvodnju, trgovinu i usluge, OIB 06285339470</izvorni_sadrzaj>
    <derivirana_varijabla naziv="DomainObject.Predmet.StrankaNazivFormatedOIB_1">Sanja Brkić, OIB 16439277259,NUTRIFIT FOOD d.o.o. za proizvodnju, trgovinu i usluge, OIB 06285339470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  <item>NUTRIFIT FOOD d.o.o. za proizvodnju, trgovinu i usluge</item>
    </izvorni_sadrzaj>
    <derivirana_varijabla naziv="DomainObject.Predmet.StrankaListFormated_1">
      <item>Sanja Brkić</item>
      <item>NUTRIFIT FOOD d.o.o. za proizvodnju, trgovinu i usluge</item>
    </derivirana_varijabla>
  </DomainObject.Predmet.StrankaListFormated>
  <DomainObject.Predmet.StrankaListFormatedOIB>
    <izvorni_sadrzaj>
      <item>Sanja Brkić, OIB 16439277259</item>
      <item>NUTRIFIT FOOD d.o.o. za proizvodnju, trgovinu i usluge, OIB 06285339470</item>
    </izvorni_sadrzaj>
    <derivirana_varijabla naziv="DomainObject.Predmet.StrankaListFormatedOIB_1">
      <item>Sanja Brkić, OIB 16439277259</item>
      <item>NUTRIFIT FOOD d.o.o. za proizvodnju, trgovinu i usluge, OIB 06285339470</item>
    </derivirana_varijabla>
  </DomainObject.Predmet.StrankaListFormatedOIB>
  <DomainObject.Predmet.StrankaListFormatedWithAdress>
    <izvorni_sadrzaj>
      <item>Sanja Brkić, Sunekov I.odvojak 31h, 10000 Zagreb</item>
      <item>NUTRIFIT FOOD d.o.o. za proizvodnju, trgovinu i usluge, Dr. Franje Račkog 10, 10000 Zagreb</item>
    </izvorni_sadrzaj>
    <derivirana_varijabla naziv="DomainObject.Predmet.StrankaListFormatedWithAdress_1">
      <item>Sanja Brkić, Sunekov I.odvojak 31h, 10000 Zagreb</item>
      <item>NUTRIFIT FOOD d.o.o. za proizvodnju, trgovinu i usluge, Dr. Franje Račkog 10, 10000 Zagreb</item>
    </derivirana_varijabla>
  </DomainObject.Predmet.StrankaListFormatedWithAdress>
  <DomainObject.Predmet.StrankaListFormatedWithAdressOIB>
    <izvorni_sadrzaj>
      <item>Sanja Brkić, OIB 16439277259, Sunekov I.odvojak 31h, 10000 Zagreb</item>
      <item>NUTRIFIT FOOD d.o.o. za proizvodnju, trgovinu i usluge, OIB 06285339470, Dr. Franje Račkog 10, 10000 Zagreb</item>
    </izvorni_sadrzaj>
    <derivirana_varijabla naziv="DomainObject.Predmet.StrankaListFormatedWithAdressOIB_1">
      <item>Sanja Brkić, OIB 16439277259, Sunekov I.odvojak 31h, 10000 Zagreb</item>
      <item>NUTRIFIT FOOD d.o.o. za proizvodnju, trgovinu i usluge, OIB 06285339470, Dr. Franje Račkog 10, 10000 Zagreb</item>
    </derivirana_varijabla>
  </DomainObject.Predmet.StrankaListFormatedWithAdressOIB>
  <DomainObject.Predmet.StrankaListNazivFormated>
    <izvorni_sadrzaj>
      <item>Sanja Brkić</item>
      <item>NUTRIFIT FOOD d.o.o. za proizvodnju, trgovinu i usluge</item>
    </izvorni_sadrzaj>
    <derivirana_varijabla naziv="DomainObject.Predmet.StrankaListNazivFormated_1">
      <item>Sanja Brkić</item>
      <item>NUTRIFIT FOOD d.o.o. za proizvodnju, trgovinu i usluge</item>
    </derivirana_varijabla>
  </DomainObject.Predmet.StrankaListNazivFormated>
  <DomainObject.Predmet.StrankaListNazivFormatedOIB>
    <izvorni_sadrzaj>
      <item>Sanja Brkić, OIB 16439277259</item>
      <item>NUTRIFIT FOOD d.o.o. za proizvodnju, trgovinu i usluge, OIB 06285339470</item>
    </izvorni_sadrzaj>
    <derivirana_varijabla naziv="DomainObject.Predmet.StrankaListNazivFormatedOIB_1">
      <item>Sanja Brkić, OIB 16439277259</item>
      <item>NUTRIFIT FOOD d.o.o. za proizvodnju, trgovinu i usluge, OIB 06285339470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  <item>Dejan Vukomanović, Pavla Hatza 30, 10000 Zagreb</item>
      <item>Računovodstvo suda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  <item>Dejan Vukomanović, Pavla Hatza 30, 10000 Zagreb</item>
      <item>Računovodstvo suda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  <item>Dejan Vukomanović</item>
      <item>Računovodstvo suda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  <item>Dejan Vukomanović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 i dr.</izvorni_sadrzaj>
    <derivirana_varijabla naziv="DomainObject.Predmet.StrankaIDrugi_1">Sanja Brkić i dr.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 i dr.</izvorni_sadrzaj>
    <derivirana_varijabla naziv="DomainObject.Predmet.StrankaIDrugiAdressOIB_1">Sanja Brkić, OIB 16439277259, Sunekov I.odvojak 31h, 10000 Zagreb i dr.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  <item>Dejan Vukomanović</item>
      <item>Računovodstvo suda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  <item>Dejan Vukomanović, Pavla Hatza 30,10000 Zagreb</item>
      <item>Računovodstvo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1890</properties:Characters>
  <properties:Lines>70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2018-09-20T12:11:00Z</dcterms:created>
  <dc:creator>nribaric</dc:creator>
  <cp:lastModifiedBy>Jadranka Zelić</cp:lastModifiedBy>
  <cp:lastPrinted>2018-09-20T12:13:00Z</cp:lastPrinted>
  <dcterms:modified xmlns:xsi="http://www.w3.org/2001/XMLSchema-instance" xsi:type="dcterms:W3CDTF">2018-09-20T12:13:00Z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 nekretnine i pokretnine voće royal 20.9.2018.docx)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