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816a" w14:paraId="43a816a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95A4D">
        <w:t>4903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C95A4D">
        <w:t xml:space="preserve"> PVC CENTAR d.o.o., Jastrebarsko, Breznik Plešivički bb, OIB </w:t>
      </w:r>
      <w:r w:rsidR="00C95A4D" w:rsidRPr="00A237AC">
        <w:t>77507131528</w:t>
      </w:r>
      <w:r w:rsidR="00252678">
        <w:t xml:space="preserve">, </w:t>
      </w:r>
      <w:r w:rsidR="00C95A4D">
        <w:t>22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13858">
        <w:rPr>
          <w:szCs w:val="24"/>
          <w:lang w:val="hr-HR"/>
        </w:rPr>
        <w:t xml:space="preserve"> </w:t>
      </w:r>
      <w:r w:rsidR="00C95A4D">
        <w:rPr>
          <w:szCs w:val="24"/>
          <w:lang w:val="hr-HR"/>
        </w:rPr>
        <w:t xml:space="preserve"> Marijo Lijović, Zagreb, Sisačka cesta II. odvojak 35, OIB </w:t>
      </w:r>
      <w:r w:rsidR="00C95A4D" w:rsidRPr="00C95A4D">
        <w:rPr>
          <w:szCs w:val="24"/>
          <w:lang w:val="hr-HR"/>
        </w:rPr>
        <w:t>10735272438</w:t>
      </w:r>
      <w:r w:rsidR="00C95A4D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1169BF">
        <w:rPr>
          <w:szCs w:val="24"/>
          <w:lang w:val="hr-HR"/>
        </w:rPr>
        <w:t xml:space="preserve"> </w:t>
      </w:r>
      <w:r w:rsidR="00C95A4D">
        <w:t xml:space="preserve">PVC CENTAR d.o.o., Jastrebarsko, Breznik Plešivički bb, OIB </w:t>
      </w:r>
      <w:r w:rsidR="00C95A4D" w:rsidRPr="00A237AC">
        <w:t>77507131528</w:t>
      </w:r>
      <w:r w:rsidR="00C95A4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95A4D">
        <w:rPr>
          <w:szCs w:val="24"/>
          <w:lang w:val="hr-HR"/>
        </w:rPr>
        <w:t xml:space="preserve"> Marijo Lijović, Zagreb, Sisačka cesta II. odvojak 35, OIB </w:t>
      </w:r>
      <w:r w:rsidR="00C95A4D" w:rsidRPr="00C95A4D">
        <w:rPr>
          <w:szCs w:val="24"/>
          <w:lang w:val="hr-HR"/>
        </w:rPr>
        <w:t>10735272438</w:t>
      </w:r>
      <w:r w:rsidR="001169BF">
        <w:rPr>
          <w:szCs w:val="24"/>
          <w:lang w:val="hr-HR"/>
        </w:rPr>
        <w:t>,</w:t>
      </w:r>
      <w:r w:rsidR="0011385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95A4D">
        <w:rPr>
          <w:szCs w:val="24"/>
          <w:lang w:val="hr-HR"/>
        </w:rPr>
        <w:t>22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34158B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4158B">
        <w:rPr>
          <w:szCs w:val="24"/>
          <w:lang w:val="hr-HR"/>
        </w:rPr>
        <w:t>,</w:t>
      </w:r>
      <w:r w:rsidR="0034158B">
        <w:t>v.r.</w:t>
      </w:r>
    </w:p>
    <w:p w:rsidRDefault="0034158B" w:rsidP="00492E13" w:rsidR="0034158B">
      <w:pPr>
        <w:jc w:val="center"/>
      </w:pPr>
    </w:p>
    <w:p w:rsidRDefault="0034158B" w:rsidP="00492E13" w:rsidR="0034158B">
      <w:pPr>
        <w:jc w:val="center"/>
      </w:pPr>
    </w:p>
    <w:p w:rsidRDefault="0034158B" w:rsidP="002152A3" w:rsidR="0034158B">
      <w:pPr>
        <w:jc w:val="right"/>
      </w:pPr>
      <w:r>
        <w:t>za točnost otpravka</w:t>
      </w:r>
    </w:p>
    <w:p w:rsidRDefault="0034158B" w:rsidP="002152A3" w:rsidR="0034158B">
      <w:pPr>
        <w:jc w:val="right"/>
      </w:pPr>
      <w:r>
        <w:t>ovlašteni službenik</w:t>
      </w:r>
    </w:p>
    <w:p w:rsidRDefault="0034158B" w:rsidP="002152A3" w:rsidR="0034158B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1169BF">
          <w:t>490</w:t>
        </w:r>
        <w:r w:rsidR="00C95A4D">
          <w:t>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0A91"/>
    <w:rsid w:val="00054373"/>
    <w:rsid w:val="000A3F73"/>
    <w:rsid w:val="000B34F2"/>
    <w:rsid w:val="000C0270"/>
    <w:rsid w:val="000E236E"/>
    <w:rsid w:val="00113858"/>
    <w:rsid w:val="001169BF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58B"/>
    <w:rsid w:val="00341663"/>
    <w:rsid w:val="00376A05"/>
    <w:rsid w:val="003870A0"/>
    <w:rsid w:val="003A7E7C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4B39"/>
    <w:rsid w:val="00614FE6"/>
    <w:rsid w:val="00625EA4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1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5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41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5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</izvorni_sadrzaj>
    <derivirana_varijabla naziv="DomainObject.Predmet.OstaliListFormated_1">
      <item>Marijo Lijović punomoćnik sudionika u postupku PVC CENTAR d.o.o.</item>
    </derivirana_varijabla>
  </DomainObject.Predmet.OstaliListFormated>
  <DomainObject.Predmet.OstaliListFormatedOIB>
    <izvorni_sadrzaj>
      <item>Marijo Lijović, OIB 10735272438 punomoćnik sudionika u postupku PVC CENTAR d.o.o.</item>
    </izvorni_sadrzaj>
    <derivirana_varijabla naziv="DomainObject.Predmet.OstaliListFormatedOIB_1">
      <item>Marijo Lijović, OIB 10735272438 punomoćnik sudionika u postupku PVC CENTAR d.o.o.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</izvorni_sadrzaj>
    <derivirana_varijabla naziv="DomainObject.Predmet.OstaliListFormatedWithAdress_1">
      <item>Marijo Lijović, Sisačka Cesta Ii. Odvojak 35, 10000 Zagreb punomoćnik sudionika u postupku PVC CENTAR d.o.o.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</izvorni_sadrzaj>
    <derivirana_varijabla naziv="DomainObject.Predmet.OstaliListFormatedWithAdressOIB_1">
      <item>Marijo Lijović, OIB 10735272438, Sisačka Cesta Ii. Odvojak 35, 10000 Zagreb punomoćnik sudionika u postupku PVC CENTAR d.o.o.</item>
    </derivirana_varijabla>
  </DomainObject.Predmet.OstaliListFormatedWithAdressOIB>
  <DomainObject.Predmet.OstaliListNazivFormated>
    <izvorni_sadrzaj>
      <item>Marijo Lijović</item>
    </izvorni_sadrzaj>
    <derivirana_varijabla naziv="DomainObject.Predmet.OstaliListNazivFormated_1">
      <item>Marijo Lijović</item>
    </derivirana_varijabla>
  </DomainObject.Predmet.OstaliListNazivFormated>
  <DomainObject.Predmet.OstaliListNazivFormatedOIB>
    <izvorni_sadrzaj>
      <item>Marijo Lijović, OIB 10735272438</item>
    </izvorni_sadrzaj>
    <derivirana_varijabla naziv="DomainObject.Predmet.OstaliListNazivFormatedOIB_1">
      <item>Marijo Lijović, OIB 10735272438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</izvorni_sadrzaj>
    <derivirana_varijabla naziv="DomainObject.Predmet.SudioniciListNaziv_1">
      <item>FINA Regionalni centar Zagreb</item>
      <item>PVC CENTAR d.o.o.</item>
      <item>Marijo Lijović</item>
      <item>Marijo Lijović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</izvorni_sadrzaj>
    <derivirana_varijabla naziv="DomainObject.Predmet.SudioniciListNazivOIB_1">
      <item>, OIB 85821130368</item>
      <item>, OIB 77507131528</item>
      <item>, OIB 10735272438</item>
      <item>, OIB 10735272438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477</properties:Words>
  <properties:Characters>2349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2017-03-22T08:48:00Z</dcterms:created>
  <dc:creator>MINISTARSTVO PRAVOSUĐA</dc:creator>
  <cp:lastModifiedBy>Višnja Svečak</cp:lastModifiedBy>
  <cp:lastPrinted>2017-03-22T08:55:00Z</cp:lastPrinted>
  <dcterms:modified xmlns:xsi="http://www.w3.org/2001/XMLSchema-instance" xsi:type="dcterms:W3CDTF">2017-03-22T08:55:00Z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