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9a5f" w14:paraId="4da9a5f" w:rsidRDefault="0025252C" w:rsidP="0025252C" w:rsidR="0025252C" w:rsidRPr="00D446A8">
      <w:pPr>
        <w15:collapsed w:val="false"/>
      </w:pPr>
      <w:bookmarkStart w:name="_GoBack" w:id="0"/>
      <w:bookmarkEnd w:id="0"/>
      <w:r w:rsidRPr="00D446A8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52C" w:rsidP="0025252C" w:rsidR="0025252C" w:rsidRPr="00D446A8">
      <w:r w:rsidRPr="00D446A8">
        <w:t>REPUBLIKA HRVATSKA</w:t>
      </w:r>
    </w:p>
    <w:p w:rsidRDefault="0025252C" w:rsidP="0025252C" w:rsidR="0025252C" w:rsidRPr="00D446A8">
      <w:r w:rsidRPr="00D446A8">
        <w:t xml:space="preserve">TRGOVAČKI SUD U ZAGREBU        </w:t>
      </w:r>
    </w:p>
    <w:p w:rsidRDefault="0025252C" w:rsidP="0025252C" w:rsidR="0025252C" w:rsidRPr="00D446A8">
      <w:r w:rsidRPr="00D446A8">
        <w:t xml:space="preserve">Zagreb, Amruševa 2/II </w:t>
      </w:r>
      <w:r w:rsidRPr="00D446A8">
        <w:tab/>
      </w:r>
      <w:r w:rsidRPr="00D446A8">
        <w:tab/>
      </w:r>
      <w:r w:rsidRPr="00D446A8">
        <w:tab/>
        <w:t xml:space="preserve">                                                1  St-</w:t>
      </w:r>
      <w:r w:rsidR="000F4616">
        <w:t>172/2013</w:t>
      </w:r>
      <w:r w:rsidRPr="00D446A8">
        <w:t>.</w:t>
      </w:r>
    </w:p>
    <w:p w:rsidRDefault="0025252C" w:rsidP="0025252C" w:rsidR="0025252C" w:rsidRPr="00D446A8">
      <w:pPr>
        <w:jc w:val="center"/>
      </w:pPr>
    </w:p>
    <w:p w:rsidRDefault="0025252C" w:rsidP="0025252C" w:rsidR="0025252C" w:rsidRPr="00D446A8">
      <w:pPr>
        <w:jc w:val="center"/>
      </w:pPr>
      <w:r w:rsidRPr="00D446A8">
        <w:t xml:space="preserve">Z  A  K  LJ  U  Č  A  K </w:t>
      </w:r>
    </w:p>
    <w:p w:rsidRDefault="0025252C" w:rsidP="0025252C" w:rsidR="0025252C" w:rsidRPr="00D446A8">
      <w:pPr>
        <w:jc w:val="both"/>
      </w:pPr>
    </w:p>
    <w:p w:rsidRDefault="00271859" w:rsidP="00271859" w:rsidR="0025252C" w:rsidRPr="00D446A8">
      <w:pPr>
        <w:ind w:firstLine="708"/>
        <w:jc w:val="both"/>
      </w:pPr>
      <w:r>
        <w:t xml:space="preserve">TRGOVAČKI SUD U ZAGREBU po stečajnom sucu Nini Radiću u stečajnom postupku nad stečajnim dužnikom, RP TRGOVINA d.o.o. u stečaju Zagreb, Trsje 37 c, MBS:080242048, OIB:98367738616, </w:t>
      </w:r>
      <w:r w:rsidR="003F11CC">
        <w:t>7. prosinca</w:t>
      </w:r>
      <w:r>
        <w:t xml:space="preserve"> 2018. godine</w:t>
      </w:r>
      <w:r w:rsidR="0025252C" w:rsidRPr="00D446A8">
        <w:t>,</w:t>
      </w:r>
    </w:p>
    <w:p w:rsidRDefault="0025252C" w:rsidP="0025252C" w:rsidR="0025252C" w:rsidRPr="00D446A8">
      <w:pPr>
        <w:jc w:val="center"/>
        <w:rPr>
          <w:b/>
          <w:bCs/>
        </w:rPr>
      </w:pPr>
    </w:p>
    <w:p w:rsidRDefault="00596BEC" w:rsidP="00596BEC" w:rsidR="00596BEC" w:rsidRPr="00D446A8">
      <w:pPr>
        <w:jc w:val="center"/>
        <w:rPr>
          <w:b/>
          <w:bCs/>
        </w:rPr>
      </w:pPr>
      <w:r w:rsidRPr="00D446A8">
        <w:rPr>
          <w:b/>
          <w:bCs/>
        </w:rPr>
        <w:t>z  a  k  lj  u  č  i  o       j e</w:t>
      </w:r>
    </w:p>
    <w:p w:rsidRDefault="00596BEC" w:rsidP="00596BEC" w:rsidR="00596BEC" w:rsidRPr="00D446A8"/>
    <w:p w:rsidRDefault="007A444B" w:rsidP="00271859" w:rsidR="00271859">
      <w:pPr>
        <w:jc w:val="both"/>
      </w:pPr>
      <w:r w:rsidRPr="00D446A8">
        <w:rPr>
          <w:b/>
        </w:rPr>
        <w:t>I</w:t>
      </w:r>
      <w:r w:rsidRPr="00D446A8">
        <w:rPr>
          <w:b/>
        </w:rPr>
        <w:tab/>
      </w:r>
      <w:r w:rsidR="0025252C" w:rsidRPr="00D446A8">
        <w:t>Sud određuje način unovčenja nekretnina, upisanih u zemljišne knjige</w:t>
      </w:r>
      <w:r w:rsidR="0025252C" w:rsidRPr="00D446A8">
        <w:rPr>
          <w:b/>
        </w:rPr>
        <w:t xml:space="preserve"> </w:t>
      </w:r>
      <w:r w:rsidR="00271859">
        <w:t>Općinskog građanskog suda u Zagrebu, Zemljišnoknjižni odjel Zagreb, k.o. Grad Zagreb, kako slijedi:</w:t>
      </w:r>
    </w:p>
    <w:p w:rsidRDefault="00271859" w:rsidP="00271859" w:rsidR="00271859">
      <w:pPr>
        <w:ind w:left="708"/>
        <w:jc w:val="both"/>
      </w:pPr>
    </w:p>
    <w:p w:rsidRDefault="00271859" w:rsidP="00271859" w:rsidR="00271859">
      <w:pPr>
        <w:pStyle w:val="Odlomakpopisa"/>
        <w:numPr>
          <w:ilvl w:val="0"/>
          <w:numId w:val="5"/>
        </w:numPr>
        <w:jc w:val="both"/>
      </w:pPr>
      <w:r>
        <w:t xml:space="preserve">z.k.ul.br. 50091, k.č.br. 8956/2, Stambena zgrada Trsje br. 37 C i dvorište, ukupne površine 892 m2, povezano s posebnim dijelom nekretnine označene kao </w:t>
      </w:r>
      <w:r w:rsidR="00BC3AF4">
        <w:t xml:space="preserve">                      </w:t>
      </w:r>
      <w:r>
        <w:t>1.</w:t>
      </w:r>
      <w:r w:rsidR="00BC3AF4">
        <w:t xml:space="preserve"> </w:t>
      </w:r>
      <w:r>
        <w:t>Suvlasnički dio 3643/10000 (E-1) - 1. Garaža oznake PGM-A površine 17,55 m2 NKP i stambena jedinica oznake "A" površine 148,68 m2 NKP</w:t>
      </w:r>
    </w:p>
    <w:p w:rsidRDefault="00271859" w:rsidP="00271859" w:rsidR="00271859">
      <w:pPr>
        <w:pStyle w:val="Odlomakpopisa"/>
        <w:jc w:val="both"/>
      </w:pPr>
      <w:r>
        <w:t xml:space="preserve">Na ovom ročištu za dražbu nekretnina se ne može prodati ispod vrijednosti od </w:t>
      </w:r>
      <w:r w:rsidR="00BC3AF4">
        <w:t>5</w:t>
      </w:r>
      <w:r w:rsidR="003F11CC">
        <w:t>00</w:t>
      </w:r>
      <w:r w:rsidR="00BC3AF4">
        <w:t>.000,00 kn</w:t>
      </w:r>
      <w:r>
        <w:t>.</w:t>
      </w:r>
    </w:p>
    <w:p w:rsidRDefault="00271859" w:rsidP="00271859" w:rsidR="00271859">
      <w:pPr>
        <w:pStyle w:val="Odlomakpopisa"/>
        <w:jc w:val="both"/>
      </w:pPr>
    </w:p>
    <w:p w:rsidRDefault="00271859" w:rsidP="00271859" w:rsidR="00271859">
      <w:pPr>
        <w:pStyle w:val="Odlomakpopisa"/>
        <w:numPr>
          <w:ilvl w:val="0"/>
          <w:numId w:val="5"/>
        </w:numPr>
        <w:jc w:val="both"/>
      </w:pPr>
      <w:r>
        <w:t>z.k.ul.br. 50091, k.č.br. 8956/2, Stambena zgrada Trsje br. 37 C i dvorište, ukupne površine 892 m2, povezano s posebnim dijelom nekretnine označene kao</w:t>
      </w:r>
      <w:r w:rsidR="00BC3AF4">
        <w:t xml:space="preserve">                             </w:t>
      </w:r>
      <w:r>
        <w:t xml:space="preserve"> 2.</w:t>
      </w:r>
      <w:r w:rsidR="00BC3AF4">
        <w:t xml:space="preserve"> </w:t>
      </w:r>
      <w:r>
        <w:t>Suvlasnički dio 3470/10000 (E-2) - 1. Garaža oznake PGM-B površine 17,17 m2 NKP i stambena jedinica oznake "B" površine 141,14 m2 NKP</w:t>
      </w:r>
    </w:p>
    <w:p w:rsidRDefault="00271859" w:rsidP="00271859" w:rsidR="00271859">
      <w:pPr>
        <w:pStyle w:val="Odlomakpopisa"/>
        <w:jc w:val="both"/>
      </w:pPr>
      <w:r>
        <w:t xml:space="preserve">Na ovom ročištu za dražbu nekretnina se ne može prodati ispod vrijednosti od </w:t>
      </w:r>
      <w:r w:rsidR="00BC3AF4">
        <w:t>5</w:t>
      </w:r>
      <w:r w:rsidR="003F11CC">
        <w:t>10</w:t>
      </w:r>
      <w:r w:rsidR="00BC3AF4">
        <w:t>.000,00 kn</w:t>
      </w:r>
      <w:r>
        <w:t>.</w:t>
      </w:r>
    </w:p>
    <w:p w:rsidRDefault="00271859" w:rsidP="00271859" w:rsidR="00271859">
      <w:pPr>
        <w:pStyle w:val="Odlomakpopisa"/>
      </w:pPr>
    </w:p>
    <w:p w:rsidRDefault="0025252C" w:rsidP="005D3158" w:rsidR="0025252C" w:rsidRPr="00D446A8">
      <w:r w:rsidRPr="00D446A8">
        <w:rPr>
          <w:b/>
        </w:rPr>
        <w:t>prodajom u ovom stečajnom postupku uz odgovarajuću primjenu pravila o ovrsi na nekretninama.</w:t>
      </w:r>
    </w:p>
    <w:p w:rsidRDefault="0025252C" w:rsidP="00C07322" w:rsidR="0025252C" w:rsidRPr="00D446A8">
      <w:pPr>
        <w:jc w:val="both"/>
        <w:rPr>
          <w:b/>
        </w:rPr>
      </w:pPr>
    </w:p>
    <w:p w:rsidRDefault="0025252C" w:rsidP="00843343" w:rsidR="0025252C" w:rsidRPr="00D446A8">
      <w:pPr>
        <w:jc w:val="both"/>
        <w:rPr>
          <w:shd w:fill="FFFFFF" w:color="auto" w:val="clear"/>
        </w:rPr>
      </w:pPr>
      <w:r w:rsidRPr="00D446A8">
        <w:t xml:space="preserve">Prodaja se obavlja usmenom javnom dražbom </w:t>
      </w:r>
      <w:r w:rsidRPr="00D446A8">
        <w:rPr>
          <w:shd w:fill="FFFFFF" w:color="auto" w:val="clear"/>
        </w:rPr>
        <w:t xml:space="preserve">po načelu </w:t>
      </w:r>
      <w:r w:rsidRPr="00D446A8">
        <w:rPr>
          <w:rStyle w:val="Naglaeno"/>
          <w:shd w:fill="FFFFFF" w:color="auto" w:val="clear"/>
        </w:rPr>
        <w:t>"viđeno - kupljeno"</w:t>
      </w:r>
      <w:r w:rsidRPr="00D446A8">
        <w:rPr>
          <w:shd w:fill="FFFFFF" w:color="auto" w:val="clear"/>
        </w:rPr>
        <w:t xml:space="preserve"> što isključuje sve naknadne prigovore kupca. Nekretnine se prodaju pojedinačno.</w:t>
      </w:r>
    </w:p>
    <w:p w:rsidRDefault="00843343" w:rsidP="00843343" w:rsidR="00843343" w:rsidRPr="00D446A8">
      <w:pPr>
        <w:jc w:val="both"/>
        <w:rPr>
          <w:shd w:fill="FFFFFF" w:color="auto" w:val="clear"/>
        </w:rPr>
      </w:pPr>
    </w:p>
    <w:p w:rsidRDefault="0025252C" w:rsidP="0025252C" w:rsidR="0025252C" w:rsidRPr="00D446A8">
      <w:pPr>
        <w:jc w:val="both"/>
        <w:rPr>
          <w:b/>
        </w:rPr>
      </w:pPr>
      <w:r w:rsidRPr="00D446A8">
        <w:rPr>
          <w:b/>
        </w:rPr>
        <w:t xml:space="preserve">Ročište za prodaju određuje se </w:t>
      </w:r>
      <w:r w:rsidR="003F11CC">
        <w:rPr>
          <w:b/>
        </w:rPr>
        <w:t>15. siječnja</w:t>
      </w:r>
      <w:r w:rsidR="005D3158" w:rsidRPr="00D446A8">
        <w:rPr>
          <w:b/>
        </w:rPr>
        <w:t xml:space="preserve"> 201</w:t>
      </w:r>
      <w:r w:rsidR="003F11CC">
        <w:rPr>
          <w:b/>
        </w:rPr>
        <w:t>9</w:t>
      </w:r>
      <w:r w:rsidR="00BA64FD" w:rsidRPr="00D446A8">
        <w:rPr>
          <w:b/>
        </w:rPr>
        <w:t>.</w:t>
      </w:r>
      <w:r w:rsidR="005D3158" w:rsidRPr="00D446A8">
        <w:rPr>
          <w:b/>
        </w:rPr>
        <w:t xml:space="preserve"> godine u </w:t>
      </w:r>
      <w:r w:rsidR="00271859">
        <w:rPr>
          <w:b/>
        </w:rPr>
        <w:t>1</w:t>
      </w:r>
      <w:r w:rsidR="00F36B4A">
        <w:rPr>
          <w:b/>
        </w:rPr>
        <w:t>0</w:t>
      </w:r>
      <w:r w:rsidRPr="00D446A8">
        <w:rPr>
          <w:b/>
        </w:rPr>
        <w:t>,</w:t>
      </w:r>
      <w:r w:rsidR="00271859">
        <w:rPr>
          <w:b/>
        </w:rPr>
        <w:t>0</w:t>
      </w:r>
      <w:r w:rsidRPr="00D446A8">
        <w:rPr>
          <w:b/>
        </w:rPr>
        <w:t xml:space="preserve">0 sati u prostorijama Trgovačkog suda u Zagrebu, Petrinjska 8, soba </w:t>
      </w:r>
      <w:r w:rsidR="00F36B4A">
        <w:rPr>
          <w:b/>
        </w:rPr>
        <w:t>85</w:t>
      </w:r>
      <w:r w:rsidRPr="00D446A8">
        <w:rPr>
          <w:b/>
        </w:rPr>
        <w:t xml:space="preserve"> / </w:t>
      </w:r>
      <w:r w:rsidR="00CE093D">
        <w:rPr>
          <w:b/>
        </w:rPr>
        <w:t>II kat</w:t>
      </w:r>
      <w:r w:rsidRPr="00D446A8">
        <w:rPr>
          <w:b/>
        </w:rPr>
        <w:t>.</w:t>
      </w:r>
    </w:p>
    <w:p w:rsidRDefault="00397027" w:rsidP="0025252C" w:rsidR="00397027" w:rsidRPr="00D446A8">
      <w:pPr>
        <w:jc w:val="both"/>
        <w:rPr>
          <w:b/>
        </w:rPr>
      </w:pPr>
    </w:p>
    <w:p w:rsidRDefault="0025252C" w:rsidP="0025252C" w:rsidR="0025252C" w:rsidRPr="00D446A8">
      <w:pPr>
        <w:jc w:val="both"/>
        <w:rPr>
          <w:b/>
        </w:rPr>
      </w:pPr>
      <w:r w:rsidRPr="00D446A8">
        <w:t>Kupac je dužan platiti sve poreze i pristojbe u svezi s prodajom. Na javnoj dražbi mogu sudjelovati samo fizičke i pravne osobe koje su prethodno uplatile jamčevinu</w:t>
      </w:r>
      <w:r w:rsidR="00BA64FD" w:rsidRPr="00D446A8">
        <w:t xml:space="preserve"> </w:t>
      </w:r>
      <w:r w:rsidR="007741D3">
        <w:t xml:space="preserve">zaključno do  </w:t>
      </w:r>
      <w:r w:rsidR="00BA64FD" w:rsidRPr="00D446A8">
        <w:t xml:space="preserve"> </w:t>
      </w:r>
      <w:r w:rsidR="003F11CC">
        <w:t>10</w:t>
      </w:r>
      <w:r w:rsidR="001505D3" w:rsidRPr="001505D3">
        <w:t xml:space="preserve">. </w:t>
      </w:r>
      <w:r w:rsidR="003F11CC">
        <w:t>siječnja</w:t>
      </w:r>
      <w:r w:rsidR="00B31DB9">
        <w:t xml:space="preserve"> </w:t>
      </w:r>
      <w:r w:rsidR="00BA64FD" w:rsidRPr="00D446A8">
        <w:t>201</w:t>
      </w:r>
      <w:r w:rsidR="003F11CC">
        <w:t>9</w:t>
      </w:r>
      <w:r w:rsidRPr="00D446A8">
        <w:t>. Jamčevina se određuje u iznosu od 10 %  vrijednosti ispod koje se nekretnina ne može prodati, koja vrijednost je naznačena uz svaku pojedinačnu nekretninu.</w:t>
      </w:r>
    </w:p>
    <w:p w:rsidRDefault="0025252C" w:rsidP="0025252C" w:rsidR="00A679F0">
      <w:pPr>
        <w:jc w:val="both"/>
      </w:pPr>
      <w:r w:rsidRPr="00D446A8">
        <w:t>Osoba koja valjano želi pristupiti dražbi kao ponuditelj mora uplatiti na depozitni račun ovog suda broj:</w:t>
      </w:r>
      <w:r w:rsidRPr="00D446A8">
        <w:rPr>
          <w:b/>
        </w:rPr>
        <w:t>IBAN:HR9223900011300000460</w:t>
      </w:r>
      <w:r w:rsidRPr="00D446A8">
        <w:t xml:space="preserve">, pozivom na broj </w:t>
      </w:r>
      <w:r w:rsidRPr="00D446A8">
        <w:rPr>
          <w:b/>
        </w:rPr>
        <w:t>05 St-1</w:t>
      </w:r>
      <w:r w:rsidR="00B31DB9">
        <w:rPr>
          <w:b/>
        </w:rPr>
        <w:t>72</w:t>
      </w:r>
      <w:r w:rsidRPr="00D446A8">
        <w:rPr>
          <w:b/>
        </w:rPr>
        <w:t>201</w:t>
      </w:r>
      <w:r w:rsidR="00B31DB9">
        <w:rPr>
          <w:b/>
        </w:rPr>
        <w:t>3</w:t>
      </w:r>
      <w:r w:rsidRPr="00D446A8">
        <w:t xml:space="preserve"> iznos jamčevine. </w:t>
      </w:r>
      <w:r w:rsidR="002650E1">
        <w:t>Uplata u višem ili nižem iznosu od određene jamčevine neće biti prihvaćena</w:t>
      </w:r>
      <w:r w:rsidR="00B31DB9">
        <w:t>.</w:t>
      </w:r>
      <w:r w:rsidR="002650E1">
        <w:t xml:space="preserve"> </w:t>
      </w:r>
      <w:r w:rsidRPr="00D446A8">
        <w:t xml:space="preserve">Ukoliko osoba želi sudjelovati na dražbi za više nekretnina mora za svaku pojedinačno </w:t>
      </w:r>
      <w:r w:rsidRPr="00D446A8">
        <w:lastRenderedPageBreak/>
        <w:t>uplatiti jamčevinu. U nalogu za plaćanje mora biti</w:t>
      </w:r>
      <w:r w:rsidR="00A50470">
        <w:t xml:space="preserve"> opisana konkretna nekretnina /</w:t>
      </w:r>
      <w:r w:rsidRPr="00D446A8">
        <w:t xml:space="preserve">npr. </w:t>
      </w:r>
      <w:r w:rsidR="00B31DB9">
        <w:t xml:space="preserve">z.k.ul.br. 50091 </w:t>
      </w:r>
      <w:r w:rsidRPr="00D446A8">
        <w:t xml:space="preserve">etaža </w:t>
      </w:r>
      <w:r w:rsidR="00B31DB9">
        <w:t>E-1/</w:t>
      </w:r>
      <w:r w:rsidRPr="00D446A8">
        <w:t>.</w:t>
      </w:r>
      <w:r w:rsidR="0047153E">
        <w:t xml:space="preserve"> Sud utvrđuje pravo na pristup dražbi s obzirom na opis iz svrhe uplate od strane banke uplatitelja prema banci depozitnog računa suda.</w:t>
      </w:r>
      <w:r w:rsidRPr="00D446A8">
        <w:t xml:space="preserve"> </w:t>
      </w:r>
    </w:p>
    <w:p w:rsidRDefault="0025252C" w:rsidP="0025252C" w:rsidR="0025252C" w:rsidRPr="00D446A8">
      <w:pPr>
        <w:jc w:val="both"/>
        <w:rPr>
          <w:shd w:fill="FFFFFF" w:color="auto" w:val="clear"/>
        </w:rPr>
      </w:pPr>
      <w:r w:rsidRPr="00D446A8">
        <w:rPr>
          <w:shd w:fill="FFFFFF" w:color="auto" w:val="clear"/>
        </w:rPr>
        <w:t xml:space="preserve">Sudionicima dražbe čija ponuda bude prihvaćena, jamčevina će se uračunati u cijenu, a ostalima se vraća u roku od 15 dana od dana održavanja dražbe. </w:t>
      </w:r>
    </w:p>
    <w:p w:rsidRDefault="0025252C" w:rsidP="0025252C" w:rsidR="0025252C" w:rsidRPr="00D446A8">
      <w:pPr>
        <w:jc w:val="both"/>
        <w:rPr>
          <w:shd w:fill="FFFFFF" w:color="auto" w:val="clear"/>
        </w:rPr>
      </w:pPr>
      <w:r w:rsidRPr="00D446A8">
        <w:rPr>
          <w:shd w:fill="FFFFFF" w:color="auto" w:val="clear"/>
        </w:rPr>
        <w:t xml:space="preserve">Jamčevina se vraća isključivo na račun s kojeg je izvršena uplata i nije moguć gotovinski povrat iznosa u računovodstvu  suda. </w:t>
      </w:r>
    </w:p>
    <w:p w:rsidRDefault="0025252C" w:rsidP="0025252C" w:rsidR="0025252C" w:rsidRPr="00D446A8">
      <w:pPr>
        <w:jc w:val="both"/>
      </w:pPr>
      <w:r w:rsidRPr="00D446A8">
        <w:t xml:space="preserve">Ponuditelj koji ponudi najveću cijenu dužan je položiti kupovninu umanjenu za iznos jamčevine u roku od  30 dana nakon pravomoćnosti rješenja o dosudi. </w:t>
      </w:r>
    </w:p>
    <w:p w:rsidRDefault="0025252C" w:rsidP="0025252C" w:rsidR="0025252C" w:rsidRPr="00D446A8">
      <w:pPr>
        <w:jc w:val="both"/>
      </w:pPr>
      <w:r w:rsidRPr="00D446A8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 w:rsidRPr="00D446A8">
        <w:t xml:space="preserve">. U rješenju o dosudi sud će odrediti stjecanje prava na upis prava vlasništva  u zemljišne knjige po uplati kupovnine u cijelosti. </w:t>
      </w:r>
    </w:p>
    <w:p w:rsidRDefault="0025252C" w:rsidP="0025252C" w:rsidR="0025252C" w:rsidRPr="00D446A8">
      <w:pPr>
        <w:jc w:val="both"/>
      </w:pPr>
      <w:r w:rsidRPr="00D446A8">
        <w:t xml:space="preserve">Nakon pravomoćnosti rješenja o dosudi nekretnine i pošto kupac uplati kupovninu, sud će donijeti zaključak o predaji nekretnine kupcu. Kamate se ne uračunavaju u jamčevinu. </w:t>
      </w:r>
    </w:p>
    <w:p w:rsidRDefault="0025252C" w:rsidP="0025252C" w:rsidR="0025252C" w:rsidRPr="00D446A8">
      <w:pPr>
        <w:jc w:val="both"/>
        <w:rPr>
          <w:b/>
        </w:rPr>
      </w:pPr>
    </w:p>
    <w:p w:rsidRDefault="0025252C" w:rsidP="0025252C" w:rsidR="0025252C" w:rsidRPr="00D446A8">
      <w:pPr>
        <w:jc w:val="center"/>
        <w:rPr>
          <w:b/>
          <w:bCs/>
        </w:rPr>
      </w:pPr>
      <w:r w:rsidRPr="00D446A8">
        <w:rPr>
          <w:b/>
          <w:bCs/>
        </w:rPr>
        <w:t>O    b     r    a    z    l    o    ž    e    n  j    e</w:t>
      </w:r>
    </w:p>
    <w:p w:rsidRDefault="0025252C" w:rsidP="0025252C" w:rsidR="0025252C" w:rsidRPr="00D446A8">
      <w:pPr>
        <w:jc w:val="center"/>
        <w:rPr>
          <w:b/>
          <w:bCs/>
        </w:rPr>
      </w:pPr>
    </w:p>
    <w:p w:rsidRDefault="0025252C" w:rsidP="00487E38" w:rsidR="0025252C" w:rsidRPr="00D446A8">
      <w:pPr>
        <w:ind w:firstLine="708"/>
        <w:jc w:val="both"/>
      </w:pPr>
      <w:r w:rsidRPr="00D446A8">
        <w:t>Temeljem o</w:t>
      </w:r>
      <w:r w:rsidR="0071737A">
        <w:t>dluke skupštine vjerovnika od 26</w:t>
      </w:r>
      <w:r w:rsidRPr="00D446A8">
        <w:t xml:space="preserve">. </w:t>
      </w:r>
      <w:r w:rsidR="0071737A">
        <w:t>kolovoza 2013. i R</w:t>
      </w:r>
      <w:r w:rsidRPr="00D446A8">
        <w:t xml:space="preserve">ješenja </w:t>
      </w:r>
      <w:r w:rsidR="0071737A">
        <w:t>ovoga suda</w:t>
      </w:r>
      <w:r w:rsidR="00F36B4A">
        <w:t xml:space="preserve"> od 1</w:t>
      </w:r>
      <w:r w:rsidR="0071737A">
        <w:t>5.06</w:t>
      </w:r>
      <w:r w:rsidRPr="00D446A8">
        <w:t>.</w:t>
      </w:r>
      <w:r w:rsidR="0071737A">
        <w:t>2</w:t>
      </w:r>
      <w:r w:rsidRPr="00D446A8">
        <w:t>01</w:t>
      </w:r>
      <w:r w:rsidR="0071737A">
        <w:t>8</w:t>
      </w:r>
      <w:r w:rsidRPr="00D446A8">
        <w:t>. godine sud je donio odluku o prodaji nekretnina. Temeljem članka 6., 17. i 164</w:t>
      </w:r>
      <w:r w:rsidR="00CF4DE7" w:rsidRPr="00D446A8">
        <w:t>.</w:t>
      </w:r>
      <w:r w:rsidR="006A76B2" w:rsidRPr="00D446A8">
        <w:t>,</w:t>
      </w:r>
      <w:r w:rsidRPr="00D446A8">
        <w:t xml:space="preserve">  Stečajnog zakona koji se primjenjuje na postupanje u ovom predmetu  (NN 44/96 – 133/12)  odlučeno je kao u izre</w:t>
      </w:r>
      <w:r w:rsidR="00487E38" w:rsidRPr="00D446A8">
        <w:t>ci</w:t>
      </w:r>
      <w:r w:rsidRPr="00D446A8">
        <w:t>. Stečajni upravitelj  je dužan izvršiti objavu oglasa na web stranici Visokog trgovačkog suda RH.</w:t>
      </w:r>
    </w:p>
    <w:p w:rsidRDefault="0025252C" w:rsidP="0025252C" w:rsidR="0025252C" w:rsidRPr="00D446A8">
      <w:pPr>
        <w:jc w:val="both"/>
      </w:pPr>
    </w:p>
    <w:p w:rsidRDefault="0025252C" w:rsidP="0025252C" w:rsidR="0025252C" w:rsidRPr="00D446A8">
      <w:pPr>
        <w:jc w:val="center"/>
      </w:pPr>
      <w:r w:rsidRPr="00D446A8">
        <w:t xml:space="preserve">U Zagrebu, </w:t>
      </w:r>
      <w:r w:rsidR="007741D3">
        <w:t>7. prosinca</w:t>
      </w:r>
      <w:r w:rsidR="00415926" w:rsidRPr="00D446A8">
        <w:t xml:space="preserve"> 2018.</w:t>
      </w:r>
      <w:r w:rsidRPr="00D446A8">
        <w:t xml:space="preserve"> godine</w:t>
      </w:r>
    </w:p>
    <w:p w:rsidRDefault="0025252C" w:rsidP="0025252C" w:rsidR="0025252C" w:rsidRPr="00D446A8">
      <w:pPr>
        <w:jc w:val="both"/>
      </w:pPr>
      <w:r w:rsidRPr="00D446A8">
        <w:t xml:space="preserve">                                                                                                  </w:t>
      </w:r>
    </w:p>
    <w:p w:rsidRDefault="0025252C" w:rsidP="0025252C" w:rsidR="0025252C" w:rsidRPr="00D446A8">
      <w:pPr>
        <w:ind w:firstLine="708" w:left="4956"/>
        <w:jc w:val="both"/>
      </w:pPr>
      <w:r w:rsidRPr="00D446A8">
        <w:t xml:space="preserve">      STEČAJNI SUDAC:</w:t>
      </w:r>
    </w:p>
    <w:p w:rsidRDefault="0025252C" w:rsidP="0025252C" w:rsidR="0025252C">
      <w:pPr>
        <w:jc w:val="both"/>
      </w:pPr>
      <w:r w:rsidRPr="00D446A8">
        <w:t xml:space="preserve">                                                                                                    NINO RADIĆ   </w:t>
      </w:r>
      <w:r w:rsidR="00A37E69">
        <w:t>v.r.</w:t>
      </w:r>
    </w:p>
    <w:p w:rsidRDefault="00147A5E" w:rsidP="0025252C" w:rsidR="00147A5E" w:rsidRPr="00D446A8">
      <w:pPr>
        <w:jc w:val="both"/>
      </w:pPr>
    </w:p>
    <w:p w:rsidRDefault="00820897" w:rsidP="00820897" w:rsidR="00820897" w:rsidRPr="00D446A8">
      <w:r w:rsidRPr="00D446A8">
        <w:t xml:space="preserve">POUKA O PRAVNOM LIJEKU: </w:t>
      </w:r>
    </w:p>
    <w:p w:rsidRDefault="0025252C" w:rsidP="0025252C" w:rsidR="0025252C">
      <w:pPr>
        <w:jc w:val="both"/>
      </w:pPr>
      <w:r w:rsidRPr="00D446A8">
        <w:t>Protiv z</w:t>
      </w:r>
      <w:r w:rsidR="007741D3">
        <w:t>aključka žalba nije dopuštena (</w:t>
      </w:r>
      <w:r w:rsidRPr="00D446A8">
        <w:t>čl</w:t>
      </w:r>
      <w:r w:rsidR="00905AFB" w:rsidRPr="00D446A8">
        <w:t>.</w:t>
      </w:r>
      <w:r w:rsidRPr="00D446A8"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D446A8">
          <w:t>11. st</w:t>
        </w:r>
      </w:smartTag>
      <w:r w:rsidR="00905AFB" w:rsidRPr="00D446A8">
        <w:t>. 9.</w:t>
      </w:r>
      <w:r w:rsidRPr="00D446A8">
        <w:t xml:space="preserve"> Stečajnog zakona).</w:t>
      </w:r>
      <w:r w:rsidRPr="00D446A8">
        <w:tab/>
      </w:r>
    </w:p>
    <w:p w:rsidRDefault="00C501AD" w:rsidP="0025252C" w:rsidR="00C501AD">
      <w:pPr>
        <w:jc w:val="both"/>
      </w:pPr>
    </w:p>
    <w:p w:rsidRDefault="00C501AD" w:rsidP="00147A5E" w:rsidR="00C501A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37E69">
        <w:tab/>
        <w:t>Za točnost otpravka-ovlašteni službenik:</w:t>
      </w:r>
    </w:p>
    <w:p w:rsidRDefault="00A37E69" w:rsidP="00147A5E" w:rsidR="00A37E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Tatjana Slaviček</w:t>
      </w:r>
    </w:p>
    <w:sectPr w:rsidSect="0077012E" w:rsidR="00A37E6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00805"/>
    <w:multiLevelType w:val="hybridMultilevel"/>
    <w:tmpl w:val="7A8A89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043DA1"/>
    <w:multiLevelType w:val="hybridMultilevel"/>
    <w:tmpl w:val="BE66D0C0"/>
    <w:lvl w:tplc="DE6458B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30F388D"/>
    <w:multiLevelType w:val="hybridMultilevel"/>
    <w:tmpl w:val="95E88274"/>
    <w:lvl w:tplc="2B70B5C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79E5D67"/>
    <w:multiLevelType w:val="hybridMultilevel"/>
    <w:tmpl w:val="4A3412AE"/>
    <w:lvl w:tplc="C5282BF2" w:ilvl="0">
      <w:start w:val="3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7DEE745E"/>
    <w:multiLevelType w:val="hybridMultilevel"/>
    <w:tmpl w:val="F18C20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  <w:num w:numId="5">
    <w:abstractNumId w:val="4"/>
  </w:num>
  <w:num w:numId="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52C"/>
    <w:rsid w:val="00082776"/>
    <w:rsid w:val="000968C1"/>
    <w:rsid w:val="000A5E53"/>
    <w:rsid w:val="000F4616"/>
    <w:rsid w:val="00147A5E"/>
    <w:rsid w:val="001505D3"/>
    <w:rsid w:val="001B2A6C"/>
    <w:rsid w:val="001B76AF"/>
    <w:rsid w:val="001E7687"/>
    <w:rsid w:val="00212CD6"/>
    <w:rsid w:val="00213A57"/>
    <w:rsid w:val="0025252C"/>
    <w:rsid w:val="002650E1"/>
    <w:rsid w:val="00271859"/>
    <w:rsid w:val="00294161"/>
    <w:rsid w:val="002D7261"/>
    <w:rsid w:val="002E4EF7"/>
    <w:rsid w:val="002E683F"/>
    <w:rsid w:val="002F4FC7"/>
    <w:rsid w:val="0030565F"/>
    <w:rsid w:val="00397027"/>
    <w:rsid w:val="003B7C30"/>
    <w:rsid w:val="003C4DD0"/>
    <w:rsid w:val="003E75B8"/>
    <w:rsid w:val="003F11CC"/>
    <w:rsid w:val="00415926"/>
    <w:rsid w:val="00432DE6"/>
    <w:rsid w:val="00450457"/>
    <w:rsid w:val="0047153E"/>
    <w:rsid w:val="00484905"/>
    <w:rsid w:val="00487E38"/>
    <w:rsid w:val="004F10AF"/>
    <w:rsid w:val="00525BF6"/>
    <w:rsid w:val="0054596E"/>
    <w:rsid w:val="00545FE2"/>
    <w:rsid w:val="00592EAF"/>
    <w:rsid w:val="00594960"/>
    <w:rsid w:val="00596BEC"/>
    <w:rsid w:val="005D3158"/>
    <w:rsid w:val="005E0DEB"/>
    <w:rsid w:val="005F4BE9"/>
    <w:rsid w:val="00617E8B"/>
    <w:rsid w:val="00625166"/>
    <w:rsid w:val="00681EDC"/>
    <w:rsid w:val="00697D8F"/>
    <w:rsid w:val="006A6758"/>
    <w:rsid w:val="006A76B2"/>
    <w:rsid w:val="006B710F"/>
    <w:rsid w:val="006D6E13"/>
    <w:rsid w:val="0071737A"/>
    <w:rsid w:val="007644BB"/>
    <w:rsid w:val="00767501"/>
    <w:rsid w:val="0077012E"/>
    <w:rsid w:val="007741D3"/>
    <w:rsid w:val="007A444B"/>
    <w:rsid w:val="007A4453"/>
    <w:rsid w:val="007B5970"/>
    <w:rsid w:val="007B7F33"/>
    <w:rsid w:val="00800D1F"/>
    <w:rsid w:val="00806599"/>
    <w:rsid w:val="00820897"/>
    <w:rsid w:val="00843343"/>
    <w:rsid w:val="00857883"/>
    <w:rsid w:val="00905AFB"/>
    <w:rsid w:val="00913383"/>
    <w:rsid w:val="00921104"/>
    <w:rsid w:val="00924C78"/>
    <w:rsid w:val="009277FC"/>
    <w:rsid w:val="009330CF"/>
    <w:rsid w:val="009478A1"/>
    <w:rsid w:val="00947CC1"/>
    <w:rsid w:val="009606FB"/>
    <w:rsid w:val="00980DCD"/>
    <w:rsid w:val="009A2577"/>
    <w:rsid w:val="009E6751"/>
    <w:rsid w:val="009F7B7F"/>
    <w:rsid w:val="00A13A37"/>
    <w:rsid w:val="00A37E69"/>
    <w:rsid w:val="00A50470"/>
    <w:rsid w:val="00A679F0"/>
    <w:rsid w:val="00A76A91"/>
    <w:rsid w:val="00A76CE3"/>
    <w:rsid w:val="00A77AAD"/>
    <w:rsid w:val="00A97EEE"/>
    <w:rsid w:val="00AC7138"/>
    <w:rsid w:val="00B17612"/>
    <w:rsid w:val="00B26D07"/>
    <w:rsid w:val="00B31DB9"/>
    <w:rsid w:val="00BA64FD"/>
    <w:rsid w:val="00BC3AF4"/>
    <w:rsid w:val="00C07322"/>
    <w:rsid w:val="00C36D7F"/>
    <w:rsid w:val="00C501AD"/>
    <w:rsid w:val="00C93817"/>
    <w:rsid w:val="00CC05FC"/>
    <w:rsid w:val="00CE093D"/>
    <w:rsid w:val="00CE7570"/>
    <w:rsid w:val="00CF348F"/>
    <w:rsid w:val="00CF4DE7"/>
    <w:rsid w:val="00D446A8"/>
    <w:rsid w:val="00DA6B98"/>
    <w:rsid w:val="00E13B24"/>
    <w:rsid w:val="00E338B8"/>
    <w:rsid w:val="00E41A07"/>
    <w:rsid w:val="00E46F25"/>
    <w:rsid w:val="00E602F5"/>
    <w:rsid w:val="00E93754"/>
    <w:rsid w:val="00EA18BF"/>
    <w:rsid w:val="00EB4609"/>
    <w:rsid w:val="00EC211D"/>
    <w:rsid w:val="00F36685"/>
    <w:rsid w:val="00F36B4A"/>
    <w:rsid w:val="00F81CB8"/>
    <w:rsid w:val="00FC1796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AA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semiHidden/>
    <w:unhideWhenUsed/>
    <w:rsid w:val="0025252C"/>
    <w:rPr>
      <w:color w:themeColor="hyperlink" w:val="0000FF"/>
      <w:u w:val="single"/>
    </w:rPr>
  </w:style>
  <w:style w:styleId="Naglaeno" w:type="character">
    <w:name w:val="Strong"/>
    <w:basedOn w:val="Zadanifontodlomka"/>
    <w:uiPriority w:val="22"/>
    <w:qFormat/>
    <w:rsid w:val="002525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52C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17612"/>
    <w:rPr>
      <w:rFonts w:hAnsiTheme="minorHAnsi" w:asci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4609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EB4609"/>
    <w:rPr>
      <w:rFonts w:hAnsi="Calibri" w:ascii="Calibri"/>
      <w:sz w:val="22"/>
      <w:szCs w:val="21"/>
    </w:rPr>
  </w:style>
  <w:style w:styleId="Odlomakpopisa" w:type="paragraph">
    <w:name w:val="List Paragraph"/>
    <w:basedOn w:val="Normal"/>
    <w:uiPriority w:val="34"/>
    <w:qFormat/>
    <w:rsid w:val="00AC71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E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E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E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E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AA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semiHidden/>
    <w:unhideWhenUsed/>
    <w:rsid w:val="0025252C"/>
    <w:rPr>
      <w:color w:themeColor="hyperlink" w:val="0000FF"/>
      <w:u w:val="single"/>
    </w:rPr>
  </w:style>
  <w:style w:styleId="Naglaeno" w:type="character">
    <w:name w:val="Strong"/>
    <w:basedOn w:val="Zadanifontodlomka"/>
    <w:uiPriority w:val="22"/>
    <w:qFormat/>
    <w:rsid w:val="002525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5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252C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17612"/>
    <w:rPr>
      <w:rFonts w:asciiTheme="minorHAnsi" w:hAns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4609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EB4609"/>
    <w:rPr>
      <w:rFonts w:ascii="Calibri" w:hAnsi="Calibri"/>
      <w:sz w:val="22"/>
      <w:szCs w:val="21"/>
    </w:rPr>
  </w:style>
  <w:style w:styleId="Odlomakpopisa" w:type="paragraph">
    <w:name w:val="List Paragraph"/>
    <w:basedOn w:val="Normal"/>
    <w:uiPriority w:val="34"/>
    <w:qFormat/>
    <w:rsid w:val="00AC71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E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E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E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E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08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2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02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59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06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164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344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93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626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079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846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81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74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775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98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23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55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19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869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91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078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2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45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96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19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4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498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23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6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59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93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1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3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6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01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11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32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191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95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13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1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818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30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60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6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508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16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85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86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205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90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64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38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28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37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815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03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042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9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487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916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46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80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995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15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472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7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50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St-172/2013-60</izvorni_sadrzaj>
    <derivirana_varijabla naziv="DomainObject.Oznaka_1">St-172/2013-60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St-172/2013</izvorni_sadrzaj>
    <derivirana_varijabla naziv="DomainObject.Predmet.OznakaBroj_1">St-172/2013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31.ST-323/2011</izvorni_sadrzaj>
    <derivirana_varijabla naziv="DomainObject.Predmet.PrimjedbaSuca_1">31.ST-323/2011</derivirana_varijabla>
  </DomainObject.Predmet.PrimjedbaSuca>
  <DomainObject.Predmet.ProtustrankaFormated>
    <izvorni_sadrzaj>  RP TRGOVINA društvo s ograničenom odgovornošću za trgovinu - u stečaju zastupanog po punomoćniku Mateja Kolovrat</izvorni_sadrzaj>
    <derivirana_varijabla naziv="DomainObject.Predmet.ProtustrankaFormated_1">  RP TRGOVINA društvo s ograničenom odgovornošću za trgovinu - u stečaju zastupanog po punomoćniku Mateja Kolovrat</derivirana_varijabla>
  </DomainObject.Predmet.ProtustrankaFormated>
  <DomainObject.Predmet.ProtustrankaFormatedOIB>
    <izvorni_sadrzaj>  RP TRGOVINA društvo s ograničenom odgovornošću za trgovinu - u stečaju, OIB 98367738616 zastupanog po punomoćniku Mateja Kolovrat</izvorni_sadrzaj>
    <derivirana_varijabla naziv="DomainObject.Predmet.ProtustrankaFormatedOIB_1">  RP TRGOVINA društvo s ograničenom odgovornošću za trgovinu - u stečaju, OIB 98367738616 zastupanog po punomoćniku Mateja Kolovrat</derivirana_varijabla>
  </DomainObject.Predmet.ProtustrankaFormatedOIB>
  <DomainObject.Predmet.ProtustrankaFormatedWithAdress>
    <izvorni_sadrzaj> RP TRGOVINA društvo s ograničenom odgovornošću za trgovinu - u stečaju, TRSJE 37 C, 10000 Zagreb zastupanog po punomoćniku Mateja Kolovrat</izvorni_sadrzaj>
    <derivirana_varijabla naziv="DomainObject.Predmet.ProtustrankaFormatedWithAdress_1"> RP TRGOVINA društvo s ograničenom odgovornošću za trgovinu - u stečaju, TRSJE 37 C, 10000 Zagreb zastupanog po punomoćniku Mateja Kolovrat</derivirana_varijabla>
  </DomainObject.Predmet.ProtustrankaFormatedWithAdress>
  <DomainObject.Predmet.ProtustrankaFormatedWithAdressOIB>
    <izvorni_sadrzaj> RP TRGOVINA društvo s ograničenom odgovornošću za trgovinu - u stečaju, OIB 98367738616, TRSJE 37 C, 10000 Zagreb zastupanog po punomoćniku Mateja Kolovrat</izvorni_sadrzaj>
    <derivirana_varijabla naziv="DomainObject.Predmet.ProtustrankaFormatedWithAdressOIB_1"> RP TRGOVINA društvo s ograničenom odgovornošću za trgovinu - u stečaju, OIB 98367738616, TRSJE 37 C, 10000 Zagreb zastupanog po punomoćniku Mateja Kolovrat</derivirana_varijabla>
  </DomainObject.Predmet.ProtustrankaFormatedWithAdressOIB>
  <DomainObject.Predmet.ProtustrankaWithAdress>
    <izvorni_sadrzaj>RP TRGOVINA društvo s ograničenom odgovornošću za trgovinu - u stečaju TRSJE 37 C, 10000 Zagreb</izvorni_sadrzaj>
    <derivirana_varijabla naziv="DomainObject.Predmet.ProtustrankaWithAdress_1">RP TRGOVINA društvo s ograničenom odgovornošću za trgovinu - u stečaju TRSJE 37 C, 10000 Zagreb</derivirana_varijabla>
  </DomainObject.Predmet.ProtustrankaWithAdress>
  <DomainObject.Predmet.ProtustrankaWithAdressOIB>
    <izvorni_sadrzaj>RP TRGOVINA društvo s ograničenom odgovornošću za trgovinu - u stečaju, OIB 98367738616, TRSJE 37 C, 10000 Zagreb</izvorni_sadrzaj>
    <derivirana_varijabla naziv="DomainObject.Predmet.ProtustrankaWithAdressOIB_1">RP TRGOVINA društvo s ograničenom odgovornošću za trgovinu - u stečaju, OIB 98367738616, TRSJE 37 C, 10000 Zagreb</derivirana_varijabla>
  </DomainObject.Predmet.ProtustrankaWithAdressOIB>
  <DomainObject.Predmet.ProtustrankaNazivFormated>
    <izvorni_sadrzaj>RP TRGOVINA društvo s ograničenom odgovornošću za trgovinu - u stečaju</izvorni_sadrzaj>
    <derivirana_varijabla naziv="DomainObject.Predmet.ProtustrankaNazivFormated_1">RP TRGOVINA društvo s ograničenom odgovornošću za trgovinu - u stečaju</derivirana_varijabla>
  </DomainObject.Predmet.ProtustrankaNazivFormated>
  <DomainObject.Predmet.ProtustrankaNazivFormatedOIB>
    <izvorni_sadrzaj>RP TRGOVINA društvo s ograničenom odgovornošću za trgovinu - u stečaju, OIB 98367738616</izvorni_sadrzaj>
    <derivirana_varijabla naziv="DomainObject.Predmet.ProtustrankaNazivFormatedOIB_1">RP TRGOVINA društvo s ograničenom odgovornošću za trgovinu - u stečaju, OIB 98367738616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BROSIG PROJEKT d.o.o. za projektiranje, građenje i nadzor</izvorni_sadrzaj>
    <derivirana_varijabla naziv="DomainObject.Predmet.StrankaFormated_1">  FINANCIJSKA AGENCIJA; BROSIG PROJEKT d.o.o. za projektiranje, građenje i nadzor</derivirana_varijabla>
  </DomainObject.Predmet.StrankaFormated>
  <DomainObject.Predmet.StrankaFormatedOIB>
    <izvorni_sadrzaj>  FINANCIJSKA AGENCIJA, OIB 85821130368; BROSIG PROJEKT d.o.o. za projektiranje, građenje i nadzor, OIB 10524740410</izvorni_sadrzaj>
    <derivirana_varijabla naziv="DomainObject.Predmet.StrankaFormatedOIB_1">  FINANCIJSKA AGENCIJA, OIB 85821130368; BROSIG PROJEKT d.o.o. za projektiranje, građenje i nadzor, OIB 10524740410</derivirana_varijabla>
  </DomainObject.Predmet.StrankaFormatedOIB>
  <DomainObject.Predmet.StrankaFormatedWithAdress>
    <izvorni_sadrzaj> FINANCIJSKA AGENCIJA, ULICA GRADA VUKOVARA 70, 10000 Zagreb; BROSIG PROJEKT d.o.o. za projektiranje, građenje i nadzor, Josipa Marohnića 10, 10000 Zagreb</izvorni_sadrzaj>
    <derivirana_varijabla naziv="DomainObject.Predmet.StrankaFormatedWithAdress_1"> FINANCIJSKA AGENCIJA, ULICA GRADA VUKOVARA 70, 10000 Zagreb; BROSIG PROJEKT d.o.o. za projektiranje, građenje i nadzor, Josipa Marohnića 10, 10000 Zagreb</derivirana_varijabla>
  </DomainObject.Predmet.StrankaFormatedWithAdress>
  <DomainObject.Predmet.StrankaFormatedWithAdressOIB>
    <izvorni_sadrzaj> FINANCIJSKA AGENCIJA, OIB 85821130368, ULICA GRADA VUKOVARA 70, 10000 Zagreb; BROSIG PROJEKT d.o.o. za projektiranje, građenje i nadzor, OIB 10524740410, Josipa Marohnića 10, 10000 Zagreb</izvorni_sadrzaj>
    <derivirana_varijabla naziv="DomainObject.Predmet.StrankaFormatedWithAdressOIB_1"> FINANCIJSKA AGENCIJA, OIB 85821130368, ULICA GRADA VUKOVARA 70, 10000 Zagreb; BROSIG PROJEKT d.o.o. za projektiranje, građenje i nadzor, OIB 10524740410, Josipa Marohnića 10, 10000 Zagreb</derivirana_varijabla>
  </DomainObject.Predmet.StrankaFormatedWithAdressOIB>
  <DomainObject.Predmet.StrankaWithAdress>
    <izvorni_sadrzaj>FINANCIJSKA AGENCIJA ULICA GRADA VUKOVARA 70,10000 Zagreb,BROSIG PROJEKT d.o.o. za projektiranje, građenje i nadzor Josipa Marohnića 10,10000 Zagreb</izvorni_sadrzaj>
    <derivirana_varijabla naziv="DomainObject.Predmet.StrankaWithAdress_1">FINANCIJSKA AGENCIJA ULICA GRADA VUKOVARA 70,10000 Zagreb,BROSIG PROJEKT d.o.o. za projektiranje, građenje i nadzor Josipa Marohnića 10,10000 Zagreb</derivirana_varijabla>
  </DomainObject.Predmet.StrankaWithAdress>
  <DomainObject.Predmet.StrankaWithAdressOIB>
    <izvorni_sadrzaj>FINANCIJSKA AGENCIJA, OIB 85821130368, ULICA GRADA VUKOVARA 70,10000 Zagreb,BROSIG PROJEKT d.o.o. za projektiranje, građenje i nadzor, OIB 10524740410, Josipa Marohnića 10,10000 Zagreb</izvorni_sadrzaj>
    <derivirana_varijabla naziv="DomainObject.Predmet.StrankaWithAdressOIB_1">FINANCIJSKA AGENCIJA, OIB 85821130368, ULICA GRADA VUKOVARA 70,10000 Zagreb,BROSIG PROJEKT d.o.o. za projektiranje, građenje i nadzor, OIB 10524740410, Josipa Marohnića 10,10000 Zagreb</derivirana_varijabla>
  </DomainObject.Predmet.StrankaWithAdressOIB>
  <DomainObject.Predmet.StrankaNazivFormated>
    <izvorni_sadrzaj>FINANCIJSKA AGENCIJA,BROSIG PROJEKT d.o.o. za projektiranje, građenje i nadzor</izvorni_sadrzaj>
    <derivirana_varijabla naziv="DomainObject.Predmet.StrankaNazivFormated_1">FINANCIJSKA AGENCIJA,BROSIG PROJEKT d.o.o. za projektiranje, građenje i nadzor</derivirana_varijabla>
  </DomainObject.Predmet.StrankaNazivFormated>
  <DomainObject.Predmet.StrankaNazivFormatedOIB>
    <izvorni_sadrzaj>FINANCIJSKA AGENCIJA, OIB 85821130368,BROSIG PROJEKT d.o.o. za projektiranje, građenje i nadzor, OIB 10524740410</izvorni_sadrzaj>
    <derivirana_varijabla naziv="DomainObject.Predmet.StrankaNazivFormatedOIB_1">FINANCIJSKA AGENCIJA, OIB 85821130368,BROSIG PROJEKT d.o.o. za projektiranje, građenje i nadzor, OIB 10524740410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  <item>BROSIG PROJEKT d.o.o. za projektiranje, građenje i nadzor</item>
    </izvorni_sadrzaj>
    <derivirana_varijabla naziv="DomainObject.Predmet.StrankaListFormated_1">
      <item>FINANCIJSKA AGENCIJA</item>
      <item>BROSIG PROJEKT d.o.o. za projektiranje, građenje i nadzor</item>
    </derivirana_varijabla>
  </DomainObject.Predmet.StrankaListFormated>
  <DomainObject.Predmet.StrankaListFormatedOIB>
    <izvorni_sadrzaj>
      <item>FINANCIJSKA AGENCIJA, OIB 85821130368</item>
      <item>BROSIG PROJEKT d.o.o. za projektiranje, građenje i nadzor, OIB 10524740410</item>
    </izvorni_sadrzaj>
    <derivirana_varijabla naziv="DomainObject.Predmet.StrankaListFormatedOIB_1">
      <item>FINANCIJSKA AGENCIJA, OIB 85821130368</item>
      <item>BROSIG PROJEKT d.o.o. za projektiranje, građenje i nadzor, OIB 10524740410</item>
    </derivirana_varijabla>
  </DomainObject.Predmet.StrankaListFormatedOIB>
  <DomainObject.Predmet.StrankaListFormatedWithAdress>
    <izvorni_sadrzaj>
      <item>FINANCIJSKA AGENCIJA, ULICA GRADA VUKOVARA 70, 10000 Zagreb</item>
      <item>BROSIG PROJEKT d.o.o. za projektiranje, građenje i nadzor, Josipa Marohnića 10, 10000 Zagreb</item>
    </izvorni_sadrzaj>
    <derivirana_varijabla naziv="DomainObject.Predmet.StrankaListFormatedWithAdress_1">
      <item>FINANCIJSKA AGENCIJA, ULICA GRADA VUKOVARA 70, 10000 Zagreb</item>
      <item>BROSIG PROJEKT d.o.o. za projektiranje, građenje i nadzor, Josipa Marohnića 10,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BROSIG PROJEKT d.o.o. za projektiranje, građenje i nadzor, OIB 10524740410, Josipa Marohnića 10, 10000 Zagreb</item>
    </izvorni_sadrzaj>
    <derivirana_varijabla naziv="DomainObject.Predmet.StrankaListFormatedWithAdressOIB_1">
      <item>FINANCIJSKA AGENCIJA, OIB 85821130368, ULICA GRADA VUKOVARA 70, 10000 Zagreb</item>
      <item>BROSIG PROJEKT d.o.o. za projektiranje, građenje i nadzor, OIB 10524740410, Josipa Marohnića 10, 10000 Zagreb</item>
    </derivirana_varijabla>
  </DomainObject.Predmet.StrankaListFormatedWithAdressOIB>
  <DomainObject.Predmet.StrankaListNazivFormated>
    <izvorni_sadrzaj>
      <item>FINANCIJSKA AGENCIJA</item>
      <item>BROSIG PROJEKT d.o.o. za projektiranje, građenje i nadzor</item>
    </izvorni_sadrzaj>
    <derivirana_varijabla naziv="DomainObject.Predmet.StrankaListNazivFormated_1">
      <item>FINANCIJSKA AGENCIJA</item>
      <item>BROSIG PROJEKT d.o.o. za projektiranje, građenje i nadzor</item>
    </derivirana_varijabla>
  </DomainObject.Predmet.StrankaListNazivFormated>
  <DomainObject.Predmet.StrankaListNazivFormatedOIB>
    <izvorni_sadrzaj>
      <item>FINANCIJSKA AGENCIJA, OIB 85821130368</item>
      <item>BROSIG PROJEKT d.o.o. za projektiranje, građenje i nadzor, OIB 10524740410</item>
    </izvorni_sadrzaj>
    <derivirana_varijabla naziv="DomainObject.Predmet.StrankaListNazivFormatedOIB_1">
      <item>FINANCIJSKA AGENCIJA, OIB 85821130368</item>
      <item>BROSIG PROJEKT d.o.o. za projektiranje, građenje i nadzor, OIB 10524740410</item>
    </derivirana_varijabla>
  </DomainObject.Predmet.StrankaListNazivFormatedOIB>
  <DomainObject.Predmet.ProtuStrankaListFormated>
    <izvorni_sadrzaj>
      <item>RP TRGOVINA društvo s ograničenom odgovornošću za trgovinu - u stečaju zastupanog po punomoćniku Mateja Kolovrat</item>
    </izvorni_sadrzaj>
    <derivirana_varijabla naziv="DomainObject.Predmet.ProtuStrankaListFormated_1">
      <item>RP TRGOVINA društvo s ograničenom odgovornošću za trgovinu - u stečaju zastupanog po punomoćniku Mateja Kolovrat</item>
    </derivirana_varijabla>
  </DomainObject.Predmet.ProtuStrankaListFormated>
  <DomainObject.Predmet.ProtuStrankaListFormatedOIB>
    <izvorni_sadrzaj>
      <item>RP TRGOVINA društvo s ograničenom odgovornošću za trgovinu - u stečaju, OIB 98367738616 zastupanog po punomoćniku Mateja Kolovrat</item>
    </izvorni_sadrzaj>
    <derivirana_varijabla naziv="DomainObject.Predmet.ProtuStrankaListFormatedOIB_1">
      <item>RP TRGOVINA društvo s ograničenom odgovornošću za trgovinu - u stečaju, OIB 98367738616 zastupanog po punomoćniku Mateja Kolovrat</item>
    </derivirana_varijabla>
  </DomainObject.Predmet.ProtuStrankaListFormatedOIB>
  <DomainObject.Predmet.ProtuStrankaListFormatedWithAdress>
    <izvorni_sadrzaj>
      <item>RP TRGOVINA društvo s ograničenom odgovornošću za trgovinu - u stečaju, TRSJE 37 C, 10000 Zagreb zastupanog po punomoćniku Mateja Kolovrat</item>
    </izvorni_sadrzaj>
    <derivirana_varijabla naziv="DomainObject.Predmet.ProtuStrankaListFormatedWithAdress_1">
      <item>RP TRGOVINA društvo s ograničenom odgovornošću za trgovinu - u stečaju, TRSJE 37 C, 10000 Zagreb zastupanog po punomoćniku Mateja Kolovrat</item>
    </derivirana_varijabla>
  </DomainObject.Predmet.ProtuStrankaListFormatedWithAdress>
  <DomainObject.Predmet.ProtuStrankaListFormatedWithAdressOIB>
    <izvorni_sadrzaj>
      <item>RP TRGOVINA društvo s ograničenom odgovornošću za trgovinu - u stečaju, OIB 98367738616, TRSJE 37 C, 10000 Zagreb zastupanog po punomoćniku Mateja Kolovrat</item>
    </izvorni_sadrzaj>
    <derivirana_varijabla naziv="DomainObject.Predmet.ProtuStrankaListFormatedWithAdressOIB_1">
      <item>RP TRGOVINA društvo s ograničenom odgovornošću za trgovinu - u stečaju, OIB 98367738616, TRSJE 37 C, 10000 Zagreb zastupanog po punomoćniku Mateja Kolovrat</item>
    </derivirana_varijabla>
  </DomainObject.Predmet.ProtuStrankaListFormatedWithAdressOIB>
  <DomainObject.Predmet.ProtuStrankaListNazivFormated>
    <izvorni_sadrzaj>
      <item>RP TRGOVINA društvo s ograničenom odgovornošću za trgovinu - u stečaju</item>
    </izvorni_sadrzaj>
    <derivirana_varijabla naziv="DomainObject.Predmet.ProtuStrankaListNazivFormated_1">
      <item>RP TRGOVINA društvo s ograničenom odgovornošću za trgovinu - u stečaju</item>
    </derivirana_varijabla>
  </DomainObject.Predmet.ProtuStrankaListNazivFormated>
  <DomainObject.Predmet.ProtuStrankaListNazivFormatedOIB>
    <izvorni_sadrzaj>
      <item>RP TRGOVINA društvo s ograničenom odgovornošću za trgovinu - u stečaju, OIB 98367738616</item>
    </izvorni_sadrzaj>
    <derivirana_varijabla naziv="DomainObject.Predmet.ProtuStrankaListNazivFormatedOIB_1">
      <item>RP TRGOVINA društvo s ograničenom odgovornošću za trgovinu - u stečaju, OIB 98367738616</item>
    </derivirana_varijabla>
  </DomainObject.Predmet.ProtuStrankaListNazivFormatedOIB>
  <DomainObject.Predmet.OstaliListFormated>
    <izvorni_sadrzaj>
      <item>Jerko-duško Suić</item>
      <item>Mateja Kolovrat punomoćnik sudionika u postupku RP TRGOVINA društvo s ograničenom odgovornošću za trgovinu - u stečaju</item>
    </izvorni_sadrzaj>
    <derivirana_varijabla naziv="DomainObject.Predmet.OstaliListFormated_1">
      <item>Jerko-duško Suić</item>
      <item>Mateja Kolovrat punomoćnik sudionika u postupku RP TRGOVINA društvo s ograničenom odgovornošću za trgovinu - u stečaju</item>
    </derivirana_varijabla>
  </DomainObject.Predmet.OstaliListFormated>
  <DomainObject.Predmet.OstaliListFormatedOIB>
    <izvorni_sadrzaj>
      <item>Jerko-duško Suić, OIB 53510817959</item>
      <item>Mateja Kolovrat punomoćnik sudionika u postupku RP TRGOVINA društvo s ograničenom odgovornošću za trgovinu - u stečaju</item>
    </izvorni_sadrzaj>
    <derivirana_varijabla naziv="DomainObject.Predmet.OstaliListFormatedOIB_1">
      <item>Jerko-duško Suić, OIB 53510817959</item>
      <item>Mateja Kolovrat punomoćnik sudionika u postupku RP TRGOVINA društvo s ograničenom odgovornošću za trgovinu - u stečaju</item>
    </derivirana_varijabla>
  </DomainObject.Predmet.OstaliListFormatedOIB>
  <DomainObject.Predmet.OstaliListFormatedWithAdress>
    <izvorni_sadrzaj>
      <item>Jerko-duško Suić,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_1">
      <item>Jerko-duško Suić,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>
  <DomainObject.Predmet.OstaliListFormatedWithAdressOIB>
    <izvorni_sadrzaj>
      <item>Jerko-duško Suić, OIB 53510817959,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OIB_1">
      <item>Jerko-duško Suić, OIB 53510817959,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OIB>
  <DomainObject.Predmet.OstaliListNazivFormated>
    <izvorni_sadrzaj>
      <item>Jerko-duško Suić</item>
      <item>Mateja Kolovrat</item>
    </izvorni_sadrzaj>
    <derivirana_varijabla naziv="DomainObject.Predmet.OstaliListNazivFormated_1">
      <item>Jerko-duško Suić</item>
      <item>Mateja Kolovrat</item>
    </derivirana_varijabla>
  </DomainObject.Predmet.OstaliListNazivFormated>
  <DomainObject.Predmet.OstaliListNazivFormatedOIB>
    <izvorni_sadrzaj>
      <item>Jerko-duško Suić, OIB 53510817959</item>
      <item>Mateja Kolovrat</item>
    </izvorni_sadrzaj>
    <derivirana_varijabla naziv="DomainObject.Predmet.OstaliListNazivFormatedOIB_1">
      <item>Jerko-duško Suić, OIB 53510817959</item>
      <item>Mateja Kolovrat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St-172/2013-60</izvorni_sadrzaj>
    <derivirana_varijabla naziv="DomainObject.PoslovniBrojDokumenta_1">St-172/2013-60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RP TRGOVINA društvo s ograničenom odgovornošću za trgovinu - u stečaju</izvorni_sadrzaj>
    <derivirana_varijabla naziv="DomainObject.Predmet.ProtustrankaIDrugi_1">RP TRGOVINA društvo s ograničenom odgovornošću za trgovinu -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RP TRGOVINA društvo s ograničenom odgovornošću za trgovinu - u stečaju, OIB 98367738616, TRSJE 37 C, 10000 Zagreb</izvorni_sadrzaj>
    <derivirana_varijabla naziv="DomainObject.Predmet.ProtustrankaIDrugiAdressOIB_1">RP TRGOVINA društvo s ograničenom odgovornošću za trgovinu - u stečaju, OIB 98367738616, TRSJE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</izvorni_sadrzaj>
    <derivirana_varijabla naziv="DomainObject.Predmet.SudioniciListNaziv_1"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</derivirana_varijabla>
  </DomainObject.Predmet.SudioniciListNaziv>
  <DomainObject.Predmet.SudioniciListAdressOIB>
    <izvorni_sadrzaj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</izvorni_sadrzaj>
    <derivirana_varijabla naziv="DomainObject.Predmet.SudioniciListAdressOIB_1"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98367738616</item>
      <item>, OIB 53510817959</item>
      <item>, OIB null</item>
      <item>, OIB 10524740410</item>
    </izvorni_sadrzaj>
    <derivirana_varijabla naziv="DomainObject.Predmet.SudioniciListNazivOIB_1">
      <item>, OIB 85821130368</item>
      <item>, OIB 98367738616</item>
      <item>, OIB 53510817959</item>
      <item>, OIB null</item>
      <item>, OIB 10524740410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St-172/2013-59</izvorni_sadrzaj>
    <derivirana_varijabla naziv="DomainObject.PredzadnjaOdlukaIzPredmeta.Oznaka_1">St-172/2013-59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21641-7AC3-493F-8FC9-66F09925D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3529</properties:Characters>
  <properties:Lines>81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2018-12-07T13:00:00Z</dcterms:created>
  <dc:creator>Bernardica Novak</dc:creator>
  <cp:lastModifiedBy>Tatjana Slaviček</cp:lastModifiedBy>
  <cp:lastPrinted>2018-12-07T13:42:00Z</cp:lastPrinted>
  <dcterms:modified xmlns:xsi="http://www.w3.org/2001/XMLSchema-instance" xsi:type="dcterms:W3CDTF">2018-12-07T13:54:00Z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St-172/2013-60 / Odluka - Zaključak - određuje se ročište za dražbu (Zak_ročište_za_dražbu_III_172-13.docx)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