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ca3e" w14:paraId="99fca3e" w:rsidRDefault="000A0F10" w:rsidP="00C44378" w:rsidR="00C44378" w:rsidRPr="000A0F10">
      <w:pPr>
        <w:pBdr>
          <w:bottom w:space="1" w:sz="12" w:color="auto" w:val="single"/>
        </w:pBdr>
        <w15:collapsed w:val="false"/>
        <w:rPr>
          <w:b/>
        </w:rPr>
      </w:pPr>
      <w:bookmarkStart w:name="_GoBack" w:id="0"/>
      <w:bookmarkEnd w:id="0"/>
      <w:r w:rsidRPr="000A0F10">
        <w:rPr>
          <w:b/>
        </w:rPr>
        <w:t>Ste</w:t>
      </w:r>
      <w:r w:rsidR="00C44378" w:rsidRPr="000A0F10">
        <w:rPr>
          <w:b/>
        </w:rPr>
        <w:t>čajni upravitelj</w:t>
      </w:r>
      <w:r w:rsidR="00957E82" w:rsidRPr="000A0F10">
        <w:rPr>
          <w:b/>
        </w:rPr>
        <w:t xml:space="preserve"> </w:t>
      </w:r>
      <w:r w:rsidR="00C44378" w:rsidRPr="000A0F10">
        <w:rPr>
          <w:b/>
        </w:rPr>
        <w:t>DAVOR BIŠĆAN</w:t>
      </w:r>
      <w:r w:rsidR="00957E82" w:rsidRPr="000A0F10">
        <w:rPr>
          <w:b/>
        </w:rPr>
        <w:t xml:space="preserve"> dipl.iur. </w:t>
      </w:r>
      <w:r w:rsidR="00F00F18" w:rsidRPr="000A0F10">
        <w:rPr>
          <w:b/>
        </w:rPr>
        <w:tab/>
      </w:r>
      <w:r w:rsidR="00F00F18" w:rsidRPr="000A0F10">
        <w:rPr>
          <w:b/>
        </w:rPr>
        <w:tab/>
      </w:r>
      <w:r w:rsidR="00F00F18" w:rsidRPr="000A0F10">
        <w:rPr>
          <w:b/>
        </w:rPr>
        <w:tab/>
      </w:r>
      <w:r w:rsidR="00F00F18" w:rsidRPr="000A0F10">
        <w:rPr>
          <w:b/>
        </w:rPr>
        <w:tab/>
      </w:r>
    </w:p>
    <w:p w:rsidRDefault="00F00F18" w:rsidP="00C44378" w:rsidR="00C44378" w:rsidRPr="000A0F10">
      <w:pPr>
        <w:rPr>
          <w:b/>
        </w:rPr>
      </w:pPr>
      <w:r w:rsidRPr="000A0F10">
        <w:rPr>
          <w:b/>
        </w:rPr>
        <w:t>10000 ZAGREB, Ju</w:t>
      </w:r>
      <w:r w:rsidR="00C44378" w:rsidRPr="000A0F10">
        <w:rPr>
          <w:b/>
        </w:rPr>
        <w:t>išićeva 10</w:t>
      </w:r>
      <w:r w:rsidR="00957E82" w:rsidRPr="000A0F10">
        <w:rPr>
          <w:b/>
        </w:rPr>
        <w:t xml:space="preserve">, </w:t>
      </w:r>
      <w:r w:rsidR="00C44378" w:rsidRPr="000A0F10">
        <w:rPr>
          <w:b/>
        </w:rPr>
        <w:t>Tel</w:t>
      </w:r>
      <w:r w:rsidR="00957E82" w:rsidRPr="000A0F10">
        <w:rPr>
          <w:b/>
        </w:rPr>
        <w:t>/Fax:</w:t>
      </w:r>
      <w:r w:rsidR="00C44378" w:rsidRPr="000A0F10">
        <w:rPr>
          <w:b/>
        </w:rPr>
        <w:t>01/4810830</w:t>
      </w:r>
      <w:r w:rsidR="00957E82" w:rsidRPr="000A0F10">
        <w:rPr>
          <w:b/>
        </w:rPr>
        <w:t xml:space="preserve"> </w:t>
      </w:r>
      <w:r w:rsidR="00C44378" w:rsidRPr="000A0F10">
        <w:rPr>
          <w:b/>
        </w:rPr>
        <w:t>Mob.098459057</w:t>
      </w:r>
    </w:p>
    <w:p w:rsidRDefault="008263C6" w:rsidP="00C44378" w:rsidR="009F517E">
      <w:r>
        <w:t>E-mail:davor.biscan@xnet.hr</w:t>
      </w:r>
    </w:p>
    <w:p w:rsidRDefault="000A0F10" w:rsidP="00C44378" w:rsidR="000A0F10">
      <w:r>
        <w:t>Zagreb,25.09.2017.</w:t>
      </w:r>
      <w:r w:rsidR="00C44378">
        <w:tab/>
      </w:r>
      <w:r w:rsidR="00C44378">
        <w:tab/>
      </w:r>
      <w:r w:rsidR="00C44378">
        <w:tab/>
      </w:r>
      <w:r w:rsidR="00C44378">
        <w:tab/>
      </w:r>
      <w:r w:rsidR="00C44378">
        <w:tab/>
      </w:r>
    </w:p>
    <w:p w:rsidRDefault="00C44378" w:rsidP="00C44378" w:rsidR="007D582E">
      <w:r>
        <w:tab/>
      </w:r>
      <w:r>
        <w:tab/>
      </w:r>
    </w:p>
    <w:p w:rsidRDefault="007D582E" w:rsidP="00C44378" w:rsidR="00C44378" w:rsidRPr="0076291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4378" w:rsidRPr="00762913">
        <w:rPr>
          <w:b/>
        </w:rPr>
        <w:t xml:space="preserve">Na broj: </w:t>
      </w:r>
      <w:r w:rsidR="00932903">
        <w:rPr>
          <w:b/>
        </w:rPr>
        <w:t>40</w:t>
      </w:r>
      <w:r w:rsidR="005815DF">
        <w:rPr>
          <w:b/>
        </w:rPr>
        <w:t xml:space="preserve"> St-</w:t>
      </w:r>
      <w:r w:rsidR="00932903">
        <w:rPr>
          <w:b/>
        </w:rPr>
        <w:t>5179</w:t>
      </w:r>
      <w:r w:rsidR="005D23ED">
        <w:rPr>
          <w:b/>
        </w:rPr>
        <w:t>/</w:t>
      </w:r>
      <w:r w:rsidR="00932903">
        <w:rPr>
          <w:b/>
        </w:rPr>
        <w:t>16</w:t>
      </w:r>
      <w:r w:rsidR="00C44378" w:rsidRPr="00762913">
        <w:rPr>
          <w:b/>
        </w:rPr>
        <w:t xml:space="preserve"> </w:t>
      </w:r>
    </w:p>
    <w:p w:rsidRDefault="00182370" w:rsidP="00C44378" w:rsidR="007D582E">
      <w:r>
        <w:t xml:space="preserve"> </w:t>
      </w:r>
      <w:r w:rsidR="007562C3">
        <w:t xml:space="preserve"> </w:t>
      </w:r>
      <w:r w:rsidR="00360817">
        <w:tab/>
      </w:r>
      <w:r w:rsidR="00360817">
        <w:tab/>
      </w:r>
      <w:r w:rsidR="00360817">
        <w:tab/>
      </w:r>
      <w:r w:rsidR="00360817">
        <w:tab/>
      </w:r>
      <w:r w:rsidR="00360817">
        <w:tab/>
      </w:r>
      <w:r w:rsidR="00360817">
        <w:tab/>
      </w:r>
    </w:p>
    <w:p w:rsidRDefault="007D582E" w:rsidP="00C44378" w:rsidR="009F517E" w:rsidRPr="00305F3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0817" w:rsidRPr="00305F31">
        <w:rPr>
          <w:b/>
        </w:rPr>
        <w:t>TRGOVAČKI SUD U ZAGREBU</w:t>
      </w:r>
      <w:r w:rsidR="00360817" w:rsidRPr="00305F31">
        <w:rPr>
          <w:b/>
        </w:rPr>
        <w:tab/>
      </w:r>
    </w:p>
    <w:p w:rsidRDefault="00360817" w:rsidP="00C44378" w:rsidR="00C44378" w:rsidRPr="00305F31">
      <w:pPr>
        <w:rPr>
          <w:b/>
        </w:rPr>
      </w:pP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  <w:t>Stečajni sudac</w:t>
      </w:r>
    </w:p>
    <w:p w:rsidRDefault="00932903" w:rsidP="00C44378" w:rsidR="00CA49EA" w:rsidRPr="00932903">
      <w:pPr>
        <w:rPr>
          <w:b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32903">
        <w:rPr>
          <w:b/>
        </w:rPr>
        <w:t>Ante Galić</w:t>
      </w:r>
      <w:r w:rsidR="00360817" w:rsidRPr="00932903">
        <w:rPr>
          <w:b/>
        </w:rPr>
        <w:tab/>
      </w:r>
      <w:r w:rsidR="00360817" w:rsidRPr="00932903">
        <w:rPr>
          <w:b/>
        </w:rPr>
        <w:tab/>
      </w:r>
      <w:r w:rsidR="00360817" w:rsidRPr="00932903">
        <w:rPr>
          <w:b/>
        </w:rPr>
        <w:tab/>
      </w:r>
      <w:r w:rsidR="00360817" w:rsidRPr="00932903">
        <w:rPr>
          <w:b/>
        </w:rPr>
        <w:tab/>
      </w:r>
      <w:r w:rsidR="00360817" w:rsidRPr="00932903">
        <w:rPr>
          <w:b/>
        </w:rPr>
        <w:tab/>
      </w:r>
      <w:r w:rsidR="00360817" w:rsidRPr="00932903">
        <w:rPr>
          <w:b/>
        </w:rPr>
        <w:tab/>
        <w:t xml:space="preserve">      </w:t>
      </w:r>
      <w:r w:rsidR="00F85150" w:rsidRPr="00932903">
        <w:rPr>
          <w:b/>
        </w:rPr>
        <w:t xml:space="preserve">  </w:t>
      </w:r>
      <w:r w:rsidR="007D582E" w:rsidRPr="00932903">
        <w:rPr>
          <w:b/>
        </w:rPr>
        <w:t xml:space="preserve">  </w:t>
      </w:r>
    </w:p>
    <w:p w:rsidRDefault="00932903" w:rsidP="00C44378" w:rsidR="00932903" w:rsidRPr="00932903">
      <w:pPr>
        <w:rPr>
          <w:b/>
        </w:rPr>
      </w:pPr>
    </w:p>
    <w:p w:rsidRDefault="00932903" w:rsidP="00C44378" w:rsidR="00932903">
      <w:pPr>
        <w:rPr>
          <w:b/>
        </w:rPr>
      </w:pPr>
    </w:p>
    <w:p w:rsidRDefault="00932903" w:rsidP="00C44378" w:rsidR="00932903"/>
    <w:p w:rsidRDefault="00CA49EA" w:rsidP="00C44378" w:rsidR="00C44378">
      <w:pPr>
        <w:rPr>
          <w:b/>
        </w:rPr>
      </w:pPr>
      <w:r>
        <w:t xml:space="preserve"> </w:t>
      </w:r>
      <w:r w:rsidR="002F59B7" w:rsidRPr="008C1D0E">
        <w:tab/>
      </w:r>
      <w:r w:rsidR="00C44378" w:rsidRPr="008C1D0E">
        <w:t>Rješenj</w:t>
      </w:r>
      <w:r w:rsidR="002F59B7" w:rsidRPr="008C1D0E">
        <w:t>em</w:t>
      </w:r>
      <w:r w:rsidR="00C44378" w:rsidRPr="008C1D0E">
        <w:t xml:space="preserve"> Trgovačkog suda u Zagrebu broj </w:t>
      </w:r>
      <w:r w:rsidR="00932903" w:rsidRPr="00932903">
        <w:rPr>
          <w:b/>
        </w:rPr>
        <w:t>40 St-5179/16</w:t>
      </w:r>
      <w:r w:rsidR="002F59B7" w:rsidRPr="008C1D0E">
        <w:rPr>
          <w:b/>
        </w:rPr>
        <w:t xml:space="preserve"> od </w:t>
      </w:r>
      <w:r w:rsidR="00932903">
        <w:rPr>
          <w:b/>
        </w:rPr>
        <w:t>27</w:t>
      </w:r>
      <w:r w:rsidR="00C44378" w:rsidRPr="008C1D0E">
        <w:rPr>
          <w:b/>
        </w:rPr>
        <w:t>.</w:t>
      </w:r>
      <w:r w:rsidR="002F59B7" w:rsidRPr="008C1D0E">
        <w:rPr>
          <w:b/>
        </w:rPr>
        <w:t xml:space="preserve"> </w:t>
      </w:r>
      <w:r w:rsidR="00932903">
        <w:rPr>
          <w:b/>
        </w:rPr>
        <w:t>rujna</w:t>
      </w:r>
      <w:r w:rsidR="005D23ED" w:rsidRPr="008C1D0E">
        <w:rPr>
          <w:b/>
        </w:rPr>
        <w:t xml:space="preserve"> 20</w:t>
      </w:r>
      <w:r w:rsidR="00B215C9" w:rsidRPr="008C1D0E">
        <w:rPr>
          <w:b/>
        </w:rPr>
        <w:t>1</w:t>
      </w:r>
      <w:r w:rsidR="005815DF" w:rsidRPr="008C1D0E">
        <w:rPr>
          <w:b/>
        </w:rPr>
        <w:t>6</w:t>
      </w:r>
      <w:r w:rsidR="00C44378" w:rsidRPr="008C1D0E">
        <w:t xml:space="preserve">, </w:t>
      </w:r>
      <w:r w:rsidR="00F85150" w:rsidRPr="008C1D0E">
        <w:t xml:space="preserve">godine, </w:t>
      </w:r>
      <w:r w:rsidR="00C44378" w:rsidRPr="008C1D0E">
        <w:t>pokrenut je prethodni postupak radi utvrđivanja uvjeta za otvaranje stečajnog postupka nad dužnikom</w:t>
      </w:r>
      <w:r w:rsidR="00C44378" w:rsidRPr="008C1D0E">
        <w:rPr>
          <w:b/>
        </w:rPr>
        <w:t xml:space="preserve"> </w:t>
      </w:r>
      <w:r w:rsidR="005815DF" w:rsidRPr="008C1D0E">
        <w:rPr>
          <w:b/>
        </w:rPr>
        <w:t xml:space="preserve"> </w:t>
      </w:r>
      <w:r w:rsidR="00932903">
        <w:rPr>
          <w:b/>
        </w:rPr>
        <w:t>VULKAN d.o.o. iz Zagreba, Čilnečla 221, OIB:57041878</w:t>
      </w:r>
    </w:p>
    <w:p w:rsidRDefault="00932903" w:rsidP="00C44378" w:rsidR="00932903" w:rsidRPr="008C1D0E">
      <w:pPr>
        <w:rPr>
          <w:b/>
        </w:rPr>
      </w:pPr>
      <w:r>
        <w:rPr>
          <w:b/>
        </w:rPr>
        <w:t>350.</w:t>
      </w:r>
    </w:p>
    <w:p w:rsidRDefault="000A0F10" w:rsidP="000A0F10" w:rsidR="000A0F10">
      <w:pPr>
        <w:tabs>
          <w:tab w:pos="1980" w:val="left"/>
        </w:tabs>
      </w:pPr>
    </w:p>
    <w:p w:rsidRDefault="000A0F10" w:rsidP="000A0F10" w:rsidR="000A0F10">
      <w:pPr>
        <w:tabs>
          <w:tab w:pos="1980" w:val="left"/>
        </w:tabs>
        <w:rPr>
          <w:b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</w:rPr>
        <w:tab/>
      </w:r>
    </w:p>
    <w:p w:rsidRDefault="000A0F10" w:rsidP="000A0F10" w:rsidR="000A0F10">
      <w:pPr>
        <w:jc w:val="center"/>
        <w:rPr>
          <w:b/>
        </w:rPr>
      </w:pPr>
    </w:p>
    <w:p w:rsidRDefault="000A0F10" w:rsidP="000A0F10" w:rsidR="000A0F10">
      <w:pPr>
        <w:jc w:val="center"/>
        <w:rPr>
          <w:b/>
        </w:rPr>
      </w:pPr>
      <w:r>
        <w:rPr>
          <w:b/>
        </w:rPr>
        <w:t>I Z V J E Š Ć E</w:t>
      </w:r>
    </w:p>
    <w:p w:rsidRDefault="000A0F10" w:rsidP="000A0F10" w:rsidR="000A0F10">
      <w:pPr>
        <w:jc w:val="center"/>
        <w:rPr>
          <w:b/>
        </w:rPr>
      </w:pPr>
      <w:r>
        <w:rPr>
          <w:b/>
        </w:rPr>
        <w:t>ZA ROČIŠTE VJEROVNIKA  (OPĆE ISPITNO ROČIŠTE)</w:t>
      </w:r>
    </w:p>
    <w:p w:rsidRDefault="000A0F10" w:rsidP="000A0F10" w:rsidR="000A0F10">
      <w:pPr>
        <w:tabs>
          <w:tab w:pos="1980" w:val="left"/>
          <w:tab w:pos="2940" w:val="left"/>
        </w:tabs>
      </w:pPr>
      <w:r>
        <w:rPr>
          <w:b/>
        </w:rPr>
        <w:tab/>
      </w:r>
      <w:r>
        <w:rPr>
          <w:b/>
        </w:rPr>
        <w:tab/>
      </w:r>
    </w:p>
    <w:p w:rsidRDefault="00C44378" w:rsidP="00C44378" w:rsidR="00C44378">
      <w:pPr>
        <w:rPr>
          <w:b/>
        </w:rPr>
      </w:pPr>
    </w:p>
    <w:p w:rsidRDefault="00C36C89" w:rsidP="00C44378" w:rsidR="00C36C89" w:rsidRPr="008C1D0E"/>
    <w:p w:rsidRDefault="00C44378" w:rsidP="00C44378" w:rsidR="00C44378" w:rsidRPr="008C1D0E">
      <w:pPr>
        <w:rPr>
          <w:b/>
        </w:rPr>
      </w:pPr>
      <w:r w:rsidRPr="008C1D0E">
        <w:rPr>
          <w:b/>
        </w:rPr>
        <w:t>1. POKRETANJE POSTUPKA</w:t>
      </w:r>
    </w:p>
    <w:p w:rsidRDefault="00C44378" w:rsidP="00C44378" w:rsidR="00C44378"/>
    <w:p w:rsidRDefault="00F02450" w:rsidP="00C44378" w:rsidR="00F02450" w:rsidRPr="008C1D0E"/>
    <w:p w:rsidRDefault="00932903" w:rsidP="0039334D" w:rsidR="00932903" w:rsidRPr="008C1D0E">
      <w:pPr>
        <w:ind w:firstLine="720"/>
        <w:rPr>
          <w:b/>
        </w:rPr>
      </w:pPr>
      <w:r>
        <w:t>Prijedlog za pokretanje prethodnog stečajnog postupka svojim podneskom Klasa:110-07/16-01/2 od 14.07.2016. godine podnijela je FINA protiv dužnika društva</w:t>
      </w:r>
      <w:r w:rsidRPr="00932903">
        <w:t xml:space="preserve"> </w:t>
      </w:r>
      <w:r>
        <w:rPr>
          <w:b/>
        </w:rPr>
        <w:t>VULKAN d.o.o. iz Zagreba, Čilnečla 221, OIB:57041878350.</w:t>
      </w:r>
    </w:p>
    <w:p w:rsidRDefault="00932903" w:rsidP="00932903" w:rsidR="00932903">
      <w:pPr>
        <w:ind w:firstLine="720"/>
      </w:pPr>
    </w:p>
    <w:p w:rsidRDefault="0039334D" w:rsidP="00932903" w:rsidR="0039334D">
      <w:pPr>
        <w:ind w:firstLine="720"/>
      </w:pPr>
    </w:p>
    <w:p w:rsidRDefault="0039334D" w:rsidP="00932903" w:rsidR="0039334D">
      <w:pPr>
        <w:ind w:firstLine="720"/>
      </w:pPr>
      <w:r>
        <w:t xml:space="preserve">U Potvrdi FINE od 14.07.2016. se navodi da dužnik na dan 21. prosinca </w:t>
      </w:r>
      <w:r w:rsidR="00E73196">
        <w:t>2015. u očevidniku redoslijeda za plaćanje  dužnik ima evidentirane neizvršene osnove za plaćanje u neprekinutom razdoblju od 120 dana u ukupnom iznosu od 583.626,56 kn.</w:t>
      </w:r>
    </w:p>
    <w:p w:rsidRDefault="00F02450" w:rsidP="00932903" w:rsidR="00F02450" w:rsidRPr="008C1D0E">
      <w:pPr>
        <w:ind w:firstLine="720"/>
      </w:pPr>
      <w:r>
        <w:lastRenderedPageBreak/>
        <w:tab/>
      </w:r>
    </w:p>
    <w:p w:rsidRDefault="00C44378" w:rsidP="00C44378" w:rsidR="00C44378" w:rsidRPr="008C1D0E">
      <w:pPr>
        <w:rPr>
          <w:b/>
        </w:rPr>
      </w:pPr>
      <w:r w:rsidRPr="008C1D0E">
        <w:rPr>
          <w:b/>
        </w:rPr>
        <w:t>2.   REGISTRACIJA DRUŠTVA</w:t>
      </w:r>
    </w:p>
    <w:p w:rsidRDefault="00C44378" w:rsidP="00C44378" w:rsidR="00C44378" w:rsidRPr="008C1D0E">
      <w:pPr>
        <w:ind w:left="360"/>
      </w:pPr>
    </w:p>
    <w:p w:rsidRDefault="00C44378" w:rsidP="00C44378" w:rsidR="00CF3692" w:rsidRPr="008C1D0E">
      <w:r w:rsidRPr="008C1D0E">
        <w:tab/>
      </w:r>
      <w:r w:rsidRPr="008C1D0E">
        <w:rPr>
          <w:b/>
        </w:rPr>
        <w:t>Pravni oblik:</w:t>
      </w:r>
      <w:r w:rsidRPr="008C1D0E">
        <w:t xml:space="preserve"> </w:t>
      </w:r>
      <w:r w:rsidR="00FB67C2">
        <w:t xml:space="preserve">jednostavno </w:t>
      </w:r>
      <w:r w:rsidR="002F59B7" w:rsidRPr="008C1D0E">
        <w:t>društvo</w:t>
      </w:r>
      <w:r w:rsidR="007A6C45" w:rsidRPr="008C1D0E">
        <w:t xml:space="preserve"> s ograničenom odgovornošću</w:t>
      </w:r>
    </w:p>
    <w:p w:rsidRDefault="00C44378" w:rsidP="00C44378" w:rsidR="00E73196">
      <w:pPr>
        <w:rPr>
          <w:b/>
        </w:rPr>
      </w:pPr>
      <w:r w:rsidRPr="008C1D0E">
        <w:tab/>
      </w:r>
      <w:r w:rsidR="003D7451" w:rsidRPr="008C1D0E">
        <w:rPr>
          <w:b/>
        </w:rPr>
        <w:t>Temeljni akti:</w:t>
      </w:r>
      <w:r w:rsidR="00A358DB" w:rsidRPr="008C1D0E">
        <w:rPr>
          <w:b/>
        </w:rPr>
        <w:t xml:space="preserve"> </w:t>
      </w:r>
    </w:p>
    <w:p w:rsidRDefault="00E73196" w:rsidP="00E73196" w:rsidR="00E73196">
      <w:pPr>
        <w:numPr>
          <w:ilvl w:val="0"/>
          <w:numId w:val="6"/>
        </w:numPr>
      </w:pPr>
      <w:r>
        <w:t>O</w:t>
      </w:r>
      <w:r w:rsidR="00932903" w:rsidRPr="00E73196">
        <w:t>dlukom glavne skupštine od 21 ožujka 2003.</w:t>
      </w:r>
      <w:r>
        <w:t>usvojen je Društveni ugovor</w:t>
      </w:r>
    </w:p>
    <w:p w:rsidRDefault="00E73196" w:rsidP="00E73196" w:rsidR="00E73196">
      <w:pPr>
        <w:numPr>
          <w:ilvl w:val="0"/>
          <w:numId w:val="6"/>
        </w:numPr>
      </w:pPr>
      <w:r>
        <w:t>Odlukom članova društva od 20.08.2003.izmijenjen je članak 7, Društvenog ugovora od 21.03.2008. o predmetu poslovanja</w:t>
      </w:r>
      <w:r w:rsidR="00156B39">
        <w:t>,</w:t>
      </w:r>
    </w:p>
    <w:p w:rsidRDefault="00156B39" w:rsidP="00E73196" w:rsidR="00156B39">
      <w:pPr>
        <w:numPr>
          <w:ilvl w:val="0"/>
          <w:numId w:val="6"/>
        </w:numPr>
      </w:pPr>
      <w:r>
        <w:t>Odlukom skupštine društva 0d 08.06.2009ugovor od 21.08.2008. zamijenjen je novim Društvenim ugovorom koji je u pročišćenom tekstu dostavljen u sudski registar Trgovačkog suda u Zagrebu.</w:t>
      </w:r>
    </w:p>
    <w:p w:rsidRDefault="00156B39" w:rsidP="00E73196" w:rsidR="00156B39">
      <w:pPr>
        <w:numPr>
          <w:ilvl w:val="0"/>
          <w:numId w:val="6"/>
        </w:numPr>
      </w:pPr>
      <w:r>
        <w:t>Temeljem skupštine društva od 20.04.2012. izmiujenjen je društvaeni ugovor od 08062019. Posebno u dijelu koji se odnose na članove društva i Nadzorni odbor, te se u u cijelosti zamjenjuje  i isti u potpuno teksstu dostavlja trgovačkom sudu u Zagrebu,</w:t>
      </w:r>
    </w:p>
    <w:p w:rsidRDefault="00E73196" w:rsidP="00C44378" w:rsidR="00E73196"/>
    <w:p w:rsidRDefault="00C44378" w:rsidP="007337A9" w:rsidR="007C7F5A" w:rsidRPr="008C1D0E">
      <w:pPr>
        <w:rPr>
          <w:b/>
        </w:rPr>
      </w:pPr>
      <w:r w:rsidRPr="008C1D0E">
        <w:tab/>
      </w:r>
      <w:r w:rsidRPr="008C1D0E">
        <w:rPr>
          <w:b/>
        </w:rPr>
        <w:t>Temeljni kapital društva</w:t>
      </w:r>
      <w:r w:rsidRPr="008C1D0E">
        <w:t xml:space="preserve">: </w:t>
      </w:r>
      <w:r w:rsidR="007337A9">
        <w:t>4.578.200,</w:t>
      </w:r>
      <w:r w:rsidR="007C7F5A" w:rsidRPr="008C1D0E">
        <w:t>00 kn</w:t>
      </w:r>
    </w:p>
    <w:p w:rsidRDefault="007337A9" w:rsidP="001F32D0" w:rsidR="007337A9">
      <w:pPr>
        <w:ind w:firstLine="720"/>
        <w:rPr>
          <w:b/>
        </w:rPr>
      </w:pPr>
    </w:p>
    <w:p w:rsidRDefault="003E47A8" w:rsidP="001F32D0" w:rsidR="00C44378" w:rsidRPr="008C1D0E">
      <w:pPr>
        <w:ind w:firstLine="720"/>
        <w:rPr>
          <w:b/>
        </w:rPr>
      </w:pPr>
      <w:r w:rsidRPr="008C1D0E">
        <w:rPr>
          <w:b/>
        </w:rPr>
        <w:t xml:space="preserve">Osobe ovlaštene za zastupanje: </w:t>
      </w:r>
      <w:r w:rsidR="004D3538" w:rsidRPr="008C1D0E">
        <w:rPr>
          <w:b/>
        </w:rPr>
        <w:t xml:space="preserve"> </w:t>
      </w:r>
    </w:p>
    <w:p w:rsidRDefault="007337A9" w:rsidP="007337A9" w:rsidR="009F1BBE">
      <w:pPr>
        <w:numPr>
          <w:ilvl w:val="0"/>
          <w:numId w:val="8"/>
        </w:numPr>
      </w:pPr>
      <w:r>
        <w:t>DAMIR VUJIĆ:OIB:67217210491-umro</w:t>
      </w:r>
    </w:p>
    <w:p w:rsidRDefault="007337A9" w:rsidP="007337A9" w:rsidR="007337A9">
      <w:pPr>
        <w:numPr>
          <w:ilvl w:val="0"/>
          <w:numId w:val="7"/>
        </w:numPr>
      </w:pPr>
      <w:r>
        <w:t>direktor</w:t>
      </w:r>
    </w:p>
    <w:p w:rsidRDefault="00F02450" w:rsidP="007337A9" w:rsidR="00F02450">
      <w:pPr>
        <w:ind w:left="720"/>
      </w:pPr>
    </w:p>
    <w:p w:rsidRDefault="007337A9" w:rsidP="007337A9" w:rsidR="007337A9" w:rsidRPr="007337A9">
      <w:pPr>
        <w:ind w:left="720"/>
        <w:rPr>
          <w:b/>
        </w:rPr>
      </w:pPr>
      <w:r w:rsidRPr="007337A9">
        <w:rPr>
          <w:b/>
        </w:rPr>
        <w:t>ČLANOVI DRUŠTVA</w:t>
      </w:r>
    </w:p>
    <w:p w:rsidRDefault="00F02450" w:rsidP="00C44378" w:rsidR="00F02450"/>
    <w:p w:rsidRDefault="007337A9" w:rsidP="007337A9" w:rsidR="00F02450">
      <w:pPr>
        <w:numPr>
          <w:ilvl w:val="0"/>
          <w:numId w:val="9"/>
        </w:numPr>
      </w:pPr>
      <w:r>
        <w:t>BLAŽLUJIĆ,OIB:9486732379</w:t>
      </w:r>
    </w:p>
    <w:p w:rsidRDefault="007337A9" w:rsidP="00C44378" w:rsidR="007337A9">
      <w:r>
        <w:tab/>
        <w:t>Zagreb, I Odvojak – nepotpuna adresa</w:t>
      </w:r>
    </w:p>
    <w:p w:rsidRDefault="007337A9" w:rsidP="007337A9" w:rsidR="007337A9">
      <w:pPr>
        <w:numPr>
          <w:ilvl w:val="0"/>
          <w:numId w:val="7"/>
        </w:numPr>
      </w:pPr>
      <w:r>
        <w:t>član društva</w:t>
      </w:r>
    </w:p>
    <w:p w:rsidRDefault="007337A9" w:rsidP="007337A9" w:rsidR="007337A9">
      <w:pPr>
        <w:ind w:left="720"/>
      </w:pPr>
    </w:p>
    <w:p w:rsidRDefault="007337A9" w:rsidP="007337A9" w:rsidR="007337A9">
      <w:pPr>
        <w:numPr>
          <w:ilvl w:val="0"/>
          <w:numId w:val="9"/>
        </w:numPr>
      </w:pPr>
      <w:r>
        <w:t>LJUBOMIR MRĐA OIB:93719338063</w:t>
      </w:r>
    </w:p>
    <w:p w:rsidRDefault="007337A9" w:rsidP="007337A9" w:rsidR="007337A9">
      <w:pPr>
        <w:ind w:left="720"/>
      </w:pPr>
      <w:r>
        <w:t>Zagreb, Nodilova 18</w:t>
      </w:r>
    </w:p>
    <w:p w:rsidRDefault="007337A9" w:rsidP="007337A9" w:rsidR="007337A9">
      <w:pPr>
        <w:numPr>
          <w:ilvl w:val="0"/>
          <w:numId w:val="7"/>
        </w:numPr>
      </w:pPr>
      <w:r>
        <w:t>Član društva</w:t>
      </w:r>
    </w:p>
    <w:p w:rsidRDefault="007337A9" w:rsidP="007337A9" w:rsidR="007337A9">
      <w:pPr>
        <w:ind w:left="720"/>
      </w:pPr>
    </w:p>
    <w:p w:rsidRDefault="007337A9" w:rsidP="007337A9" w:rsidR="007337A9">
      <w:pPr>
        <w:numPr>
          <w:ilvl w:val="0"/>
          <w:numId w:val="9"/>
        </w:numPr>
      </w:pPr>
      <w:r>
        <w:t>NADA PROJIČ oib:29908543962</w:t>
      </w:r>
    </w:p>
    <w:p w:rsidRDefault="007337A9" w:rsidP="007337A9" w:rsidR="007337A9">
      <w:pPr>
        <w:ind w:left="720"/>
      </w:pPr>
      <w:r>
        <w:t>Zagreb, Malekova 25</w:t>
      </w:r>
    </w:p>
    <w:p w:rsidRDefault="007337A9" w:rsidP="007337A9" w:rsidR="007337A9">
      <w:pPr>
        <w:ind w:left="1080"/>
      </w:pPr>
      <w:r>
        <w:t>Član društva</w:t>
      </w:r>
    </w:p>
    <w:p w:rsidRDefault="007337A9" w:rsidP="007337A9" w:rsidR="007337A9"/>
    <w:p w:rsidRDefault="007337A9" w:rsidP="007337A9" w:rsidR="007337A9">
      <w:pPr>
        <w:numPr>
          <w:ilvl w:val="0"/>
          <w:numId w:val="9"/>
        </w:numPr>
      </w:pPr>
      <w:r>
        <w:lastRenderedPageBreak/>
        <w:t>VULKAN KONCEPT d.o.o.</w:t>
      </w:r>
    </w:p>
    <w:p w:rsidRDefault="007337A9" w:rsidP="007337A9" w:rsidR="007337A9">
      <w:pPr>
        <w:ind w:left="720"/>
      </w:pPr>
      <w:r>
        <w:t>Zagreb, prevoj 61</w:t>
      </w:r>
    </w:p>
    <w:p w:rsidRDefault="00EF11AA" w:rsidP="00C44378" w:rsidR="00F207B4">
      <w:r>
        <w:tab/>
        <w:t xml:space="preserve">       Član društva</w:t>
      </w:r>
    </w:p>
    <w:p w:rsidRDefault="00F207B4" w:rsidP="00C44378" w:rsidR="00F207B4"/>
    <w:p w:rsidRDefault="00F207B4" w:rsidP="00C44378" w:rsidR="007337A9">
      <w:r>
        <w:tab/>
        <w:t>Svim članovima društva obratio sam se pismeno radi dobivanja knjigovodstvenih podataka, ali se nitko nije odazvao.</w:t>
      </w:r>
    </w:p>
    <w:p w:rsidRDefault="00192DA9" w:rsidP="00C44378" w:rsidR="00192DA9"/>
    <w:p w:rsidRDefault="00192DA9" w:rsidP="00C44378" w:rsidR="00192DA9" w:rsidRPr="008C1D0E"/>
    <w:p w:rsidRDefault="00C44378" w:rsidP="00C44378" w:rsidR="00C44378" w:rsidRPr="008C1D0E">
      <w:pPr>
        <w:rPr>
          <w:b/>
        </w:rPr>
      </w:pPr>
      <w:r w:rsidRPr="008C1D0E">
        <w:rPr>
          <w:b/>
        </w:rPr>
        <w:t>3. POSTUPAK PO PRIJEDLOGU ZA OTVARANJE STEČAJNOG POSTUPKA</w:t>
      </w:r>
    </w:p>
    <w:p w:rsidRDefault="00C44378" w:rsidP="00C44378" w:rsidR="00C44378" w:rsidRPr="008C1D0E"/>
    <w:p w:rsidRDefault="005E61B1" w:rsidP="00C44378" w:rsidR="005F360C" w:rsidRPr="008C1D0E">
      <w:r w:rsidRPr="008C1D0E">
        <w:tab/>
        <w:t xml:space="preserve">Odmah po primitku </w:t>
      </w:r>
      <w:r w:rsidR="005F360C" w:rsidRPr="008C1D0E">
        <w:t>dokumentacije</w:t>
      </w:r>
      <w:r w:rsidRPr="008C1D0E">
        <w:t xml:space="preserve"> o pokrenutom prethodnom postupku, privremeni stečajni upravitelj </w:t>
      </w:r>
      <w:r w:rsidR="004A1DB0" w:rsidRPr="008C1D0E">
        <w:t xml:space="preserve">zatražio je </w:t>
      </w:r>
      <w:r w:rsidR="006E2830" w:rsidRPr="008C1D0E">
        <w:t xml:space="preserve">dopisom </w:t>
      </w:r>
      <w:r w:rsidR="004A1DB0" w:rsidRPr="008C1D0E">
        <w:t>p</w:t>
      </w:r>
      <w:r w:rsidR="00E271E2" w:rsidRPr="008C1D0E">
        <w:t>rok</w:t>
      </w:r>
      <w:r w:rsidR="005F360C" w:rsidRPr="008C1D0E">
        <w:t>a</w:t>
      </w:r>
      <w:r w:rsidR="00E271E2" w:rsidRPr="008C1D0E">
        <w:t xml:space="preserve">zni popis imovine </w:t>
      </w:r>
      <w:r w:rsidR="006E2830" w:rsidRPr="008C1D0E">
        <w:t xml:space="preserve">i drugu dokumentaciju </w:t>
      </w:r>
      <w:r w:rsidR="00E271E2" w:rsidRPr="008C1D0E">
        <w:t>od odgovorne o</w:t>
      </w:r>
      <w:r w:rsidR="00A1604E" w:rsidRPr="008C1D0E">
        <w:t xml:space="preserve">sobe </w:t>
      </w:r>
      <w:r w:rsidRPr="008C1D0E">
        <w:t>dužnika</w:t>
      </w:r>
      <w:r w:rsidR="006E2830" w:rsidRPr="008C1D0E">
        <w:t>,</w:t>
      </w:r>
      <w:r w:rsidRPr="008C1D0E">
        <w:t xml:space="preserve"> </w:t>
      </w:r>
      <w:r w:rsidR="009F1BBE">
        <w:t>koja mi je dostavljena</w:t>
      </w:r>
      <w:r w:rsidR="004B5B1D" w:rsidRPr="008C1D0E">
        <w:t xml:space="preserve"> </w:t>
      </w:r>
    </w:p>
    <w:p w:rsidRDefault="00071FA7" w:rsidP="00C44378" w:rsidR="00071FA7" w:rsidRPr="008C1D0E"/>
    <w:p w:rsidRDefault="00071FA7" w:rsidP="00071FA7" w:rsidR="00071FA7" w:rsidRPr="008C1D0E">
      <w:pPr>
        <w:rPr>
          <w:b/>
        </w:rPr>
      </w:pPr>
      <w:r w:rsidRPr="008C1D0E">
        <w:rPr>
          <w:b/>
        </w:rPr>
        <w:t>4. GOSPODARSKO FINANCIJSKO STANJE DUŽNIKA</w:t>
      </w:r>
    </w:p>
    <w:p w:rsidRDefault="00C44378" w:rsidP="00C44378" w:rsidR="00257F38" w:rsidRPr="008C1D0E">
      <w:r w:rsidRPr="008C1D0E">
        <w:tab/>
      </w:r>
    </w:p>
    <w:p w:rsidRDefault="00C139D7" w:rsidP="00257F38" w:rsidR="00305A31" w:rsidRPr="008C1D0E">
      <w:pPr>
        <w:rPr>
          <w:b/>
        </w:rPr>
      </w:pPr>
      <w:r w:rsidRPr="008C1D0E">
        <w:tab/>
      </w:r>
      <w:r w:rsidRPr="008C1D0E">
        <w:rPr>
          <w:b/>
        </w:rPr>
        <w:t>Stanje imovine:</w:t>
      </w:r>
    </w:p>
    <w:p w:rsidRDefault="004D3538" w:rsidP="00257F38" w:rsidR="004D3538" w:rsidRPr="008C1D0E">
      <w:pPr>
        <w:rPr>
          <w:b/>
        </w:rPr>
      </w:pPr>
    </w:p>
    <w:p w:rsidRDefault="003373B8" w:rsidP="00257F38" w:rsidR="003373B8" w:rsidRPr="008C1D0E">
      <w:pPr>
        <w:rPr>
          <w:b/>
        </w:rPr>
      </w:pPr>
      <w:r w:rsidRPr="008C1D0E">
        <w:rPr>
          <w:b/>
        </w:rPr>
        <w:tab/>
      </w:r>
      <w:r w:rsidRPr="008C1D0E">
        <w:t xml:space="preserve">Iz </w:t>
      </w:r>
      <w:r w:rsidR="004D3538" w:rsidRPr="008C1D0E">
        <w:rPr>
          <w:b/>
        </w:rPr>
        <w:t>podataka HZZO-a Klasa:035-06/16-03/1, Urbroj:341-25-11/6-16-4</w:t>
      </w:r>
      <w:r w:rsidR="00F207B4">
        <w:rPr>
          <w:b/>
        </w:rPr>
        <w:t>8</w:t>
      </w:r>
      <w:r w:rsidR="004D3538" w:rsidRPr="008C1D0E">
        <w:rPr>
          <w:b/>
        </w:rPr>
        <w:t>3</w:t>
      </w:r>
      <w:r w:rsidR="00F207B4">
        <w:rPr>
          <w:b/>
        </w:rPr>
        <w:t>8</w:t>
      </w:r>
      <w:r w:rsidR="004D3538" w:rsidRPr="008C1D0E">
        <w:t xml:space="preserve"> utvrđeno je da </w:t>
      </w:r>
      <w:r w:rsidR="00F207B4">
        <w:t>su svi radnici odjavjeni</w:t>
      </w:r>
      <w:r w:rsidR="004D3538" w:rsidRPr="008C1D0E">
        <w:t>.</w:t>
      </w:r>
    </w:p>
    <w:p w:rsidRDefault="003373B8" w:rsidP="00257F38" w:rsidR="003373B8" w:rsidRPr="008C1D0E">
      <w:pPr>
        <w:rPr>
          <w:b/>
        </w:rPr>
      </w:pPr>
    </w:p>
    <w:p w:rsidRDefault="00A378DA" w:rsidP="00A378DA" w:rsidR="00A378DA" w:rsidRPr="008C1D0E">
      <w:r w:rsidRPr="008C1D0E">
        <w:tab/>
      </w:r>
      <w:r w:rsidR="00E50A83">
        <w:t>Iz</w:t>
      </w:r>
      <w:r w:rsidRPr="008C1D0E">
        <w:t xml:space="preserve"> </w:t>
      </w:r>
      <w:r w:rsidRPr="008C1D0E">
        <w:rPr>
          <w:b/>
        </w:rPr>
        <w:t>Uvjerenj</w:t>
      </w:r>
      <w:r w:rsidR="00E50A83">
        <w:rPr>
          <w:b/>
        </w:rPr>
        <w:t>a</w:t>
      </w:r>
      <w:r w:rsidR="006E2830" w:rsidRPr="008C1D0E">
        <w:rPr>
          <w:b/>
        </w:rPr>
        <w:t xml:space="preserve"> Područnog ureda za katastar Zagreb, Odjel za katastar nekretnina Zaprešić </w:t>
      </w:r>
      <w:r w:rsidRPr="008C1D0E">
        <w:rPr>
          <w:b/>
        </w:rPr>
        <w:t xml:space="preserve"> Klasa:935-08/</w:t>
      </w:r>
      <w:r w:rsidR="006E2830" w:rsidRPr="008C1D0E">
        <w:rPr>
          <w:b/>
        </w:rPr>
        <w:t>16</w:t>
      </w:r>
      <w:r w:rsidRPr="008C1D0E">
        <w:rPr>
          <w:b/>
        </w:rPr>
        <w:t>-01/</w:t>
      </w:r>
      <w:r w:rsidR="00F207B4">
        <w:rPr>
          <w:b/>
        </w:rPr>
        <w:t>12333</w:t>
      </w:r>
      <w:r w:rsidRPr="008C1D0E">
        <w:rPr>
          <w:b/>
        </w:rPr>
        <w:t>, Ur.broj:</w:t>
      </w:r>
      <w:r w:rsidR="00F207B4">
        <w:rPr>
          <w:b/>
        </w:rPr>
        <w:t>251</w:t>
      </w:r>
      <w:r w:rsidRPr="008C1D0E">
        <w:rPr>
          <w:b/>
        </w:rPr>
        <w:t>-1</w:t>
      </w:r>
      <w:r w:rsidR="00F207B4">
        <w:rPr>
          <w:b/>
        </w:rPr>
        <w:t>5</w:t>
      </w:r>
      <w:r w:rsidR="006E2830" w:rsidRPr="008C1D0E">
        <w:rPr>
          <w:b/>
        </w:rPr>
        <w:t xml:space="preserve"> </w:t>
      </w:r>
      <w:r w:rsidRPr="008C1D0E">
        <w:rPr>
          <w:b/>
        </w:rPr>
        <w:t>-</w:t>
      </w:r>
      <w:r w:rsidR="006E2830" w:rsidRPr="008C1D0E">
        <w:rPr>
          <w:b/>
        </w:rPr>
        <w:t xml:space="preserve"> </w:t>
      </w:r>
      <w:r w:rsidRPr="008C1D0E">
        <w:rPr>
          <w:b/>
        </w:rPr>
        <w:t>0</w:t>
      </w:r>
      <w:r w:rsidR="00F207B4">
        <w:rPr>
          <w:b/>
        </w:rPr>
        <w:t>2</w:t>
      </w:r>
      <w:r w:rsidRPr="008C1D0E">
        <w:rPr>
          <w:b/>
        </w:rPr>
        <w:t>/</w:t>
      </w:r>
      <w:r w:rsidR="00F207B4">
        <w:rPr>
          <w:b/>
        </w:rPr>
        <w:t>01</w:t>
      </w:r>
      <w:r w:rsidRPr="008C1D0E">
        <w:rPr>
          <w:b/>
        </w:rPr>
        <w:t>-</w:t>
      </w:r>
      <w:r w:rsidR="00F207B4">
        <w:rPr>
          <w:b/>
        </w:rPr>
        <w:t>20</w:t>
      </w:r>
      <w:r w:rsidR="006E2830" w:rsidRPr="008C1D0E">
        <w:rPr>
          <w:b/>
        </w:rPr>
        <w:t>16</w:t>
      </w:r>
      <w:r w:rsidRPr="008C1D0E">
        <w:rPr>
          <w:b/>
        </w:rPr>
        <w:t xml:space="preserve">-2 od </w:t>
      </w:r>
      <w:r w:rsidR="00F207B4">
        <w:rPr>
          <w:b/>
        </w:rPr>
        <w:t>07</w:t>
      </w:r>
      <w:r w:rsidRPr="008C1D0E">
        <w:rPr>
          <w:b/>
        </w:rPr>
        <w:t>.</w:t>
      </w:r>
      <w:r w:rsidR="00F207B4">
        <w:rPr>
          <w:b/>
        </w:rPr>
        <w:t>10</w:t>
      </w:r>
      <w:r w:rsidRPr="008C1D0E">
        <w:rPr>
          <w:b/>
        </w:rPr>
        <w:t>.201</w:t>
      </w:r>
      <w:r w:rsidR="006E2830" w:rsidRPr="008C1D0E">
        <w:rPr>
          <w:b/>
        </w:rPr>
        <w:t>6</w:t>
      </w:r>
      <w:r w:rsidRPr="008C1D0E">
        <w:rPr>
          <w:b/>
        </w:rPr>
        <w:t xml:space="preserve">. </w:t>
      </w:r>
      <w:r w:rsidRPr="008C1D0E">
        <w:t xml:space="preserve">u kojem je navedeno da </w:t>
      </w:r>
      <w:r w:rsidR="00F207B4">
        <w:t xml:space="preserve">je </w:t>
      </w:r>
      <w:r w:rsidRPr="008C1D0E">
        <w:t xml:space="preserve">imenovano društvo </w:t>
      </w:r>
      <w:r w:rsidRPr="009F1BBE">
        <w:rPr>
          <w:b/>
        </w:rPr>
        <w:t xml:space="preserve">upisano </w:t>
      </w:r>
      <w:r w:rsidR="00F207B4">
        <w:rPr>
          <w:b/>
        </w:rPr>
        <w:t>u</w:t>
      </w:r>
      <w:r w:rsidRPr="008C1D0E">
        <w:t xml:space="preserve"> kata</w:t>
      </w:r>
      <w:r w:rsidR="00A22F40">
        <w:t>rskom operatu katastra zemljišta u posjedovnom listu broj 2735 k.o. RESNIK, 6530 K.O. RESNIK</w:t>
      </w:r>
    </w:p>
    <w:p w:rsidRDefault="00A378DA" w:rsidP="00257F38" w:rsidR="00A378DA" w:rsidRPr="008C1D0E">
      <w:r w:rsidRPr="008C1D0E">
        <w:tab/>
      </w:r>
    </w:p>
    <w:p w:rsidRDefault="00A378DA" w:rsidP="00257F38" w:rsidR="00A22F40">
      <w:r w:rsidRPr="008C1D0E">
        <w:tab/>
        <w:t xml:space="preserve">Isto tako iz </w:t>
      </w:r>
      <w:r w:rsidR="00A22F40">
        <w:t xml:space="preserve">Zemljišno knjižnog izvatka </w:t>
      </w:r>
      <w:r w:rsidRPr="008C1D0E">
        <w:rPr>
          <w:b/>
        </w:rPr>
        <w:t xml:space="preserve">Općinskog </w:t>
      </w:r>
      <w:r w:rsidR="00A22F40">
        <w:rPr>
          <w:b/>
        </w:rPr>
        <w:t xml:space="preserve">građanskog </w:t>
      </w:r>
      <w:r w:rsidRPr="008C1D0E">
        <w:rPr>
          <w:b/>
        </w:rPr>
        <w:t xml:space="preserve">suda u </w:t>
      </w:r>
      <w:r w:rsidR="003373B8" w:rsidRPr="008C1D0E">
        <w:rPr>
          <w:b/>
        </w:rPr>
        <w:t>Zagrebu</w:t>
      </w:r>
      <w:r w:rsidRPr="008C1D0E">
        <w:rPr>
          <w:b/>
        </w:rPr>
        <w:t>, Zemljišnoknjižno</w:t>
      </w:r>
      <w:r w:rsidR="003373B8" w:rsidRPr="008C1D0E">
        <w:rPr>
          <w:b/>
        </w:rPr>
        <w:t>m</w:t>
      </w:r>
      <w:r w:rsidRPr="008C1D0E">
        <w:rPr>
          <w:b/>
        </w:rPr>
        <w:t xml:space="preserve"> odjel</w:t>
      </w:r>
      <w:r w:rsidR="003373B8" w:rsidRPr="008C1D0E">
        <w:rPr>
          <w:b/>
        </w:rPr>
        <w:t xml:space="preserve">u </w:t>
      </w:r>
      <w:r w:rsidR="00A22F40">
        <w:rPr>
          <w:b/>
        </w:rPr>
        <w:t>,</w:t>
      </w:r>
      <w:r w:rsidR="003373B8" w:rsidRPr="008C1D0E">
        <w:rPr>
          <w:b/>
        </w:rPr>
        <w:t xml:space="preserve"> </w:t>
      </w:r>
      <w:r w:rsidRPr="008C1D0E">
        <w:t xml:space="preserve"> vidljivo je dužnik vlasnik nekretnina </w:t>
      </w:r>
      <w:r w:rsidR="00A22F40">
        <w:t>i to Zk ul. 1190 k.o. Resnik , i to u naravi Livada Čulinečka cesta 4754 m2, oranica 46 m2, ukupno 4.800 m2, i Zk ul.2965 u naravi Zgrada u dvorište u Čulinečkoj 221 veličine 8443 m2,</w:t>
      </w:r>
      <w:r w:rsidR="00CC3B21">
        <w:t xml:space="preserve"> dvorište u Čulinečkoj 49 m2 i Livada u Čulinečkoj 88 m, ukupno 8580m2.</w:t>
      </w:r>
      <w:r w:rsidR="00A22F40">
        <w:t xml:space="preserve"> </w:t>
      </w:r>
    </w:p>
    <w:p w:rsidRDefault="00A22F40" w:rsidP="00257F38" w:rsidR="00A22F40"/>
    <w:p w:rsidRDefault="00CC3B21" w:rsidP="00257F38" w:rsidR="003373B8">
      <w:r>
        <w:tab/>
        <w:t>Nekretnina se sastoji od upravne zgrade sa nekoliko kancelarija  i pomoćnih prostorija, te velike hale za obavljanje djelatnosti i velikog prostora za odlaganje materijala i velikog parkirališta, prostor je ograđen kvalitetno metalnom ogradom.</w:t>
      </w:r>
    </w:p>
    <w:p w:rsidRDefault="00CC3B21" w:rsidP="00257F38" w:rsidR="00CC3B21"/>
    <w:p w:rsidRDefault="00CC3B21" w:rsidP="00257F38" w:rsidR="00CC3B21" w:rsidRPr="008C1D0E">
      <w:r>
        <w:tab/>
        <w:t xml:space="preserve">Navedenim prostorom u upravnoj zgradi koristi se bez naknade uz plaćanje režija </w:t>
      </w:r>
      <w:r w:rsidR="00C52BD1" w:rsidRPr="00C52BD1">
        <w:rPr>
          <w:b/>
        </w:rPr>
        <w:t xml:space="preserve">VULKAN TRGOVINA </w:t>
      </w:r>
      <w:r w:rsidR="00C52BD1">
        <w:rPr>
          <w:b/>
        </w:rPr>
        <w:t>d.o.o.</w:t>
      </w:r>
      <w:r>
        <w:t>,</w:t>
      </w:r>
      <w:r w:rsidR="00C52BD1">
        <w:t xml:space="preserve"> OIB</w:t>
      </w:r>
      <w:r>
        <w:t>:94418956078 u dogovoru sa dužnikom radi čuvanja cijelog prostora kako bi ga sačuvali o devastiranja.</w:t>
      </w:r>
    </w:p>
    <w:p w:rsidRDefault="00CC3B21" w:rsidP="00C44378" w:rsidR="00CC3B21">
      <w:pPr>
        <w:rPr>
          <w:b/>
        </w:rPr>
      </w:pPr>
    </w:p>
    <w:p w:rsidRDefault="00CC3B21" w:rsidP="00C44378" w:rsidR="00CC3B21">
      <w:pPr>
        <w:rPr>
          <w:b/>
        </w:rPr>
      </w:pPr>
    </w:p>
    <w:p w:rsidRDefault="00C44378" w:rsidP="00C44378" w:rsidR="00C44378" w:rsidRPr="008C1D0E">
      <w:pPr>
        <w:rPr>
          <w:b/>
        </w:rPr>
      </w:pPr>
      <w:r w:rsidRPr="008C1D0E">
        <w:rPr>
          <w:b/>
        </w:rPr>
        <w:lastRenderedPageBreak/>
        <w:t>5. STRUČNO MIŠLJENJE PRIVREMENOG STEČAJNOG UPŠRAVITELJA</w:t>
      </w:r>
    </w:p>
    <w:p w:rsidRDefault="00C44378" w:rsidP="00C44378" w:rsidR="00C44378" w:rsidRPr="008C1D0E">
      <w:pPr>
        <w:rPr>
          <w:b/>
        </w:rPr>
      </w:pPr>
    </w:p>
    <w:p w:rsidRDefault="00C44378" w:rsidP="00CC3B21" w:rsidR="00C44378" w:rsidRPr="008C1D0E">
      <w:pPr>
        <w:ind w:firstLine="720"/>
        <w:rPr>
          <w:b/>
        </w:rPr>
      </w:pPr>
      <w:r w:rsidRPr="008C1D0E">
        <w:tab/>
        <w:t>Privremeni stečajni upravitelj je u prethodnom postupku ispitao gospodarstveno i financijsko stanje dužnika</w:t>
      </w:r>
      <w:r w:rsidR="004D3538" w:rsidRPr="008C1D0E">
        <w:t xml:space="preserve"> </w:t>
      </w:r>
      <w:r w:rsidR="00CC3B21">
        <w:rPr>
          <w:b/>
        </w:rPr>
        <w:t>VULKAN d.o.o. iz Zagreba, Č</w:t>
      </w:r>
      <w:r w:rsidR="00C52BD1">
        <w:rPr>
          <w:b/>
        </w:rPr>
        <w:t>uli</w:t>
      </w:r>
      <w:r w:rsidR="00CC3B21">
        <w:rPr>
          <w:b/>
        </w:rPr>
        <w:t>neč</w:t>
      </w:r>
      <w:r w:rsidR="00C52BD1">
        <w:rPr>
          <w:b/>
        </w:rPr>
        <w:t>k</w:t>
      </w:r>
      <w:r w:rsidR="00CC3B21">
        <w:rPr>
          <w:b/>
        </w:rPr>
        <w:t xml:space="preserve">a 221, OIB:57041878350, </w:t>
      </w:r>
      <w:r w:rsidR="00E50A83" w:rsidRPr="00E50A83">
        <w:rPr>
          <w:b/>
        </w:rPr>
        <w:t xml:space="preserve">  </w:t>
      </w:r>
      <w:r w:rsidR="00071FA7" w:rsidRPr="008C1D0E">
        <w:t>smatra da nema uv</w:t>
      </w:r>
      <w:r w:rsidRPr="008C1D0E">
        <w:t xml:space="preserve">jeta za nastavak poslovanja u gospodarstvenom smislu prema registriranoj djelatnosti. </w:t>
      </w:r>
    </w:p>
    <w:p w:rsidRDefault="006C2B05" w:rsidP="00C44378" w:rsidR="006C2B05" w:rsidRPr="008C1D0E">
      <w:pPr>
        <w:rPr>
          <w:b/>
        </w:rPr>
      </w:pPr>
    </w:p>
    <w:p w:rsidRDefault="003558F9" w:rsidP="00C44378" w:rsidR="003558F9" w:rsidRPr="000A0F10">
      <w:pPr>
        <w:rPr>
          <w:b/>
        </w:rPr>
      </w:pPr>
      <w:r>
        <w:tab/>
        <w:t xml:space="preserve">U razdoblju za podnošenje  prijava potraživanja zaprimio sam </w:t>
      </w:r>
      <w:r w:rsidRPr="000A0F10">
        <w:rPr>
          <w:b/>
        </w:rPr>
        <w:t>jednu (1) prijavu potraživanja vjerovnika I višeg isplatnog reda:</w:t>
      </w:r>
    </w:p>
    <w:p w:rsidRDefault="003558F9" w:rsidP="00C44378" w:rsidR="003558F9"/>
    <w:p w:rsidRDefault="003558F9" w:rsidP="00C44378" w:rsidR="003558F9">
      <w:r>
        <w:tab/>
        <w:t xml:space="preserve">Republika Hrvatska Ministarstvo financija, Područni ured Zagreb, na iznos od </w:t>
      </w:r>
    </w:p>
    <w:p w:rsidRDefault="00C871A4" w:rsidP="00C44378" w:rsidR="00D618E7">
      <w:r>
        <w:t>667.807,64 kn</w:t>
      </w:r>
      <w:r w:rsidR="003558F9">
        <w:t xml:space="preserve">  </w:t>
      </w:r>
    </w:p>
    <w:p w:rsidRDefault="00AF0A3A" w:rsidP="00C44378" w:rsidR="00AF0A3A"/>
    <w:p w:rsidRDefault="00C871A4" w:rsidP="00C44378" w:rsidR="00AF0A3A">
      <w:r>
        <w:tab/>
        <w:t xml:space="preserve">Zaprimio sam </w:t>
      </w:r>
      <w:r w:rsidRPr="000A0F10">
        <w:rPr>
          <w:b/>
        </w:rPr>
        <w:t>19 prijava potraživanja vjerovnika</w:t>
      </w:r>
      <w:r>
        <w:t xml:space="preserve"> </w:t>
      </w:r>
      <w:r w:rsidRPr="000A0F10">
        <w:rPr>
          <w:b/>
        </w:rPr>
        <w:t>II višeg isplatnog reda</w:t>
      </w:r>
      <w:r>
        <w:t xml:space="preserve"> i to :</w:t>
      </w:r>
    </w:p>
    <w:p w:rsidRDefault="00C871A4" w:rsidP="00C44378" w:rsidR="00C871A4"/>
    <w:p w:rsidRDefault="00DE2302" w:rsidP="00DE2302" w:rsidR="00DE2302">
      <w:pPr>
        <w:ind w:left="720"/>
      </w:pPr>
    </w:p>
    <w:p w:rsidRDefault="00DE2302" w:rsidP="00DE2302" w:rsidR="00DE2302">
      <w:pPr>
        <w:ind w:left="720"/>
      </w:pPr>
      <w:r>
        <w:tab/>
      </w:r>
      <w:r>
        <w:tab/>
      </w:r>
      <w:r>
        <w:tab/>
      </w:r>
      <w:r>
        <w:tab/>
      </w:r>
      <w:r>
        <w:tab/>
        <w:t>Visina tražbine</w:t>
      </w:r>
    </w:p>
    <w:p w:rsidRDefault="00DE2302" w:rsidP="00DE2302" w:rsidR="00C871A4">
      <w:pPr>
        <w:numPr>
          <w:ilvl w:val="0"/>
          <w:numId w:val="10"/>
        </w:numPr>
      </w:pPr>
      <w:r>
        <w:t>PETROKEMINA d.d.</w:t>
      </w:r>
      <w:r>
        <w:tab/>
      </w:r>
      <w:r>
        <w:tab/>
      </w:r>
      <w:r>
        <w:tab/>
        <w:t xml:space="preserve">    2.136,37 kn</w:t>
      </w:r>
      <w:r>
        <w:tab/>
      </w:r>
      <w:r>
        <w:tab/>
      </w:r>
      <w:r>
        <w:tab/>
        <w:t>priznata</w:t>
      </w:r>
    </w:p>
    <w:p w:rsidRDefault="00DE2302" w:rsidP="00DE2302" w:rsidR="00DE2302">
      <w:pPr>
        <w:numPr>
          <w:ilvl w:val="0"/>
          <w:numId w:val="10"/>
        </w:numPr>
      </w:pPr>
      <w:r>
        <w:t>HEP-Operater disribuc. sustava</w:t>
      </w:r>
      <w:r>
        <w:tab/>
        <w:t xml:space="preserve">       978,84 kn</w:t>
      </w:r>
      <w:r w:rsidR="00706C02">
        <w:tab/>
      </w:r>
      <w:r w:rsidR="00706C02">
        <w:tab/>
      </w:r>
      <w:r w:rsidR="00706C02">
        <w:tab/>
        <w:t>priznata</w:t>
      </w:r>
    </w:p>
    <w:p w:rsidRDefault="00DE2302" w:rsidP="00DE2302" w:rsidR="00706C02">
      <w:pPr>
        <w:numPr>
          <w:ilvl w:val="0"/>
          <w:numId w:val="10"/>
        </w:numPr>
      </w:pPr>
      <w:r>
        <w:t>FIANACIJSKA AGENCIJA</w:t>
      </w:r>
      <w:r>
        <w:tab/>
      </w:r>
      <w:r w:rsidR="00706C02">
        <w:tab/>
        <w:t xml:space="preserve">       935,21 kn</w:t>
      </w:r>
      <w:r w:rsidR="00706C02">
        <w:tab/>
      </w:r>
      <w:r w:rsidR="00706C02">
        <w:tab/>
      </w:r>
      <w:r w:rsidR="00706C02">
        <w:tab/>
        <w:t>priznata</w:t>
      </w:r>
    </w:p>
    <w:p w:rsidRDefault="00706C02" w:rsidP="00DE2302" w:rsidR="00706C02">
      <w:pPr>
        <w:numPr>
          <w:ilvl w:val="0"/>
          <w:numId w:val="10"/>
        </w:numPr>
      </w:pPr>
      <w:r>
        <w:t>HRVATSJI TELEKOM</w:t>
      </w:r>
      <w:r>
        <w:tab/>
      </w:r>
      <w:r>
        <w:tab/>
        <w:t xml:space="preserve">  30.871,89 kn</w:t>
      </w:r>
      <w:r>
        <w:tab/>
      </w:r>
      <w:r>
        <w:tab/>
      </w:r>
      <w:r>
        <w:tab/>
        <w:t>priznata</w:t>
      </w:r>
    </w:p>
    <w:p w:rsidRDefault="00706C02" w:rsidP="00DE2302" w:rsidR="00706C02">
      <w:pPr>
        <w:numPr>
          <w:ilvl w:val="0"/>
          <w:numId w:val="10"/>
        </w:numPr>
      </w:pPr>
      <w:r>
        <w:t>CROATIA OSUGIRANJE d.d.</w:t>
      </w:r>
      <w:r>
        <w:tab/>
        <w:t xml:space="preserve">  29.018,57 kn</w:t>
      </w:r>
      <w:r>
        <w:tab/>
      </w:r>
      <w:r>
        <w:tab/>
      </w:r>
      <w:r>
        <w:tab/>
        <w:t>priznata</w:t>
      </w:r>
    </w:p>
    <w:p w:rsidRDefault="00706C02" w:rsidP="00DE2302" w:rsidR="00706C02">
      <w:pPr>
        <w:numPr>
          <w:ilvl w:val="0"/>
          <w:numId w:val="10"/>
        </w:numPr>
      </w:pPr>
      <w:r>
        <w:t>GRADSKA PLINARA</w:t>
      </w:r>
      <w:r>
        <w:tab/>
      </w:r>
      <w:r>
        <w:tab/>
        <w:t xml:space="preserve">  95.233,87 kn</w:t>
      </w:r>
      <w:r>
        <w:tab/>
      </w:r>
      <w:r>
        <w:tab/>
      </w:r>
      <w:r>
        <w:tab/>
        <w:t>priznata</w:t>
      </w:r>
    </w:p>
    <w:p w:rsidRDefault="00706C02" w:rsidP="00DE2302" w:rsidR="00D70641">
      <w:pPr>
        <w:numPr>
          <w:ilvl w:val="0"/>
          <w:numId w:val="10"/>
        </w:numPr>
      </w:pPr>
      <w:r>
        <w:t>ADDIKO BANKA</w:t>
      </w:r>
      <w:r>
        <w:tab/>
      </w:r>
      <w:r>
        <w:tab/>
      </w:r>
      <w:r>
        <w:tab/>
        <w:t xml:space="preserve">    8.359,04</w:t>
      </w:r>
      <w:r w:rsidR="00D70641">
        <w:t xml:space="preserve"> kn</w:t>
      </w:r>
      <w:r w:rsidR="00D70641">
        <w:tab/>
      </w:r>
      <w:r w:rsidR="00D70641">
        <w:tab/>
      </w:r>
      <w:r w:rsidR="00D70641">
        <w:tab/>
        <w:t>priznata</w:t>
      </w:r>
    </w:p>
    <w:p w:rsidRDefault="00D70641" w:rsidP="00DE2302" w:rsidR="00D70641">
      <w:pPr>
        <w:numPr>
          <w:ilvl w:val="0"/>
          <w:numId w:val="10"/>
        </w:numPr>
      </w:pPr>
      <w:r>
        <w:t>ZAGREBAKI HOLDING</w:t>
      </w:r>
      <w:r>
        <w:tab/>
      </w:r>
      <w:r>
        <w:tab/>
        <w:t xml:space="preserve">  17.309,74 kn</w:t>
      </w:r>
      <w:r>
        <w:tab/>
      </w:r>
      <w:r>
        <w:tab/>
      </w:r>
      <w:r>
        <w:tab/>
        <w:t>priznata</w:t>
      </w:r>
    </w:p>
    <w:p w:rsidRDefault="00D70641" w:rsidP="00DE2302" w:rsidR="00D70641">
      <w:pPr>
        <w:numPr>
          <w:ilvl w:val="0"/>
          <w:numId w:val="10"/>
        </w:numPr>
      </w:pPr>
      <w:r>
        <w:t xml:space="preserve">HEP-OPSKRBA </w:t>
      </w:r>
      <w:r>
        <w:tab/>
      </w:r>
      <w:r>
        <w:tab/>
      </w:r>
      <w:r>
        <w:tab/>
        <w:t xml:space="preserve">    2.505,41 kn</w:t>
      </w:r>
      <w:r>
        <w:tab/>
      </w:r>
      <w:r>
        <w:tab/>
      </w:r>
      <w:r>
        <w:tab/>
        <w:t xml:space="preserve">priznata </w:t>
      </w:r>
      <w:r w:rsidR="00706C02">
        <w:tab/>
      </w:r>
    </w:p>
    <w:p w:rsidRDefault="00D70641" w:rsidP="00DE2302" w:rsidR="00DE2302">
      <w:pPr>
        <w:numPr>
          <w:ilvl w:val="0"/>
          <w:numId w:val="10"/>
        </w:numPr>
      </w:pPr>
      <w:r>
        <w:t>HRVATSKE VODE</w:t>
      </w:r>
      <w:r>
        <w:tab/>
      </w:r>
      <w:r>
        <w:tab/>
      </w:r>
      <w:r>
        <w:tab/>
        <w:t xml:space="preserve">  15.244,35 kn</w:t>
      </w:r>
      <w:r w:rsidR="00706C02">
        <w:tab/>
      </w:r>
      <w:r>
        <w:tab/>
      </w:r>
      <w:r>
        <w:tab/>
        <w:t>priznata</w:t>
      </w:r>
    </w:p>
    <w:p w:rsidRDefault="0052376F" w:rsidP="0052376F" w:rsidR="00DE2302">
      <w:pPr>
        <w:numPr>
          <w:ilvl w:val="0"/>
          <w:numId w:val="10"/>
        </w:numPr>
      </w:pPr>
      <w:r>
        <w:t>GRAD ZAGREB</w:t>
      </w:r>
      <w:r>
        <w:tab/>
      </w:r>
      <w:r>
        <w:tab/>
      </w:r>
      <w:r>
        <w:tab/>
        <w:t xml:space="preserve">  61.992,02 kn</w:t>
      </w:r>
      <w:r>
        <w:tab/>
      </w:r>
      <w:r>
        <w:tab/>
      </w:r>
      <w:r>
        <w:tab/>
        <w:t>priznata</w:t>
      </w:r>
    </w:p>
    <w:p w:rsidRDefault="0052376F" w:rsidP="0052376F" w:rsidR="0052376F">
      <w:pPr>
        <w:numPr>
          <w:ilvl w:val="0"/>
          <w:numId w:val="10"/>
        </w:numPr>
      </w:pPr>
      <w:r>
        <w:t>INSTITUT IGH</w:t>
      </w:r>
      <w:r>
        <w:tab/>
      </w:r>
      <w:r>
        <w:tab/>
      </w:r>
      <w:r>
        <w:tab/>
        <w:t xml:space="preserve">  12.571,33 kn</w:t>
      </w:r>
      <w:r>
        <w:tab/>
      </w:r>
      <w:r>
        <w:tab/>
      </w:r>
      <w:r>
        <w:tab/>
        <w:t>priznata</w:t>
      </w:r>
    </w:p>
    <w:p w:rsidRDefault="0052376F" w:rsidP="0052376F" w:rsidR="0052376F">
      <w:pPr>
        <w:numPr>
          <w:ilvl w:val="0"/>
          <w:numId w:val="10"/>
        </w:numPr>
      </w:pPr>
      <w:r>
        <w:t>HRVATSKA RADIOTELEVIZIJA    25.041,08 kn</w:t>
      </w:r>
      <w:r>
        <w:tab/>
      </w:r>
      <w:r>
        <w:tab/>
      </w:r>
      <w:r>
        <w:tab/>
        <w:t>priznata</w:t>
      </w:r>
      <w:r>
        <w:tab/>
      </w:r>
    </w:p>
    <w:p w:rsidRDefault="0052376F" w:rsidP="0052376F" w:rsidR="0052376F">
      <w:pPr>
        <w:numPr>
          <w:ilvl w:val="0"/>
          <w:numId w:val="10"/>
        </w:numPr>
      </w:pPr>
      <w:r>
        <w:t>NAVA BANKA</w:t>
      </w:r>
      <w:r>
        <w:tab/>
      </w:r>
      <w:r>
        <w:tab/>
      </w:r>
      <w:r w:rsidR="005D1C22">
        <w:t xml:space="preserve">         4.904.032,31 kn</w:t>
      </w:r>
      <w:r>
        <w:tab/>
      </w:r>
    </w:p>
    <w:p w:rsidRDefault="005D1C22" w:rsidP="005D1C22" w:rsidR="00C871A4">
      <w:pPr>
        <w:ind w:left="360"/>
      </w:pPr>
      <w:r>
        <w:t>15.MERCEDES BENZ LEASING</w:t>
      </w:r>
    </w:p>
    <w:p w:rsidRDefault="005D1C22" w:rsidP="005D1C22" w:rsidR="005D1C22">
      <w:pPr>
        <w:ind w:left="360"/>
      </w:pPr>
      <w:r>
        <w:tab/>
        <w:t>HRVATSKA</w:t>
      </w:r>
      <w:r>
        <w:tab/>
      </w:r>
      <w:r>
        <w:tab/>
      </w:r>
      <w:r>
        <w:tab/>
      </w:r>
      <w:r>
        <w:tab/>
        <w:t>127.090,94 kn</w:t>
      </w:r>
      <w:r>
        <w:tab/>
      </w:r>
      <w:r>
        <w:tab/>
      </w:r>
      <w:r>
        <w:tab/>
        <w:t>priznata</w:t>
      </w:r>
    </w:p>
    <w:p w:rsidRDefault="005D1C22" w:rsidP="005D1C22" w:rsidR="005D1C22">
      <w:pPr>
        <w:ind w:left="360"/>
      </w:pPr>
      <w:r>
        <w:t>16. ERSTE CARD CLUB</w:t>
      </w:r>
      <w:r>
        <w:tab/>
      </w:r>
      <w:r>
        <w:tab/>
        <w:t xml:space="preserve">    1.770,64 kn</w:t>
      </w:r>
      <w:r>
        <w:tab/>
      </w:r>
      <w:r>
        <w:tab/>
      </w:r>
      <w:r>
        <w:tab/>
        <w:t>priznata</w:t>
      </w:r>
    </w:p>
    <w:p w:rsidRDefault="005D1C22" w:rsidP="005D1C22" w:rsidR="005D1C22">
      <w:pPr>
        <w:ind w:left="360"/>
      </w:pPr>
      <w:r>
        <w:t>17. HEP-ELEKTRA d.o.o.</w:t>
      </w:r>
      <w:r>
        <w:tab/>
      </w:r>
      <w:r>
        <w:tab/>
        <w:t xml:space="preserve">  13.811,25 kn</w:t>
      </w:r>
      <w:r>
        <w:tab/>
      </w:r>
      <w:r>
        <w:tab/>
      </w:r>
      <w:r>
        <w:tab/>
        <w:t>priznata</w:t>
      </w:r>
    </w:p>
    <w:p w:rsidRDefault="005D1C22" w:rsidP="005D1C22" w:rsidR="005D1C22">
      <w:pPr>
        <w:ind w:left="360"/>
      </w:pPr>
      <w:r>
        <w:lastRenderedPageBreak/>
        <w:t>18. RH.MIN.FIN.PU.PODRUČNI</w:t>
      </w:r>
    </w:p>
    <w:p w:rsidRDefault="005D1C22" w:rsidP="005D1C22" w:rsidR="005D1C22">
      <w:pPr>
        <w:ind w:left="360"/>
      </w:pPr>
      <w:r>
        <w:tab/>
        <w:t>URED ZAGREB</w:t>
      </w:r>
      <w:r>
        <w:tab/>
      </w:r>
      <w:r>
        <w:tab/>
        <w:t xml:space="preserve">         2.137.100,87 kn</w:t>
      </w:r>
      <w:r>
        <w:tab/>
      </w:r>
      <w:r>
        <w:tab/>
      </w:r>
      <w:r>
        <w:tab/>
        <w:t>priznata</w:t>
      </w:r>
    </w:p>
    <w:p w:rsidRDefault="00370531" w:rsidP="005D1C22" w:rsidR="00370531">
      <w:pPr>
        <w:ind w:left="360"/>
      </w:pPr>
      <w:r>
        <w:t>19.</w:t>
      </w:r>
      <w:r w:rsidRPr="00370531">
        <w:rPr>
          <w:u w:val="single"/>
        </w:rPr>
        <w:t>VODOOPSKRBA I ODVODNJA</w:t>
      </w:r>
      <w:r w:rsidRPr="00370531">
        <w:rPr>
          <w:u w:val="single"/>
        </w:rPr>
        <w:tab/>
        <w:t xml:space="preserve">  19.716,58 kn</w:t>
      </w:r>
      <w:r w:rsidRPr="00370531">
        <w:rPr>
          <w:u w:val="single"/>
        </w:rPr>
        <w:tab/>
      </w:r>
      <w:r w:rsidRPr="00370531">
        <w:rPr>
          <w:u w:val="single"/>
        </w:rPr>
        <w:tab/>
      </w:r>
      <w:r w:rsidRPr="00370531">
        <w:rPr>
          <w:u w:val="single"/>
        </w:rPr>
        <w:tab/>
        <w:t>osporeno</w:t>
      </w:r>
    </w:p>
    <w:p w:rsidRDefault="00370531" w:rsidP="00C44378" w:rsidR="00C871A4">
      <w:r>
        <w:tab/>
        <w:t>UKUPNO</w:t>
      </w:r>
      <w:r>
        <w:tab/>
      </w:r>
      <w:r>
        <w:tab/>
      </w:r>
      <w:r>
        <w:tab/>
        <w:t xml:space="preserve">         7.485.832,60 kn</w:t>
      </w:r>
      <w:r>
        <w:tab/>
      </w:r>
    </w:p>
    <w:p w:rsidRDefault="00C871A4" w:rsidP="00C44378" w:rsidR="00C871A4"/>
    <w:p w:rsidRDefault="00C871A4" w:rsidP="00C44378" w:rsidR="00C871A4"/>
    <w:p w:rsidRDefault="00370531" w:rsidP="00C44378" w:rsidR="00C871A4">
      <w:r>
        <w:tab/>
        <w:t xml:space="preserve">Zaprimio sam i </w:t>
      </w:r>
      <w:r w:rsidRPr="000A0F10">
        <w:rPr>
          <w:b/>
        </w:rPr>
        <w:t>6 prijava razlučnih prava</w:t>
      </w:r>
      <w:r>
        <w:t xml:space="preserve"> i to:</w:t>
      </w:r>
    </w:p>
    <w:p w:rsidRDefault="00370531" w:rsidP="00C44378" w:rsidR="00370531"/>
    <w:p w:rsidRDefault="00370531" w:rsidP="00370531" w:rsidR="00370531">
      <w:pPr>
        <w:numPr>
          <w:ilvl w:val="0"/>
          <w:numId w:val="14"/>
        </w:numPr>
      </w:pPr>
      <w:r>
        <w:t xml:space="preserve">HRVATSKA BANKA ZA </w:t>
      </w:r>
    </w:p>
    <w:p w:rsidRDefault="00370531" w:rsidP="00BE5BEB" w:rsidR="00C871A4">
      <w:pPr>
        <w:ind w:left="765"/>
      </w:pPr>
      <w:r>
        <w:t>OBNOVU I  RAZVITAK</w:t>
      </w:r>
      <w:r>
        <w:tab/>
      </w:r>
      <w:r>
        <w:tab/>
        <w:t>11.553.347,07</w:t>
      </w:r>
      <w:r w:rsidR="00BE5BEB">
        <w:t xml:space="preserve"> kn</w:t>
      </w:r>
      <w:r>
        <w:t xml:space="preserve"> </w:t>
      </w:r>
      <w:r>
        <w:tab/>
      </w:r>
      <w:r w:rsidR="00BE5BEB">
        <w:tab/>
        <w:t>priznato</w:t>
      </w:r>
    </w:p>
    <w:p w:rsidRDefault="00BE5BEB" w:rsidP="00BE5BEB" w:rsidR="00BE5BEB">
      <w:pPr>
        <w:numPr>
          <w:ilvl w:val="0"/>
          <w:numId w:val="14"/>
        </w:numPr>
      </w:pPr>
      <w:r>
        <w:t xml:space="preserve"> CENTAR BANKA u stečaju</w:t>
      </w:r>
      <w:r>
        <w:tab/>
      </w:r>
      <w:r>
        <w:tab/>
        <w:t>21.517,849,66 kn</w:t>
      </w:r>
      <w:r>
        <w:tab/>
      </w:r>
      <w:r>
        <w:tab/>
        <w:t>priznato</w:t>
      </w:r>
    </w:p>
    <w:p w:rsidRDefault="00BE5BEB" w:rsidP="00BE5BEB" w:rsidR="00BE5BEB">
      <w:pPr>
        <w:numPr>
          <w:ilvl w:val="0"/>
          <w:numId w:val="14"/>
        </w:numPr>
      </w:pPr>
      <w:r>
        <w:t>H-ABDUCO d.o.o.</w:t>
      </w:r>
      <w:r>
        <w:tab/>
      </w:r>
      <w:r>
        <w:tab/>
      </w:r>
      <w:r>
        <w:tab/>
        <w:t xml:space="preserve">  1.706.997,24 kn</w:t>
      </w:r>
      <w:r>
        <w:tab/>
      </w:r>
      <w:r>
        <w:tab/>
        <w:t>priznato</w:t>
      </w:r>
    </w:p>
    <w:p w:rsidRDefault="00BE5BEB" w:rsidP="00BE5BEB" w:rsidR="00BE5BEB">
      <w:pPr>
        <w:numPr>
          <w:ilvl w:val="0"/>
          <w:numId w:val="14"/>
        </w:numPr>
      </w:pPr>
      <w:r>
        <w:t>RH.MIN.FIN. PU. Područni</w:t>
      </w:r>
    </w:p>
    <w:p w:rsidRDefault="00BE5BEB" w:rsidP="00BE5BEB" w:rsidR="00BE5BEB">
      <w:pPr>
        <w:ind w:firstLine="360" w:left="360"/>
      </w:pPr>
      <w:r>
        <w:t>ured Zagreb</w:t>
      </w:r>
      <w:r>
        <w:tab/>
      </w:r>
      <w:r>
        <w:tab/>
      </w:r>
      <w:r>
        <w:tab/>
      </w:r>
      <w:r>
        <w:tab/>
        <w:t xml:space="preserve">  1.148.100,87 kn</w:t>
      </w:r>
      <w:r>
        <w:tab/>
      </w:r>
      <w:r>
        <w:tab/>
        <w:t>priznato</w:t>
      </w:r>
    </w:p>
    <w:p w:rsidRDefault="00BE5BEB" w:rsidP="00BE5BEB" w:rsidR="00BE5BEB" w:rsidRPr="00AD1446">
      <w:pPr>
        <w:numPr>
          <w:ilvl w:val="0"/>
          <w:numId w:val="14"/>
        </w:numPr>
        <w:rPr>
          <w:u w:val="single"/>
        </w:rPr>
      </w:pPr>
      <w:r>
        <w:t>CE-ZA-R d.o.o.</w:t>
      </w:r>
      <w:r>
        <w:tab/>
      </w:r>
      <w:r>
        <w:tab/>
      </w:r>
      <w:r>
        <w:tab/>
        <w:t xml:space="preserve">  1.613.878,08 kn</w:t>
      </w:r>
      <w:r>
        <w:tab/>
      </w:r>
      <w:r>
        <w:tab/>
        <w:t>priz</w:t>
      </w:r>
      <w:r w:rsidRPr="00AD1446">
        <w:rPr>
          <w:u w:val="single"/>
        </w:rPr>
        <w:t>nato</w:t>
      </w:r>
    </w:p>
    <w:p w:rsidRDefault="00BE5BEB" w:rsidP="00BE5BEB" w:rsidR="00BE5BEB" w:rsidRPr="00AD1446">
      <w:pPr>
        <w:numPr>
          <w:ilvl w:val="0"/>
          <w:numId w:val="14"/>
        </w:numPr>
        <w:rPr>
          <w:u w:val="single"/>
        </w:rPr>
      </w:pPr>
      <w:r w:rsidRPr="00AD1446">
        <w:rPr>
          <w:u w:val="single"/>
        </w:rPr>
        <w:t>C.I.O.S.d.o.o.</w:t>
      </w:r>
      <w:r w:rsidRPr="00AD1446">
        <w:rPr>
          <w:u w:val="single"/>
        </w:rPr>
        <w:tab/>
      </w:r>
      <w:r w:rsidRPr="00AD1446">
        <w:rPr>
          <w:u w:val="single"/>
        </w:rPr>
        <w:tab/>
      </w:r>
      <w:r w:rsidRPr="00AD1446">
        <w:rPr>
          <w:u w:val="single"/>
        </w:rPr>
        <w:tab/>
      </w:r>
      <w:r w:rsidRPr="00AD1446">
        <w:rPr>
          <w:u w:val="single"/>
        </w:rPr>
        <w:tab/>
        <w:t xml:space="preserve">  1.670.521,73 kn</w:t>
      </w:r>
      <w:r w:rsidRPr="00AD1446">
        <w:rPr>
          <w:u w:val="single"/>
        </w:rPr>
        <w:tab/>
      </w:r>
      <w:r w:rsidRPr="00AD1446">
        <w:rPr>
          <w:u w:val="single"/>
        </w:rPr>
        <w:tab/>
        <w:t>priznato</w:t>
      </w:r>
    </w:p>
    <w:p w:rsidRDefault="00AD1446" w:rsidP="00AD1446" w:rsidR="00C871A4" w:rsidRPr="00AD1446">
      <w:pPr>
        <w:ind w:left="720"/>
        <w:rPr>
          <w:u w:val="single"/>
        </w:rPr>
      </w:pPr>
      <w:r w:rsidRPr="00AD1446">
        <w:rPr>
          <w:u w:val="single"/>
        </w:rPr>
        <w:t>UKUPNO</w:t>
      </w:r>
      <w:r w:rsidRPr="00AD1446">
        <w:rPr>
          <w:u w:val="single"/>
        </w:rPr>
        <w:tab/>
      </w:r>
      <w:r w:rsidRPr="00AD1446">
        <w:rPr>
          <w:u w:val="single"/>
        </w:rPr>
        <w:tab/>
      </w:r>
      <w:r w:rsidRPr="00AD1446">
        <w:rPr>
          <w:u w:val="single"/>
        </w:rPr>
        <w:tab/>
      </w:r>
      <w:r w:rsidRPr="00AD1446">
        <w:rPr>
          <w:u w:val="single"/>
        </w:rPr>
        <w:tab/>
        <w:t>39.210.694,73 kn</w:t>
      </w:r>
    </w:p>
    <w:p w:rsidRDefault="00AD1446" w:rsidP="00AD1446" w:rsidR="00AD1446" w:rsidRPr="00C52BD1">
      <w:pPr>
        <w:ind w:left="720"/>
      </w:pPr>
      <w:r w:rsidRPr="00C52BD1">
        <w:t xml:space="preserve">SVEUKUPNO </w:t>
      </w:r>
      <w:r w:rsidRPr="00C52BD1">
        <w:tab/>
      </w:r>
      <w:r w:rsidRPr="00C52BD1">
        <w:tab/>
      </w:r>
      <w:r w:rsidRPr="00C52BD1">
        <w:tab/>
        <w:t>46</w:t>
      </w:r>
      <w:r w:rsidR="00C52BD1">
        <w:t>.</w:t>
      </w:r>
      <w:r w:rsidRPr="00C52BD1">
        <w:t>965</w:t>
      </w:r>
      <w:r w:rsidR="00C52BD1">
        <w:t>.</w:t>
      </w:r>
      <w:r w:rsidRPr="00C52BD1">
        <w:t>182</w:t>
      </w:r>
      <w:r w:rsidR="00C52BD1">
        <w:t>,</w:t>
      </w:r>
      <w:r w:rsidRPr="00C52BD1">
        <w:t>56 kn</w:t>
      </w:r>
    </w:p>
    <w:p w:rsidRDefault="00C871A4" w:rsidP="00C44378" w:rsidR="00C871A4" w:rsidRPr="00AD1446">
      <w:pPr>
        <w:rPr>
          <w:u w:val="single"/>
        </w:rPr>
      </w:pPr>
    </w:p>
    <w:p w:rsidRDefault="003558F9" w:rsidP="005E5C4D" w:rsidR="003558F9">
      <w:pPr>
        <w:rPr>
          <w:b/>
        </w:rPr>
      </w:pPr>
    </w:p>
    <w:p w:rsidRDefault="00C52BD1" w:rsidP="005E5C4D" w:rsidR="003558F9">
      <w:pPr>
        <w:rPr>
          <w:b/>
        </w:rPr>
      </w:pPr>
      <w:r>
        <w:rPr>
          <w:b/>
        </w:rPr>
        <w:t>PRIJEDLOG ODLUKA</w:t>
      </w:r>
    </w:p>
    <w:p w:rsidRDefault="00C52BD1" w:rsidP="005E5C4D" w:rsidR="00C52BD1">
      <w:pPr>
        <w:rPr>
          <w:b/>
        </w:rPr>
      </w:pPr>
    </w:p>
    <w:p w:rsidRDefault="00C52BD1" w:rsidP="005E5C4D" w:rsidR="00C52BD1" w:rsidRPr="00C52BD1">
      <w:r>
        <w:tab/>
      </w:r>
    </w:p>
    <w:p w:rsidRDefault="00BF19B6" w:rsidP="00BF19B6" w:rsidR="00BF19B6">
      <w:pPr>
        <w:numPr>
          <w:ilvl w:val="0"/>
          <w:numId w:val="15"/>
        </w:numPr>
        <w:rPr>
          <w:b/>
          <w:bCs/>
        </w:rPr>
      </w:pPr>
      <w:r>
        <w:rPr>
          <w:b/>
          <w:bCs/>
        </w:rPr>
        <w:t>Obustavlja se poslovanje stečajnog dužnika.</w:t>
      </w:r>
    </w:p>
    <w:p w:rsidRDefault="00BF19B6" w:rsidP="00BF19B6" w:rsidR="00BF19B6">
      <w:pPr>
        <w:numPr>
          <w:ilvl w:val="0"/>
          <w:numId w:val="15"/>
        </w:numPr>
        <w:rPr>
          <w:b/>
          <w:bCs/>
        </w:rPr>
      </w:pPr>
      <w:r>
        <w:rPr>
          <w:b/>
          <w:bCs/>
        </w:rPr>
        <w:t>Nekretnine u vlasništvu stečajnog dužnika prodavat će se u stečajnom postupku.</w:t>
      </w:r>
    </w:p>
    <w:p w:rsidRDefault="000609C5" w:rsidP="00BF19B6" w:rsidR="000609C5" w:rsidRPr="00192DA9">
      <w:pPr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Odrediti status društva </w:t>
      </w:r>
      <w:r w:rsidRPr="00C52BD1">
        <w:rPr>
          <w:b/>
        </w:rPr>
        <w:t xml:space="preserve">VULKAN TRGOVINA </w:t>
      </w:r>
      <w:r>
        <w:rPr>
          <w:b/>
        </w:rPr>
        <w:t xml:space="preserve">d.o.o. </w:t>
      </w:r>
      <w:r w:rsidR="00192DA9">
        <w:rPr>
          <w:b/>
        </w:rPr>
        <w:t>s obzirom na status i duljinu boravka u prostoru dužnika VULKAN d.o.o. u stečaju.</w:t>
      </w:r>
    </w:p>
    <w:p w:rsidRDefault="000A0F10" w:rsidP="000A0F10" w:rsidR="000A0F10">
      <w:pPr>
        <w:numPr>
          <w:ilvl w:val="0"/>
          <w:numId w:val="15"/>
        </w:numPr>
        <w:rPr>
          <w:b/>
          <w:bCs/>
        </w:rPr>
      </w:pPr>
      <w:r>
        <w:rPr>
          <w:b/>
          <w:bCs/>
        </w:rPr>
        <w:t>Prihvaća se izvješće stečajnog upravitelja o financijskom i gospodarskom stanju stečajnog dužnika.</w:t>
      </w:r>
    </w:p>
    <w:p w:rsidRDefault="00C461B9" w:rsidP="00192DA9" w:rsidR="00192DA9">
      <w:pPr>
        <w:ind w:left="502"/>
      </w:pPr>
      <w:r>
        <w:t xml:space="preserve">  </w:t>
      </w:r>
    </w:p>
    <w:p w:rsidRDefault="00192DA9" w:rsidP="00192DA9" w:rsidR="00192DA9" w:rsidRPr="00D618E7">
      <w:pPr>
        <w:ind w:left="502"/>
        <w:rPr>
          <w:b/>
        </w:rPr>
      </w:pP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>
        <w:rPr>
          <w:b/>
        </w:rPr>
        <w:tab/>
        <w:t xml:space="preserve"> S</w:t>
      </w:r>
      <w:r w:rsidRPr="00D618E7">
        <w:rPr>
          <w:b/>
        </w:rPr>
        <w:t>tečajni upravitelj</w:t>
      </w:r>
    </w:p>
    <w:p w:rsidRDefault="00192DA9" w:rsidP="00192DA9" w:rsidR="00DE2302">
      <w:pPr>
        <w:ind w:left="720"/>
        <w:rPr>
          <w:b/>
        </w:rPr>
      </w:pPr>
      <w:r w:rsidRPr="00192DA9">
        <w:rPr>
          <w:b/>
        </w:rPr>
        <w:tab/>
      </w:r>
      <w:r w:rsidRPr="00192DA9">
        <w:rPr>
          <w:b/>
        </w:rPr>
        <w:tab/>
      </w:r>
      <w:r w:rsidRPr="00192DA9">
        <w:rPr>
          <w:b/>
        </w:rPr>
        <w:tab/>
      </w:r>
      <w:r w:rsidRPr="00192DA9">
        <w:rPr>
          <w:b/>
        </w:rPr>
        <w:tab/>
      </w:r>
      <w:r w:rsidRPr="00192DA9">
        <w:rPr>
          <w:b/>
        </w:rPr>
        <w:tab/>
      </w:r>
      <w:r w:rsidRPr="00192DA9">
        <w:rPr>
          <w:b/>
        </w:rPr>
        <w:tab/>
      </w:r>
      <w:r w:rsidRPr="00192DA9">
        <w:rPr>
          <w:b/>
        </w:rPr>
        <w:tab/>
        <w:t xml:space="preserve">    Davor Bišćan</w:t>
      </w:r>
    </w:p>
    <w:p w:rsidRDefault="00A2546D" w:rsidP="00192DA9" w:rsidR="00A2546D">
      <w:pPr>
        <w:ind w:left="720"/>
        <w:rPr>
          <w:b/>
        </w:rPr>
      </w:pPr>
    </w:p>
    <w:p w:rsidRDefault="00A2546D" w:rsidP="00192DA9" w:rsidR="00A2546D">
      <w:pPr>
        <w:ind w:left="720"/>
        <w:rPr>
          <w:b/>
        </w:rPr>
      </w:pPr>
    </w:p>
    <w:p w:rsidRDefault="00A2546D" w:rsidP="00192DA9" w:rsidR="00A2546D">
      <w:pPr>
        <w:ind w:left="720"/>
        <w:rPr>
          <w:b/>
        </w:rPr>
      </w:pPr>
    </w:p>
    <w:p w:rsidRDefault="00A2546D" w:rsidP="00A2546D" w:rsidR="00A2546D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lastRenderedPageBreak/>
        <w:t xml:space="preserve">Obrazac </w:t>
      </w:r>
      <w:r w:rsidRPr="003726DD">
        <w:rPr>
          <w:b/>
          <w:sz w:val="28"/>
        </w:rPr>
        <w:t>19.</w:t>
      </w:r>
    </w:p>
    <w:p w:rsidRDefault="00A2546D" w:rsidP="00A2546D" w:rsidR="00A2546D" w:rsidRPr="00EC155B">
      <w:pPr>
        <w:tabs>
          <w:tab w:pos="7875" w:val="left"/>
        </w:tabs>
        <w:rPr>
          <w:b/>
          <w:sz w:val="28"/>
        </w:rPr>
      </w:pPr>
      <w:r>
        <w:rPr>
          <w:b/>
          <w:sz w:val="28"/>
        </w:rPr>
        <w:tab/>
      </w:r>
    </w:p>
    <w:p w:rsidRDefault="00A2546D" w:rsidP="00A2546D" w:rsidR="00A2546D" w:rsidRPr="00655B39">
      <w:pPr>
        <w:jc w:val="both"/>
      </w:pPr>
      <w:r w:rsidRPr="00BC2DB2">
        <w:rPr>
          <w:lang w:val="pl-PL"/>
        </w:rPr>
        <w:t>Nadle</w:t>
      </w:r>
      <w:r w:rsidRPr="00655B39">
        <w:t>ž</w:t>
      </w:r>
      <w:r w:rsidRPr="00BC2DB2">
        <w:rPr>
          <w:lang w:val="pl-PL"/>
        </w:rPr>
        <w:t>ni</w:t>
      </w:r>
      <w:r w:rsidRPr="00655B39">
        <w:t xml:space="preserve"> </w:t>
      </w:r>
      <w:r w:rsidRPr="00BC2DB2">
        <w:rPr>
          <w:lang w:val="pl-PL"/>
        </w:rPr>
        <w:t>trgova</w:t>
      </w:r>
      <w:r w:rsidRPr="00655B39">
        <w:t>č</w:t>
      </w:r>
      <w:r w:rsidRPr="00BC2DB2">
        <w:rPr>
          <w:lang w:val="pl-PL"/>
        </w:rPr>
        <w:t>ki</w:t>
      </w:r>
      <w:r w:rsidRPr="00655B39">
        <w:t xml:space="preserve"> </w:t>
      </w:r>
      <w:r w:rsidRPr="00BC2DB2">
        <w:rPr>
          <w:lang w:val="pl-PL"/>
        </w:rPr>
        <w:t>sud</w:t>
      </w:r>
      <w:r w:rsidRPr="00655B39">
        <w:t xml:space="preserve"> </w:t>
      </w:r>
      <w:r>
        <w:t>u Zagrebu</w:t>
      </w:r>
    </w:p>
    <w:p w:rsidRDefault="00A2546D" w:rsidP="00A2546D" w:rsidR="00A2546D">
      <w:pPr>
        <w:jc w:val="both"/>
        <w:rPr>
          <w:lang w:val="pl-PL"/>
        </w:rPr>
      </w:pPr>
      <w:r w:rsidRPr="00BC2DB2">
        <w:rPr>
          <w:lang w:val="pl-PL"/>
        </w:rPr>
        <w:t xml:space="preserve">Poslovni broj spisa </w:t>
      </w:r>
      <w:r>
        <w:rPr>
          <w:lang w:val="pl-PL"/>
        </w:rPr>
        <w:t>40 st-5179/2016.</w:t>
      </w:r>
    </w:p>
    <w:p w:rsidRDefault="00A2546D" w:rsidP="00A2546D" w:rsidR="00A2546D">
      <w:pPr>
        <w:jc w:val="both"/>
        <w:rPr>
          <w:lang w:val="pl-PL"/>
        </w:rPr>
      </w:pPr>
      <w:r>
        <w:rPr>
          <w:lang w:val="pl-PL"/>
        </w:rPr>
        <w:t>VULKAN d.o.o., OIB: 57041878350, Čilinečka cesta 221</w:t>
      </w:r>
    </w:p>
    <w:p w:rsidRDefault="00A2546D" w:rsidP="00A2546D" w:rsidR="00A2546D">
      <w:pPr>
        <w:jc w:val="both"/>
        <w:rPr>
          <w:b/>
        </w:rPr>
      </w:pPr>
    </w:p>
    <w:p w:rsidRDefault="00A2546D" w:rsidP="00A2546D" w:rsidR="00A2546D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A2546D" w:rsidP="00A2546D" w:rsidR="00A2546D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</w:p>
    <w:p w:rsidRDefault="00A2546D" w:rsidP="00A2546D" w:rsidR="00A2546D">
      <w:pPr>
        <w:pStyle w:val="Bezproreda"/>
        <w:rPr>
          <w:rFonts w:hAnsi="Times New Roman" w:ascii="Times New Roman"/>
          <w:sz w:val="24"/>
          <w:szCs w:val="24"/>
        </w:rPr>
      </w:pPr>
    </w:p>
    <w:p w:rsidRDefault="00A2546D" w:rsidP="00A2546D" w:rsidR="00A2546D">
      <w:pPr>
        <w:pStyle w:val="Bezproreda"/>
        <w:numPr>
          <w:ilvl w:val="0"/>
          <w:numId w:val="16"/>
        </w:num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I. VIŠEG ISPLATNOG REDA</w:t>
      </w:r>
    </w:p>
    <w:p w:rsidRDefault="00A2546D" w:rsidP="00A2546D" w:rsidR="00A2546D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78"/>
        <w:gridCol w:w="3757"/>
        <w:gridCol w:w="1582"/>
        <w:gridCol w:w="1854"/>
        <w:gridCol w:w="1506"/>
        <w:gridCol w:w="1506"/>
        <w:gridCol w:w="1507"/>
        <w:gridCol w:w="1507"/>
      </w:tblGrid>
      <w:tr w:rsidTr="006D33E3" w:rsidR="00A2546D" w:rsidRPr="00B40BEB">
        <w:trPr>
          <w:jc w:val="center"/>
        </w:trPr>
        <w:tc>
          <w:tcPr>
            <w:tcW w:type="pct" w:w="536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3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RH,MINISTARSTVO.FINANCIJA,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UPRAVA,PODRUČNI URAD  ZAGREB</w:t>
            </w: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41, Zagreb</w:t>
            </w: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647.807,64</w:t>
            </w: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OPZ i Zakon o doprinosima za radnike, evidentira i naplaćuje PU  </w:t>
            </w: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647.807,64</w:t>
            </w: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OPZ i Zakon o doprinosima za radnike, evidentira i naplaćuje PU  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3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9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3E3" w:rsidR="00A2546D" w:rsidRPr="00474900">
        <w:trPr>
          <w:jc w:val="center"/>
        </w:trPr>
        <w:tc>
          <w:tcPr>
            <w:tcW w:type="pct" w:w="536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99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A2546D" w:rsidP="006D33E3" w:rsidR="00A2546D" w:rsidRPr="0047490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A2546D" w:rsidP="00A2546D" w:rsidR="00A2546D" w:rsidRPr="00474900">
      <w:pPr>
        <w:pStyle w:val="Bezproreda"/>
        <w:rPr>
          <w:rFonts w:hAnsi="Times New Roman" w:ascii="Times New Roman"/>
          <w:b/>
          <w:sz w:val="24"/>
        </w:rPr>
      </w:pPr>
    </w:p>
    <w:p w:rsidRDefault="00A2546D" w:rsidP="00A2546D" w:rsidR="00A2546D" w:rsidRPr="00474900">
      <w:pPr>
        <w:pStyle w:val="Bezproreda"/>
        <w:rPr>
          <w:rFonts w:hAnsi="Times New Roman" w:ascii="Times New Roman"/>
          <w:b/>
          <w:sz w:val="24"/>
        </w:rPr>
      </w:pPr>
    </w:p>
    <w:p w:rsidRDefault="00A2546D" w:rsidP="00A2546D" w:rsidR="00A2546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835"/>
        <w:gridCol w:w="6004"/>
        <w:gridCol w:w="4491"/>
      </w:tblGrid>
      <w:tr w:rsidTr="006D33E3" w:rsidR="00A2546D" w:rsidRPr="00B40BEB">
        <w:trPr>
          <w:jc w:val="center"/>
        </w:trPr>
        <w:tc>
          <w:tcPr>
            <w:tcW w:type="pct" w:w="1338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</w:t>
            </w:r>
          </w:p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133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3E3" w:rsidR="00A2546D" w:rsidRPr="00B40BEB">
        <w:trPr>
          <w:jc w:val="center"/>
        </w:trPr>
        <w:tc>
          <w:tcPr>
            <w:tcW w:type="pct" w:w="133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546D" w:rsidP="00A2546D" w:rsidR="00A2546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A2546D" w:rsidP="00A2546D" w:rsidR="00A2546D" w:rsidRPr="003726DD">
      <w:pPr>
        <w:jc w:val="center"/>
        <w:rPr>
          <w:b/>
        </w:rPr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A2546D" w:rsidP="00A2546D" w:rsidR="00A2546D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70"/>
        <w:gridCol w:w="2243"/>
        <w:gridCol w:w="1770"/>
        <w:gridCol w:w="2398"/>
        <w:gridCol w:w="1769"/>
        <w:gridCol w:w="1769"/>
        <w:gridCol w:w="1471"/>
        <w:gridCol w:w="1407"/>
      </w:tblGrid>
      <w:tr w:rsidTr="006D33E3" w:rsidR="00A2546D" w:rsidRPr="00B40BEB">
        <w:trPr>
          <w:jc w:val="center"/>
        </w:trPr>
        <w:tc>
          <w:tcPr>
            <w:tcW w:type="pct" w:w="606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3E3" w:rsidR="00A2546D" w:rsidRPr="00B40BEB">
        <w:trPr>
          <w:jc w:val="center"/>
        </w:trPr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546D" w:rsidP="00A2546D" w:rsidR="00A2546D">
      <w:pPr>
        <w:jc w:val="center"/>
      </w:pPr>
    </w:p>
    <w:p w:rsidRDefault="00A2546D" w:rsidP="00A2546D" w:rsidR="00A2546D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A2546D" w:rsidP="00A2546D" w:rsidR="00A2546D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9"/>
        <w:gridCol w:w="3026"/>
        <w:gridCol w:w="2251"/>
        <w:gridCol w:w="2396"/>
        <w:gridCol w:w="1769"/>
        <w:gridCol w:w="1769"/>
      </w:tblGrid>
      <w:tr w:rsidTr="006D33E3" w:rsidR="00A2546D" w:rsidRPr="007B4027">
        <w:trPr>
          <w:jc w:val="center"/>
        </w:trPr>
        <w:tc>
          <w:tcPr>
            <w:tcW w:type="pct" w:w="747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D33E3" w:rsidR="00A2546D" w:rsidRPr="007B4027">
        <w:trPr>
          <w:jc w:val="center"/>
        </w:trPr>
        <w:tc>
          <w:tcPr>
            <w:tcW w:type="pct" w:w="747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3E3" w:rsidR="00A2546D" w:rsidRPr="007B4027">
        <w:trPr>
          <w:jc w:val="center"/>
        </w:trPr>
        <w:tc>
          <w:tcPr>
            <w:tcW w:type="pct" w:w="747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546D" w:rsidP="00A2546D" w:rsidR="00A2546D" w:rsidRPr="00655B39">
      <w:pPr>
        <w:jc w:val="center"/>
      </w:pPr>
    </w:p>
    <w:p w:rsidRDefault="00A2546D" w:rsidP="00A2546D" w:rsidR="00A2546D" w:rsidRPr="003726DD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A2546D" w:rsidP="00A2546D" w:rsidR="00A2546D">
      <w:r>
        <w:t>Zagreb, 25.09.2017.</w:t>
      </w:r>
      <w:r>
        <w:tab/>
      </w:r>
      <w:r>
        <w:tab/>
      </w:r>
      <w:r>
        <w:tab/>
      </w:r>
      <w:r>
        <w:tab/>
      </w:r>
      <w:r>
        <w:tab/>
      </w:r>
      <w:r w:rsidRPr="00EC155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Davor bišćan</w:t>
      </w:r>
    </w:p>
    <w:p w:rsidRDefault="00A2546D" w:rsidP="00A2546D" w:rsidR="00A2546D"/>
    <w:p w:rsidRDefault="00A2546D" w:rsidP="00A2546D" w:rsidR="00A2546D"/>
    <w:p w:rsidRDefault="00A2546D" w:rsidP="00A2546D" w:rsidR="00A2546D"/>
    <w:p w:rsidRDefault="00A2546D" w:rsidP="00A2546D" w:rsidR="00A2546D"/>
    <w:p w:rsidRDefault="00A2546D" w:rsidP="00A2546D" w:rsidR="00A2546D"/>
    <w:p w:rsidRDefault="00A2546D" w:rsidP="00A2546D" w:rsidR="00A2546D" w:rsidRPr="003726DD">
      <w:pPr>
        <w:jc w:val="center"/>
        <w:rPr>
          <w:b/>
          <w:sz w:val="28"/>
        </w:rPr>
      </w:pPr>
      <w:r>
        <w:rPr>
          <w:b/>
          <w:sz w:val="28"/>
        </w:rPr>
        <w:t xml:space="preserve">  </w:t>
      </w: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2546D" w:rsidP="00A2546D" w:rsidR="00A2546D" w:rsidRPr="00EC155B">
      <w:pPr>
        <w:jc w:val="center"/>
        <w:rPr>
          <w:b/>
          <w:sz w:val="28"/>
        </w:rPr>
      </w:pPr>
    </w:p>
    <w:p w:rsidRDefault="00A2546D" w:rsidP="00A2546D" w:rsidR="00A2546D" w:rsidRPr="00655B39">
      <w:pPr>
        <w:jc w:val="both"/>
      </w:pPr>
      <w:r w:rsidRPr="00BC2DB2">
        <w:rPr>
          <w:lang w:val="pl-PL"/>
        </w:rPr>
        <w:t>Nadle</w:t>
      </w:r>
      <w:r w:rsidRPr="00655B39">
        <w:t>ž</w:t>
      </w:r>
      <w:r w:rsidRPr="00BC2DB2">
        <w:rPr>
          <w:lang w:val="pl-PL"/>
        </w:rPr>
        <w:t>ni</w:t>
      </w:r>
      <w:r w:rsidRPr="00655B39">
        <w:t xml:space="preserve"> </w:t>
      </w:r>
      <w:r w:rsidRPr="00BC2DB2">
        <w:rPr>
          <w:lang w:val="pl-PL"/>
        </w:rPr>
        <w:t>trgova</w:t>
      </w:r>
      <w:r w:rsidRPr="00655B39">
        <w:t>č</w:t>
      </w:r>
      <w:r w:rsidRPr="00BC2DB2">
        <w:rPr>
          <w:lang w:val="pl-PL"/>
        </w:rPr>
        <w:t>ki</w:t>
      </w:r>
      <w:r w:rsidRPr="00655B39">
        <w:t xml:space="preserve"> </w:t>
      </w:r>
      <w:r w:rsidRPr="00BC2DB2">
        <w:rPr>
          <w:lang w:val="pl-PL"/>
        </w:rPr>
        <w:t>sud</w:t>
      </w:r>
      <w:r w:rsidRPr="00655B39">
        <w:t xml:space="preserve"> </w:t>
      </w:r>
      <w:r>
        <w:t>u Zagrebu</w:t>
      </w:r>
    </w:p>
    <w:p w:rsidRDefault="00A2546D" w:rsidP="00A2546D" w:rsidR="00A2546D">
      <w:pPr>
        <w:jc w:val="both"/>
        <w:rPr>
          <w:lang w:val="pl-PL"/>
        </w:rPr>
      </w:pPr>
      <w:r w:rsidRPr="00BC2DB2">
        <w:rPr>
          <w:lang w:val="pl-PL"/>
        </w:rPr>
        <w:t xml:space="preserve">Poslovni broj spisa </w:t>
      </w:r>
      <w:r>
        <w:rPr>
          <w:lang w:val="pl-PL"/>
        </w:rPr>
        <w:t>St-5179/2016</w:t>
      </w:r>
    </w:p>
    <w:p w:rsidRDefault="00A2546D" w:rsidP="00A2546D" w:rsidR="00A2546D">
      <w:pPr>
        <w:jc w:val="both"/>
        <w:rPr>
          <w:lang w:val="pl-PL"/>
        </w:rPr>
      </w:pPr>
      <w:r>
        <w:rPr>
          <w:lang w:val="pl-PL"/>
        </w:rPr>
        <w:t xml:space="preserve">VULKAN d.o.o. u stečaju, OIB:57041878350, Zagreb, Čukinečka 221 </w:t>
      </w:r>
    </w:p>
    <w:p w:rsidRDefault="00A2546D" w:rsidP="00A2546D" w:rsidR="00A2546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A2546D" w:rsidP="00A2546D" w:rsidR="00A2546D">
      <w:pPr>
        <w:jc w:val="center"/>
        <w:rPr>
          <w:b/>
          <w:lang w:val="pl-PL"/>
        </w:rPr>
      </w:pPr>
    </w:p>
    <w:p w:rsidRDefault="00A2546D" w:rsidP="00A2546D" w:rsidR="00A2546D">
      <w:pPr>
        <w:jc w:val="center"/>
        <w:rPr>
          <w:b/>
          <w:lang w:val="pl-PL"/>
        </w:rPr>
      </w:pPr>
    </w:p>
    <w:p w:rsidRDefault="00A2546D" w:rsidP="00A2546D" w:rsidR="00A2546D" w:rsidRPr="00B40BEB">
      <w:pPr>
        <w:jc w:val="center"/>
        <w:rPr>
          <w:lang w:val="pl-PL"/>
        </w:rPr>
      </w:pPr>
      <w:r>
        <w:rPr>
          <w:b/>
          <w:lang w:val="pl-PL"/>
        </w:rPr>
        <w:t>T</w:t>
      </w:r>
      <w:r w:rsidRPr="00B40BEB">
        <w:rPr>
          <w:b/>
          <w:lang w:val="pl-PL"/>
        </w:rPr>
        <w:t>ABLICA PRIJAVLJENIH TRAŽBINA, RAZLUČNIH I IZLUČNIH PRAVA</w:t>
      </w:r>
    </w:p>
    <w:p w:rsidRDefault="00A2546D" w:rsidP="00A2546D" w:rsidR="00A2546D">
      <w:pPr>
        <w:pStyle w:val="Bezproreda"/>
        <w:rPr>
          <w:rFonts w:hAnsi="Times New Roman" w:ascii="Times New Roman"/>
          <w:sz w:val="24"/>
          <w:szCs w:val="24"/>
        </w:rPr>
      </w:pPr>
    </w:p>
    <w:p w:rsidRDefault="00A2546D" w:rsidP="00A2546D" w:rsidR="00A2546D">
      <w:pPr>
        <w:pStyle w:val="Bezproreda"/>
        <w:numPr>
          <w:ilvl w:val="0"/>
          <w:numId w:val="17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II. VIŠEG ISPLATNOG REDA</w:t>
      </w:r>
    </w:p>
    <w:p w:rsidRDefault="00A2546D" w:rsidP="00A2546D" w:rsidR="00A254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A2546D" w:rsidP="00A2546D" w:rsidR="00A2546D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6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44"/>
        <w:gridCol w:w="2351"/>
        <w:gridCol w:w="1672"/>
        <w:gridCol w:w="1946"/>
        <w:gridCol w:w="1599"/>
        <w:gridCol w:w="1903"/>
        <w:gridCol w:w="1599"/>
        <w:gridCol w:w="1903"/>
      </w:tblGrid>
      <w:tr w:rsidTr="006D33E3" w:rsidR="00A2546D" w:rsidRPr="00B40BEB">
        <w:trPr>
          <w:jc w:val="center"/>
        </w:trPr>
        <w:tc>
          <w:tcPr>
            <w:tcW w:type="pct" w:w="633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4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75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5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9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23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04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PETROKEMIJA d.d.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24503685008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Aleja vukovar 4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44320 Kutina</w:t>
            </w:r>
          </w:p>
        </w:tc>
        <w:tc>
          <w:tcPr>
            <w:tcW w:type="pct" w:w="550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2.136,37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  <w:tc>
          <w:tcPr>
            <w:tcW w:type="pct" w:w="550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2.136,37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4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HEP-Operater distribuc.sustava d.o.o.-ELEKTRA</w:t>
            </w:r>
          </w:p>
        </w:tc>
        <w:tc>
          <w:tcPr>
            <w:tcW w:type="pct" w:w="575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Gundulićeva 32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50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798.84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izvod iz polovnih knjiga</w:t>
            </w:r>
          </w:p>
        </w:tc>
        <w:tc>
          <w:tcPr>
            <w:tcW w:type="pct" w:w="550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798.84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izvod iz polovnih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AGERENCIJA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70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935,21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izvod iz polovnih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935,21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izvod iz polovnih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 d.d.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Frangeša Mihanoviča 9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30.871,86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30.871,86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 Jagića 33,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29.018,57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29.018,57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GRADKA PLINARA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c.1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95.233,87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Ovrv-1365/15 i Ovrv-6454/15 i računi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95.233,87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Ovrv-1365/15 i Ovrv-6454/15 i računi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ADDIKO BANKA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57041878350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6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8.359,04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8.359,04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17.309,74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Račun-7326/17, Ovrv-4632/14, Ovrv-606/15, Ovrv-30214/15,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Ovrv-10365/16.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Ovrv-425/17.i računi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17.309,74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Račun-7326/17, Ovrv-4632/14, Ovrv-606/15, Ovrv-30214/15,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Ovrv-10365/16.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Ovrv-425/17.i računi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9. 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HEP-OPSKRBA d.o.o..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37,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2.505,41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2.505,41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Ul. grada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Vukovara 220,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15.244,25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67 Stpn-11/14 i izvadak iz polovnih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15.244,25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67 Stpn-11/14 i izvadak iz polovnih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S. Radića 1,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61.992,02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izvadak  iz polovnih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61.992,02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izvadak  iz polovnih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INSTITUT  IGH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79766124714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Janka rakuše 1,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12.571,33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izvadak  iz polovnih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12.571,33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izvadak  iz polovnih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6841924305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25.041,08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Ovrv-8653/13,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Ovrv-16501/16.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Ovrv-34467/16,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Ovrv-4697/17,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Ovrv-4026/14.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Ovrv-27750/14,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Ovrv-13682/15,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Ovrv-29895/15.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25.041,08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Ovrv-8653/13,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Ovrv-16501/16.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Ovrv-34467/16,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Ovrv-4697/17,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Ovrv-4026/14.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Ovrv-27750/14,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Ovrv-13682/15,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Ovrv-29895/15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Trnjanska 27, Zagreb,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4.904.032,31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 2934. i 4 Ugovora o kratkoročnom kreditu sa dodatkom ugovora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4.904.032,31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 2934. i 4 Ugovora o kratkoročnom kreditu sa dodatkom ugovora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MERCEDES-BENZ LEASING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HRVATSKA d.o.o.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17080997510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Kovinska 5,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127.090,94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Izvod iz knjigovod.kartice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 Stanja otvorenih potraživanja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127.090,94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Izvod iz knjigovod.kartice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 Stanja otvorenih potraživanja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CARD CLUB D.O.O.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Frana Folnegovića 6,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1.770,64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1.770,64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HEP-ELEKTRA d.o.o.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43965974808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Gundulićeva 32, 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13.811,25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analitičkog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knjigovodstva i Izvod iz poslovnih knjiga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13.811,25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analitičkog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knjigovodstva i Izvod iz poslovnih knjiga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RH.MIN.FIN. PU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Zagreb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2.137.100,87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Ovršna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porezna rješenja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2.137.100,87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TSZG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 Stpn-11/14 i Ovršna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porezna rješenja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VODODOPKRBA I ODVODNJA</w:t>
            </w: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8341654649+9</w:t>
            </w: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Folnegovićeva 1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19.716,58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otvorenih stavaka</w:t>
            </w:r>
          </w:p>
        </w:tc>
        <w:tc>
          <w:tcPr>
            <w:tcW w:type="pct" w:w="550"/>
          </w:tcPr>
          <w:p w:rsidRDefault="00A2546D" w:rsidP="006D33E3" w:rsidR="00A2546D" w:rsidRPr="002B695C">
            <w:pPr>
              <w:jc w:val="right"/>
            </w:pPr>
            <w:r>
              <w:t>0,00</w:t>
            </w: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         Predano izvan roka, 19.09.2017.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633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4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A2546D" w:rsidP="006D33E3" w:rsidR="00A2546D" w:rsidRPr="000A6ED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A6EDD">
              <w:rPr>
                <w:rFonts w:hAnsi="Times New Roman" w:ascii="Times New Roman"/>
                <w:b/>
                <w:sz w:val="24"/>
                <w:szCs w:val="24"/>
              </w:rPr>
              <w:t>7.505.540,18</w:t>
            </w:r>
          </w:p>
        </w:tc>
        <w:tc>
          <w:tcPr>
            <w:tcW w:type="pct" w:w="59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3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A6EDD">
              <w:rPr>
                <w:rFonts w:hAnsi="Times New Roman" w:ascii="Times New Roman"/>
                <w:b/>
                <w:sz w:val="24"/>
                <w:szCs w:val="24"/>
              </w:rPr>
              <w:t>7.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485</w:t>
            </w:r>
            <w:r w:rsidRPr="000A6EDD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832,60</w:t>
            </w:r>
          </w:p>
        </w:tc>
      </w:tr>
    </w:tbl>
    <w:p w:rsidRDefault="00A2546D" w:rsidP="00A2546D" w:rsidR="00A2546D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2546D" w:rsidP="00A2546D" w:rsidR="00A2546D">
      <w:pPr>
        <w:pStyle w:val="Bezproreda"/>
        <w:rPr>
          <w:rFonts w:hAnsi="Times New Roman" w:ascii="Times New Roman"/>
          <w:sz w:val="24"/>
        </w:rPr>
      </w:pPr>
    </w:p>
    <w:p w:rsidRDefault="00A2546D" w:rsidP="00A2546D" w:rsidR="00A2546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835"/>
        <w:gridCol w:w="6004"/>
        <w:gridCol w:w="4491"/>
      </w:tblGrid>
      <w:tr w:rsidTr="006D33E3" w:rsidR="00A2546D" w:rsidRPr="00B40BEB">
        <w:trPr>
          <w:jc w:val="center"/>
        </w:trPr>
        <w:tc>
          <w:tcPr>
            <w:tcW w:type="pct" w:w="1338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133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3E3" w:rsidR="00A2546D" w:rsidRPr="00B40BEB">
        <w:trPr>
          <w:jc w:val="center"/>
        </w:trPr>
        <w:tc>
          <w:tcPr>
            <w:tcW w:type="pct" w:w="133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546D" w:rsidP="00A2546D" w:rsidR="00A2546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A2546D" w:rsidP="00A2546D" w:rsidR="00A2546D">
      <w:pPr>
        <w:jc w:val="center"/>
        <w:rPr>
          <w:b/>
        </w:rPr>
      </w:pPr>
    </w:p>
    <w:p w:rsidRDefault="00A2546D" w:rsidP="00A2546D" w:rsidR="00A2546D" w:rsidRPr="003726DD">
      <w:pPr>
        <w:jc w:val="center"/>
        <w:rPr>
          <w:b/>
        </w:rPr>
      </w:pPr>
      <w:r w:rsidRPr="006B0707">
        <w:rPr>
          <w:b/>
        </w:rPr>
        <w:t>II.</w:t>
      </w:r>
      <w:r>
        <w:rPr>
          <w:b/>
        </w:rPr>
        <w:t xml:space="preserve">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A2546D" w:rsidP="00A2546D" w:rsidR="00A2546D">
      <w:pPr>
        <w:jc w:val="center"/>
      </w:pPr>
    </w:p>
    <w:p w:rsidRDefault="00A2546D" w:rsidP="00A2546D" w:rsidR="00A2546D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70"/>
        <w:gridCol w:w="1800"/>
        <w:gridCol w:w="1536"/>
        <w:gridCol w:w="1753"/>
        <w:gridCol w:w="2323"/>
        <w:gridCol w:w="1596"/>
        <w:gridCol w:w="2323"/>
        <w:gridCol w:w="1596"/>
      </w:tblGrid>
      <w:tr w:rsidTr="006D33E3" w:rsidR="00A2546D" w:rsidRPr="00B40BEB">
        <w:trPr>
          <w:jc w:val="center"/>
        </w:trPr>
        <w:tc>
          <w:tcPr>
            <w:tcW w:type="pct" w:w="52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2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42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4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27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40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08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2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Strossmayerov trg 9, Zagreb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 ul.1190, k.o.Resnik i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ZK ul.2965 k.o. Resnik  </w:t>
            </w:r>
          </w:p>
        </w:tc>
        <w:tc>
          <w:tcPr>
            <w:tcW w:type="pct" w:w="527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11.553.347,07</w:t>
            </w:r>
          </w:p>
        </w:tc>
        <w:tc>
          <w:tcPr>
            <w:tcW w:type="pct" w:w="740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Međubnkarski ugovor OBS-51/2010 i Ugovor o dugoročnom kreditu broj 292/2010.</w:t>
            </w:r>
          </w:p>
        </w:tc>
        <w:tc>
          <w:tcPr>
            <w:tcW w:type="pct" w:w="50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11.553.347,07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CENTAR BANKA 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stečaju</w:t>
            </w:r>
          </w:p>
        </w:tc>
        <w:tc>
          <w:tcPr>
            <w:tcW w:type="pct" w:w="527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89296839230</w:t>
            </w: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Hinzelova 47a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 ul.1190, k.o.Resnik i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ZK ul.2965 k.o. Resnik  </w:t>
            </w:r>
          </w:p>
        </w:tc>
        <w:tc>
          <w:tcPr>
            <w:tcW w:type="pct" w:w="527"/>
          </w:tcPr>
          <w:p w:rsidRDefault="00A2546D" w:rsidP="006D33E3" w:rsidR="00A2546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21.517.849,66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Ug.o kratkorč  kredtu : 192/12, 505/2010 i 3 dodatka, 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obavljanju platnog prometa </w:t>
            </w:r>
          </w:p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1100277421 od 2009.</w:t>
            </w:r>
          </w:p>
        </w:tc>
        <w:tc>
          <w:tcPr>
            <w:tcW w:type="pct" w:w="508"/>
          </w:tcPr>
          <w:p w:rsidRDefault="00A2546D" w:rsidP="006D33E3" w:rsidR="00A2546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21.517.849,66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H-ABDUCO d.o.o.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13667298928</w:t>
            </w: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avenija 6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 ul.1190, k.o.Resnik i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ZK ul.2965 k.o. Resnik  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1.706.997,24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kreditu  br :   401-51011085 sa Sporazumom o osig. novčane  traž. i Aneks br.1 tog ugovora.  </w:t>
            </w:r>
          </w:p>
        </w:tc>
        <w:tc>
          <w:tcPr>
            <w:tcW w:type="pct" w:w="50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1.706.997,24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RH., MIN.FIN. PU.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Područni ured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založnom pravu i Porezna rješenja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1.148.100,87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založnom pravu i Porezna rješenja</w:t>
            </w:r>
          </w:p>
        </w:tc>
        <w:tc>
          <w:tcPr>
            <w:tcW w:type="pct" w:w="50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1.148.100,87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CE-ZA-R d.o.o.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03860945174</w:t>
            </w: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Josipa Lončara 15, Zagreb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 br.300412/2012,Anex tog ugovora, Ugovor o ustupu potraživanja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C.I.O.M.d.o.o. i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C-E-Z-A-R d.o.o.67 Stpn-11/14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1.613.878,08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 br.300412/2012,Anex tog ugovora, Ugovor o ustupu potraživanja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C.I.O.M.d.o.o. i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C-E-Z-A-R d.o.o.67 Stpn-11/14</w:t>
            </w:r>
          </w:p>
        </w:tc>
        <w:tc>
          <w:tcPr>
            <w:tcW w:type="pct" w:w="50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1.613.878,08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C.I.O.S. d.o.o.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69951536922</w:t>
            </w: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Josipa Lončara 15, Zagreb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 br.300412/2012,Anex tog ugovora, Ugovor o ustupu potraživanja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C.I.O.M.d.o.o. i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C.I.O.S. d.o.o.67 Stpn-11/14</w:t>
            </w: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1.670.521,73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 br.300412/2012,Anex tog ugovora, Ugovor o ustupu potraživanja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C.I.O.M.d.o.o. i</w:t>
            </w:r>
          </w:p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C.I.O.S. d.o.o.67 Stpn-11/14</w:t>
            </w:r>
          </w:p>
        </w:tc>
        <w:tc>
          <w:tcPr>
            <w:tcW w:type="pct" w:w="50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1.670.521,73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7"/>
          </w:tcPr>
          <w:p w:rsidRDefault="00A2546D" w:rsidP="006D33E3" w:rsidR="00A2546D" w:rsidRPr="000A6ED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A6EDD">
              <w:rPr>
                <w:rFonts w:hAnsi="Times New Roman" w:ascii="Times New Roman"/>
                <w:b/>
                <w:sz w:val="24"/>
                <w:szCs w:val="24"/>
              </w:rPr>
              <w:t>39.210.694,65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A6EDD">
              <w:rPr>
                <w:rFonts w:hAnsi="Times New Roman" w:ascii="Times New Roman"/>
                <w:b/>
                <w:sz w:val="24"/>
                <w:szCs w:val="24"/>
              </w:rPr>
              <w:t>39.210.694,65</w:t>
            </w:r>
          </w:p>
        </w:tc>
      </w:tr>
      <w:tr w:rsidTr="006D33E3" w:rsidR="00A2546D" w:rsidRPr="00B40BEB">
        <w:trPr>
          <w:jc w:val="center"/>
        </w:trPr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SVEUKUPNO</w:t>
            </w:r>
          </w:p>
        </w:tc>
        <w:tc>
          <w:tcPr>
            <w:tcW w:type="pct" w:w="688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7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2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7"/>
          </w:tcPr>
          <w:p w:rsidRDefault="00A2546D" w:rsidP="006D33E3" w:rsidR="00A2546D" w:rsidRPr="000A6ED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46,716.234,83</w:t>
            </w:r>
          </w:p>
        </w:tc>
        <w:tc>
          <w:tcPr>
            <w:tcW w:type="pct" w:w="740"/>
          </w:tcPr>
          <w:p w:rsidRDefault="00A2546D" w:rsidP="006D33E3" w:rsidR="00A2546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</w:tcPr>
          <w:p w:rsidRDefault="00A2546D" w:rsidP="006D33E3" w:rsidR="00A2546D" w:rsidRPr="000A6ED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46.696.518,25</w:t>
            </w:r>
          </w:p>
        </w:tc>
      </w:tr>
    </w:tbl>
    <w:p w:rsidRDefault="00A2546D" w:rsidP="00A2546D" w:rsidR="00A2546D">
      <w:pPr>
        <w:jc w:val="center"/>
      </w:pPr>
    </w:p>
    <w:p w:rsidRDefault="00A2546D" w:rsidP="00A2546D" w:rsidR="00A2546D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A2546D" w:rsidP="00A2546D" w:rsidR="00A2546D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9"/>
        <w:gridCol w:w="3026"/>
        <w:gridCol w:w="2251"/>
        <w:gridCol w:w="2396"/>
        <w:gridCol w:w="1769"/>
        <w:gridCol w:w="1769"/>
      </w:tblGrid>
      <w:tr w:rsidTr="006D33E3" w:rsidR="00A2546D" w:rsidRPr="007B4027">
        <w:trPr>
          <w:jc w:val="center"/>
        </w:trPr>
        <w:tc>
          <w:tcPr>
            <w:tcW w:type="pct" w:w="747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A2546D" w:rsidP="006D33E3" w:rsidR="00A2546D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A2546D" w:rsidP="006D33E3" w:rsidR="00A254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D33E3" w:rsidR="00A2546D" w:rsidRPr="007B4027">
        <w:trPr>
          <w:jc w:val="center"/>
        </w:trPr>
        <w:tc>
          <w:tcPr>
            <w:tcW w:type="pct" w:w="747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D33E3" w:rsidR="00A2546D" w:rsidRPr="007B4027">
        <w:trPr>
          <w:jc w:val="center"/>
        </w:trPr>
        <w:tc>
          <w:tcPr>
            <w:tcW w:type="pct" w:w="747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2546D" w:rsidP="006D33E3" w:rsidR="00A2546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546D" w:rsidP="00A2546D" w:rsidR="00A2546D" w:rsidRPr="003726DD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3726DD">
        <w:t>Stečajni upravitelj</w:t>
      </w:r>
    </w:p>
    <w:p w:rsidRDefault="00A2546D" w:rsidP="00A2546D" w:rsidR="00A2546D">
      <w:r>
        <w:t>ZAGREB, 25.09.2017.</w:t>
      </w:r>
      <w:r w:rsidRPr="00EC155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Davor Bišćan</w:t>
      </w:r>
    </w:p>
    <w:p w:rsidRDefault="00A2546D" w:rsidP="00A2546D" w:rsidR="00A2546D"/>
    <w:p w:rsidRDefault="00A2546D" w:rsidP="00192DA9" w:rsidR="00A2546D">
      <w:pPr>
        <w:ind w:left="720"/>
        <w:rPr>
          <w:b/>
        </w:rPr>
      </w:pPr>
    </w:p>
    <w:sectPr w:rsidSect="00A2546D" w:rsidR="00A2546D">
      <w:pgSz w:orient="landscape" w:h="12240" w:w="15840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3E3" w:rsidP="00A2546D" w:rsidR="006D33E3">
      <w:r>
        <w:separator/>
      </w:r>
    </w:p>
  </w:endnote>
  <w:endnote w:id="0" w:type="continuationSeparator">
    <w:p w:rsidRDefault="006D33E3" w:rsidP="00A2546D" w:rsidR="006D3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3E3" w:rsidP="00A2546D" w:rsidR="006D33E3">
      <w:r>
        <w:separator/>
      </w:r>
    </w:p>
  </w:footnote>
  <w:footnote w:id="0" w:type="continuationSeparator">
    <w:p w:rsidRDefault="006D33E3" w:rsidP="00A2546D" w:rsidR="006D33E3">
      <w:r>
        <w:continuationSeparator/>
      </w:r>
    </w:p>
  </w:footnote>
  <w:footnote w:id="1">
    <w:p w:rsidRDefault="00A2546D" w:rsidP="00A2546D" w:rsidR="00A2546D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A2546D" w:rsidP="00A2546D" w:rsidR="00A2546D">
      <w:pPr>
        <w:pStyle w:val="Tekstfusnote"/>
        <w:rPr>
          <w:lang w:val="pl-PL"/>
        </w:rPr>
      </w:pPr>
    </w:p>
    <w:p w:rsidRDefault="00A2546D" w:rsidP="00A2546D" w:rsidR="00A2546D">
      <w:pPr>
        <w:pStyle w:val="Tekstfusnote"/>
        <w:rPr>
          <w:lang w:val="pl-PL"/>
        </w:rPr>
      </w:pPr>
    </w:p>
    <w:p w:rsidRDefault="00A2546D" w:rsidP="00A2546D" w:rsidR="00A2546D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883063"/>
    <w:multiLevelType w:val="hybridMultilevel"/>
    <w:tmpl w:val="6CB6FFA4"/>
    <w:lvl w:tplc="B64899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7895165"/>
    <w:multiLevelType w:val="hybridMultilevel"/>
    <w:tmpl w:val="16AAC698"/>
    <w:lvl w:tplc="0B62EA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BCF4530"/>
    <w:multiLevelType w:val="hybridMultilevel"/>
    <w:tmpl w:val="8E2234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D578C1"/>
    <w:multiLevelType w:val="hybridMultilevel"/>
    <w:tmpl w:val="8C08BB68"/>
    <w:lvl w:tplc="041A000F" w:ilvl="0">
      <w:start w:val="1"/>
      <w:numFmt w:val="decimal"/>
      <w:lvlText w:val="%1."/>
      <w:lvlJc w:val="left"/>
      <w:pPr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0F0688F"/>
    <w:multiLevelType w:val="hybridMultilevel"/>
    <w:tmpl w:val="5C98B1D4"/>
    <w:lvl w:tplc="6BA035F4" w:ilvl="0">
      <w:start w:val="1"/>
      <w:numFmt w:val="decimal"/>
      <w:lvlText w:val="%1."/>
      <w:lvlJc w:val="left"/>
      <w:pPr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6">
    <w:nsid w:val="411E4DA2"/>
    <w:multiLevelType w:val="hybridMultilevel"/>
    <w:tmpl w:val="19E6CD28"/>
    <w:lvl w:tplc="CB2AC870" w:ilvl="0">
      <w:start w:val="1"/>
      <w:numFmt w:val="upperRoman"/>
      <w:lvlText w:val="%1."/>
      <w:lvlJc w:val="left"/>
      <w:pPr>
        <w:ind w:hanging="720" w:left="35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7">
    <w:nsid w:val="49FF7102"/>
    <w:multiLevelType w:val="hybridMultilevel"/>
    <w:tmpl w:val="238CFA04"/>
    <w:lvl w:tplc="3670C25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AED2AAE"/>
    <w:multiLevelType w:val="hybridMultilevel"/>
    <w:tmpl w:val="8514FA28"/>
    <w:lvl w:tplc="62B8B1C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51F6035"/>
    <w:multiLevelType w:val="hybridMultilevel"/>
    <w:tmpl w:val="0D001932"/>
    <w:lvl w:tplc="14E0282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88647CB"/>
    <w:multiLevelType w:val="hybridMultilevel"/>
    <w:tmpl w:val="52DC5200"/>
    <w:lvl w:tplc="D6CA966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E5D573F"/>
    <w:multiLevelType w:val="hybridMultilevel"/>
    <w:tmpl w:val="5FE2D6DE"/>
    <w:lvl w:tplc="219E0E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0532B57"/>
    <w:multiLevelType w:val="hybridMultilevel"/>
    <w:tmpl w:val="DBA4DA38"/>
    <w:lvl w:tplc="81C84DC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0561F0D"/>
    <w:multiLevelType w:val="hybridMultilevel"/>
    <w:tmpl w:val="ED0450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57173"/>
    <w:multiLevelType w:val="hybridMultilevel"/>
    <w:tmpl w:val="E2B02A04"/>
    <w:lvl w:tplc="8702BD6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8A51A0"/>
    <w:multiLevelType w:val="hybridMultilevel"/>
    <w:tmpl w:val="21869966"/>
    <w:lvl w:tplc="B5ECC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AC85A12"/>
    <w:multiLevelType w:val="hybridMultilevel"/>
    <w:tmpl w:val="07E2AC6E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4"/>
  </w:num>
  <w:num w:numId="5">
    <w:abstractNumId w:val="7"/>
  </w:num>
  <w:num w:numId="6">
    <w:abstractNumId w:val="9"/>
  </w:num>
  <w:num w:numId="7">
    <w:abstractNumId w:val="1"/>
  </w:num>
  <w:num w:numId="8">
    <w:abstractNumId w:val="15"/>
  </w:num>
  <w:num w:numId="9">
    <w:abstractNumId w:val="2"/>
  </w:num>
  <w:num w:numId="10">
    <w:abstractNumId w:val="3"/>
  </w:num>
  <w:num w:numId="11">
    <w:abstractNumId w:val="16"/>
  </w:num>
  <w:num w:numId="12">
    <w:abstractNumId w:val="11"/>
  </w:num>
  <w:num w:numId="13">
    <w:abstractNumId w:val="5"/>
  </w:num>
  <w:num w:numId="14">
    <w:abstractNumId w:val="1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378"/>
    <w:rsid w:val="00015C94"/>
    <w:rsid w:val="00033211"/>
    <w:rsid w:val="00036E68"/>
    <w:rsid w:val="000422D1"/>
    <w:rsid w:val="00046682"/>
    <w:rsid w:val="000609C5"/>
    <w:rsid w:val="00062392"/>
    <w:rsid w:val="00071FA7"/>
    <w:rsid w:val="00081467"/>
    <w:rsid w:val="000A0F10"/>
    <w:rsid w:val="000F535F"/>
    <w:rsid w:val="000F6AB7"/>
    <w:rsid w:val="00136BC5"/>
    <w:rsid w:val="001548AF"/>
    <w:rsid w:val="00156B39"/>
    <w:rsid w:val="00182370"/>
    <w:rsid w:val="00186C7F"/>
    <w:rsid w:val="00192DA9"/>
    <w:rsid w:val="001D5B7D"/>
    <w:rsid w:val="001F32D0"/>
    <w:rsid w:val="001F37E6"/>
    <w:rsid w:val="00222ABD"/>
    <w:rsid w:val="00226FCD"/>
    <w:rsid w:val="00250551"/>
    <w:rsid w:val="00257F38"/>
    <w:rsid w:val="002656EE"/>
    <w:rsid w:val="00266C38"/>
    <w:rsid w:val="002A612D"/>
    <w:rsid w:val="002A6B57"/>
    <w:rsid w:val="002C33F3"/>
    <w:rsid w:val="002E61AD"/>
    <w:rsid w:val="002F59B7"/>
    <w:rsid w:val="00303A75"/>
    <w:rsid w:val="00305A31"/>
    <w:rsid w:val="00305F31"/>
    <w:rsid w:val="00315FBB"/>
    <w:rsid w:val="003373B8"/>
    <w:rsid w:val="00354258"/>
    <w:rsid w:val="00355117"/>
    <w:rsid w:val="003558F9"/>
    <w:rsid w:val="00360817"/>
    <w:rsid w:val="00370531"/>
    <w:rsid w:val="003723CB"/>
    <w:rsid w:val="0039334D"/>
    <w:rsid w:val="00394D97"/>
    <w:rsid w:val="003A6649"/>
    <w:rsid w:val="003C30AB"/>
    <w:rsid w:val="003D7451"/>
    <w:rsid w:val="003E3B28"/>
    <w:rsid w:val="003E47A8"/>
    <w:rsid w:val="003F49F3"/>
    <w:rsid w:val="00434CE0"/>
    <w:rsid w:val="0044634E"/>
    <w:rsid w:val="004A1DB0"/>
    <w:rsid w:val="004B5B1D"/>
    <w:rsid w:val="004B6B0F"/>
    <w:rsid w:val="004D258E"/>
    <w:rsid w:val="004D3538"/>
    <w:rsid w:val="004E4283"/>
    <w:rsid w:val="00506610"/>
    <w:rsid w:val="0052376F"/>
    <w:rsid w:val="0054136B"/>
    <w:rsid w:val="005815DF"/>
    <w:rsid w:val="005A2D57"/>
    <w:rsid w:val="005C3C24"/>
    <w:rsid w:val="005C552A"/>
    <w:rsid w:val="005C6094"/>
    <w:rsid w:val="005D1935"/>
    <w:rsid w:val="005D1C22"/>
    <w:rsid w:val="005D23ED"/>
    <w:rsid w:val="005E5C4D"/>
    <w:rsid w:val="005E61B1"/>
    <w:rsid w:val="005F360C"/>
    <w:rsid w:val="00614360"/>
    <w:rsid w:val="00626DEF"/>
    <w:rsid w:val="006332D3"/>
    <w:rsid w:val="006522E5"/>
    <w:rsid w:val="006975AD"/>
    <w:rsid w:val="006C1850"/>
    <w:rsid w:val="006C2B05"/>
    <w:rsid w:val="006C5D7F"/>
    <w:rsid w:val="006D33E3"/>
    <w:rsid w:val="006E2830"/>
    <w:rsid w:val="00706C02"/>
    <w:rsid w:val="00713645"/>
    <w:rsid w:val="007337A9"/>
    <w:rsid w:val="007562C3"/>
    <w:rsid w:val="00762913"/>
    <w:rsid w:val="00767AD8"/>
    <w:rsid w:val="007A6C45"/>
    <w:rsid w:val="007C7F5A"/>
    <w:rsid w:val="007D582E"/>
    <w:rsid w:val="008110D6"/>
    <w:rsid w:val="008263C6"/>
    <w:rsid w:val="0083402C"/>
    <w:rsid w:val="00834CF3"/>
    <w:rsid w:val="00875104"/>
    <w:rsid w:val="0089167F"/>
    <w:rsid w:val="008B19D8"/>
    <w:rsid w:val="008C1D0E"/>
    <w:rsid w:val="008F5376"/>
    <w:rsid w:val="00915BA0"/>
    <w:rsid w:val="0093072E"/>
    <w:rsid w:val="00932903"/>
    <w:rsid w:val="00954BE0"/>
    <w:rsid w:val="00957E82"/>
    <w:rsid w:val="00975987"/>
    <w:rsid w:val="009A5D22"/>
    <w:rsid w:val="009B41E4"/>
    <w:rsid w:val="009B7D85"/>
    <w:rsid w:val="009F1BBE"/>
    <w:rsid w:val="009F517E"/>
    <w:rsid w:val="00A1604E"/>
    <w:rsid w:val="00A22F40"/>
    <w:rsid w:val="00A2546D"/>
    <w:rsid w:val="00A358DB"/>
    <w:rsid w:val="00A378DA"/>
    <w:rsid w:val="00A544B5"/>
    <w:rsid w:val="00A72A18"/>
    <w:rsid w:val="00AD1446"/>
    <w:rsid w:val="00AF0A3A"/>
    <w:rsid w:val="00B141C0"/>
    <w:rsid w:val="00B14C75"/>
    <w:rsid w:val="00B215C9"/>
    <w:rsid w:val="00B31E82"/>
    <w:rsid w:val="00B534D7"/>
    <w:rsid w:val="00B65BA0"/>
    <w:rsid w:val="00BC23B6"/>
    <w:rsid w:val="00BE5BEB"/>
    <w:rsid w:val="00BF19B6"/>
    <w:rsid w:val="00C139D7"/>
    <w:rsid w:val="00C33194"/>
    <w:rsid w:val="00C36C89"/>
    <w:rsid w:val="00C4013E"/>
    <w:rsid w:val="00C44378"/>
    <w:rsid w:val="00C461B9"/>
    <w:rsid w:val="00C52BD1"/>
    <w:rsid w:val="00C60F2A"/>
    <w:rsid w:val="00C85D99"/>
    <w:rsid w:val="00C871A4"/>
    <w:rsid w:val="00CA49EA"/>
    <w:rsid w:val="00CB31B7"/>
    <w:rsid w:val="00CC3B21"/>
    <w:rsid w:val="00CF3692"/>
    <w:rsid w:val="00D33547"/>
    <w:rsid w:val="00D36F96"/>
    <w:rsid w:val="00D41CC9"/>
    <w:rsid w:val="00D50D4C"/>
    <w:rsid w:val="00D60F2C"/>
    <w:rsid w:val="00D618E7"/>
    <w:rsid w:val="00D70641"/>
    <w:rsid w:val="00D94114"/>
    <w:rsid w:val="00DE139C"/>
    <w:rsid w:val="00DE2126"/>
    <w:rsid w:val="00DE2302"/>
    <w:rsid w:val="00E13DFA"/>
    <w:rsid w:val="00E271E2"/>
    <w:rsid w:val="00E50A83"/>
    <w:rsid w:val="00E63083"/>
    <w:rsid w:val="00E73196"/>
    <w:rsid w:val="00EA35FC"/>
    <w:rsid w:val="00EA7831"/>
    <w:rsid w:val="00EC265D"/>
    <w:rsid w:val="00ED77C9"/>
    <w:rsid w:val="00EF11AA"/>
    <w:rsid w:val="00F00ECD"/>
    <w:rsid w:val="00F00F18"/>
    <w:rsid w:val="00F02450"/>
    <w:rsid w:val="00F04BFB"/>
    <w:rsid w:val="00F207B4"/>
    <w:rsid w:val="00F22F40"/>
    <w:rsid w:val="00F85150"/>
    <w:rsid w:val="00FA2D43"/>
    <w:rsid w:val="00FB67C2"/>
    <w:rsid w:val="00FD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A2546D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2546D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A2546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A2546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B6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B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B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B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B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A2546D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2546D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A2546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A2546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B6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B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B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B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B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5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3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060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443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4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344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22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0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prijava tražbina</izvorni_sadrzaj>
    <derivirana_varijabla naziv="DomainObject.Primjedba_1">U prilogu prijava tražbina</derivirana_varijabla>
  </DomainObject.Primjedba>
  <DomainObject.Oznaka>
    <izvorni_sadrzaj>St-5179/2016-36</izvorni_sadrzaj>
    <derivirana_varijabla naziv="DomainObject.Oznaka_1">St-5179/2016-36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5179</izvorni_sadrzaj>
    <derivirana_varijabla naziv="DomainObject.Predmet.Broj_1">5179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St-5179/2016</izvorni_sadrzaj>
    <derivirana_varijabla naziv="DomainObject.Predmet.OznakaBroj_1">St-5179/2016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VULKAN d.o.o.</izvorni_sadrzaj>
    <derivirana_varijabla naziv="DomainObject.Predmet.ProtustrankaFormated_1">  VULKAN d.o.o.</derivirana_varijabla>
  </DomainObject.Predmet.ProtustrankaFormated>
  <DomainObject.Predmet.ProtustrankaFormatedOIB>
    <izvorni_sadrzaj>  VULKAN d.o.o., OIB 57041878350</izvorni_sadrzaj>
    <derivirana_varijabla naziv="DomainObject.Predmet.ProtustrankaFormatedOIB_1">  VULKAN d.o.o., OIB 57041878350</derivirana_varijabla>
  </DomainObject.Predmet.ProtustrankaFormatedOIB>
  <DomainObject.Predmet.ProtustrankaFormatedWithAdress>
    <izvorni_sadrzaj> VULKAN d.o.o., Čulinečka Cesta 221, 10000 Zagreb</izvorni_sadrzaj>
    <derivirana_varijabla naziv="DomainObject.Predmet.ProtustrankaFormatedWithAdress_1"> VULKAN d.o.o., Čulinečka Cesta 221, 10000 Zagreb</derivirana_varijabla>
  </DomainObject.Predmet.ProtustrankaFormatedWithAdress>
  <DomainObject.Predmet.ProtustrankaFormatedWithAdressOIB>
    <izvorni_sadrzaj> VULKAN d.o.o., OIB 57041878350, Čulinečka Cesta 221, 10000 Zagreb</izvorni_sadrzaj>
    <derivirana_varijabla naziv="DomainObject.Predmet.ProtustrankaFormatedWithAdressOIB_1"> VULKAN d.o.o., OIB 57041878350, Čulinečka Cesta 221, 10000 Zagreb</derivirana_varijabla>
  </DomainObject.Predmet.ProtustrankaFormatedWithAdressOIB>
  <DomainObject.Predmet.ProtustrankaWithAdress>
    <izvorni_sadrzaj>VULKAN d.o.o. Čulinečka Cesta 221, 10000 Zagreb</izvorni_sadrzaj>
    <derivirana_varijabla naziv="DomainObject.Predmet.ProtustrankaWithAdress_1">VULKAN d.o.o. Čulinečka Cesta 221, 10000 Zagreb</derivirana_varijabla>
  </DomainObject.Predmet.ProtustrankaWithAdress>
  <DomainObject.Predmet.ProtustrankaWithAdressOIB>
    <izvorni_sadrzaj>VULKAN d.o.o., OIB 57041878350, Čulinečka Cesta 221, 10000 Zagreb</izvorni_sadrzaj>
    <derivirana_varijabla naziv="DomainObject.Predmet.ProtustrankaWithAdressOIB_1">VULKAN d.o.o., OIB 57041878350, Čulinečka Cesta 221, 10000 Zagreb</derivirana_varijabla>
  </DomainObject.Predmet.ProtustrankaWithAdressOIB>
  <DomainObject.Predmet.ProtustrankaNazivFormated>
    <izvorni_sadrzaj>VULKAN d.o.o.</izvorni_sadrzaj>
    <derivirana_varijabla naziv="DomainObject.Predmet.ProtustrankaNazivFormated_1">VULKAN d.o.o.</derivirana_varijabla>
  </DomainObject.Predmet.ProtustrankaNazivFormated>
  <DomainObject.Predmet.ProtustrankaNazivFormatedOIB>
    <izvorni_sadrzaj>VULKAN d.o.o., OIB 57041878350</izvorni_sadrzaj>
    <derivirana_varijabla naziv="DomainObject.Predmet.ProtustrankaNazivFormatedOIB_1">VULKAN d.o.o., OIB 57041878350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d.o.o.</item>
    </izvorni_sadrzaj>
    <derivirana_varijabla naziv="DomainObject.Predmet.ProtuStrankaListFormated_1">
      <item>VULKAN d.o.o.</item>
    </derivirana_varijabla>
  </DomainObject.Predmet.ProtuStrankaListFormated>
  <DomainObject.Predmet.ProtuStrankaListFormatedOIB>
    <izvorni_sadrzaj>
      <item>VULKAN d.o.o., OIB 57041878350</item>
    </izvorni_sadrzaj>
    <derivirana_varijabla naziv="DomainObject.Predmet.ProtuStrankaListFormatedOIB_1">
      <item>VULKAN d.o.o., OIB 57041878350</item>
    </derivirana_varijabla>
  </DomainObject.Predmet.ProtuStrankaListFormatedOIB>
  <DomainObject.Predmet.ProtuStrankaListFormatedWithAdress>
    <izvorni_sadrzaj>
      <item>VULKAN d.o.o., Čulinečka Cesta 221, 10000 Zagreb</item>
    </izvorni_sadrzaj>
    <derivirana_varijabla naziv="DomainObject.Predmet.ProtuStrankaListFormatedWithAdress_1">
      <item>VULKAN d.o.o., Čulinečka Cesta 221, 10000 Zagreb</item>
    </derivirana_varijabla>
  </DomainObject.Predmet.ProtuStrankaListFormatedWithAdress>
  <DomainObject.Predmet.ProtuStrankaListFormatedWithAdressOIB>
    <izvorni_sadrzaj>
      <item>VULKAN d.o.o., OIB 57041878350, Čulinečka Cesta 221, 10000 Zagreb</item>
    </izvorni_sadrzaj>
    <derivirana_varijabla naziv="DomainObject.Predmet.ProtuStrankaListFormatedWithAdressOIB_1">
      <item>VULKAN d.o.o., OIB 57041878350, Čulinečka Cesta 221, 10000 Zagreb</item>
    </derivirana_varijabla>
  </DomainObject.Predmet.ProtuStrankaListFormatedWithAdressOIB>
  <DomainObject.Predmet.ProtuStrankaListNazivFormated>
    <izvorni_sadrzaj>
      <item>VULKAN d.o.o.</item>
    </izvorni_sadrzaj>
    <derivirana_varijabla naziv="DomainObject.Predmet.ProtuStrankaListNazivFormated_1">
      <item>VULKAN d.o.o.</item>
    </derivirana_varijabla>
  </DomainObject.Predmet.ProtuStrankaListNazivFormated>
  <DomainObject.Predmet.ProtuStrankaListNazivFormatedOIB>
    <izvorni_sadrzaj>
      <item>VULKAN d.o.o., OIB 57041878350</item>
    </izvorni_sadrzaj>
    <derivirana_varijabla naziv="DomainObject.Predmet.ProtuStrankaListNazivFormatedOIB_1">
      <item>VULKAN d.o.o., OIB 57041878350</item>
    </derivirana_varijabla>
  </DomainObject.Predmet.ProtuStrankaListNazivFormatedOIB>
  <DomainObject.Predmet.OstaliListFormated>
    <izvorni_sadrzaj>
      <item>Damir Vujić</item>
    </izvorni_sadrzaj>
    <derivirana_varijabla naziv="DomainObject.Predmet.OstaliListFormated_1">
      <item>Damir Vujić</item>
    </derivirana_varijabla>
  </DomainObject.Predmet.OstaliListFormated>
  <DomainObject.Predmet.OstaliListFormatedOIB>
    <izvorni_sadrzaj>
      <item>Damir Vujić, OIB 15695664046</item>
    </izvorni_sadrzaj>
    <derivirana_varijabla naziv="DomainObject.Predmet.OstaliListFormatedOIB_1">
      <item>Damir Vujić, OIB 15695664046</item>
    </derivirana_varijabla>
  </DomainObject.Predmet.OstaliListFormatedOIB>
  <DomainObject.Predmet.OstaliListFormatedWithAdress>
    <izvorni_sadrzaj>
      <item>Damir Vujić, Nikole Šubića Zrinskog 40, 33520 Slatina</item>
    </izvorni_sadrzaj>
    <derivirana_varijabla naziv="DomainObject.Predmet.OstaliListFormatedWithAdress_1">
      <item>Damir Vujić, Nikole Šubića Zrinskog 40, 33520 Slatina</item>
    </derivirana_varijabla>
  </DomainObject.Predmet.OstaliListFormatedWithAdress>
  <DomainObject.Predmet.OstaliListFormatedWithAdressOIB>
    <izvorni_sadrzaj>
      <item>Damir Vujić, OIB 15695664046, Nikole Šubića Zrinskog 40, 33520 Slatina</item>
    </izvorni_sadrzaj>
    <derivirana_varijabla naziv="DomainObject.Predmet.OstaliListFormatedWithAdressOIB_1">
      <item>Damir Vujić, OIB 15695664046, Nikole Šubića Zrinskog 40, 33520 Slatina</item>
    </derivirana_varijabla>
  </DomainObject.Predmet.OstaliListFormatedWithAdressOIB>
  <DomainObject.Predmet.OstaliListNazivFormated>
    <izvorni_sadrzaj>
      <item>Damir Vujić</item>
    </izvorni_sadrzaj>
    <derivirana_varijabla naziv="DomainObject.Predmet.OstaliListNazivFormated_1">
      <item>Damir Vujić</item>
    </derivirana_varijabla>
  </DomainObject.Predmet.OstaliListNazivFormated>
  <DomainObject.Predmet.OstaliListNazivFormatedOIB>
    <izvorni_sadrzaj>
      <item>Damir Vujić, OIB 15695664046</item>
    </izvorni_sadrzaj>
    <derivirana_varijabla naziv="DomainObject.Predmet.OstaliListNazivFormatedOIB_1">
      <item>Damir Vujić, OIB 15695664046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d.o.o.</izvorni_sadrzaj>
    <derivirana_varijabla naziv="DomainObject.Predmet.ProtustrankaIDrugi_1">VULKAN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d.o.o., OIB 57041878350, Čulinečka Cesta 221, 10000 Zagreb</izvorni_sadrzaj>
    <derivirana_varijabla naziv="DomainObject.Predmet.ProtustrankaIDrugiAdressOIB_1">VULKAN d.o.o., OIB 57041878350, Čulinečka Cesta 221,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d.o.o.</item>
      <item>FINA Regionalni centar Zagreb</item>
      <item>Damir Vujić</item>
    </izvorni_sadrzaj>
    <derivirana_varijabla naziv="DomainObject.Predmet.SudioniciListNaziv_1">
      <item>VULKAN d.o.o.</item>
      <item>FINA Regionalni centar Zagreb</item>
      <item>Damir Vujić</item>
    </derivirana_varijabla>
  </DomainObject.Predmet.SudioniciListNaziv>
  <DomainObject.Predmet.SudioniciListAdressOIB>
    <izvorni_sadrzaj>
      <item>VULKAN d.o.o., OIB 57041878350, Čulinečka Cesta 221,10000 Zagreb</item>
      <item>FINA Regionalni centar Zagreb, OIB 85821130368, Trg svibanjskih žrtava 1995. br. 1,10000 Zagreb</item>
      <item>Damir Vujić, OIB 15695664046, Nikole Šubića Zrinskog 40,33520 Slatina</item>
    </izvorni_sadrzaj>
    <derivirana_varijabla naziv="DomainObject.Predmet.SudioniciListAdressOIB_1">
      <item>VULKAN d.o.o., OIB 57041878350, Čulinečka Cesta 221,10000 Zagreb</item>
      <item>FINA Regionalni centar Zagreb, OIB 85821130368, Trg svibanjskih žrtava 1995. br. 1,10000 Zagreb</item>
      <item>Damir Vujić, OIB 15695664046, Nikole Šubića Zrinskog 40,33520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57041878350</item>
      <item>, OIB 85821130368</item>
      <item>, OIB 15695664046</item>
    </izvorni_sadrzaj>
    <derivirana_varijabla naziv="DomainObject.Predmet.SudioniciListNazivOIB_1">
      <item>, OIB 57041878350</item>
      <item>, OIB 85821130368</item>
      <item>, OIB 15695664046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717B2-F6CE-4529-8F61-5D73EE146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1931</properties:Words>
  <properties:Characters>12215</properties:Characters>
  <properties:Lines>910</properties:Lines>
  <properties:Paragraphs>453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NIL d</vt:lpstr>
    </vt:vector>
  </properties:TitlesOfParts>
  <properties:LinksUpToDate>false</properties:LinksUpToDate>
  <properties:CharactersWithSpaces>14791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2017-09-26T12:28:00Z</dcterms:created>
  <dc:creator>ime</dc:creator>
  <cp:lastModifiedBy>Valentina Delač</cp:lastModifiedBy>
  <cp:lastPrinted>2017-09-25T09:42:00Z</cp:lastPrinted>
  <dcterms:modified xmlns:xsi="http://www.w3.org/2001/XMLSchema-instance" xsi:type="dcterms:W3CDTF">2017-09-26T12:30:00Z</dcterms:modified>
  <cp:revision>3</cp:revision>
  <dc:title>NIL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St-5179/2016-36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