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B730B" w:rsidR="000B1584" w:rsidRPr="00482933">
        <w:tc>
          <w:tcPr>
            <w:tcW w:type="dxa" w:w="3060"/>
          </w:tcPr>
          <w:p w:rsidRDefault="000B1584" w:rsidP="000B1584" w:rsidR="000B1584" w:rsidRPr="00482933">
            <w:pPr>
              <w:pStyle w:val="Naslov2"/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 </w:t>
            </w:r>
          </w:p>
        </w:tc>
      </w:tr>
    </w:tbl>
    <w:p w14:textId="bea16dd" w14:paraId="bea16dd" w:rsidRDefault="000B1584" w:rsidP="000B1584" w:rsidR="000B1584">
      <w:pPr>
        <w15:collapsed w:val="false"/>
        <w:rPr>
          <w:b/>
        </w:rPr>
      </w:pPr>
      <w:r w:rsidRPr="000B1584">
        <w:rPr>
          <w:b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3429" w:rsidR="008271BF" w:rsidRPr="008271BF">
        <w:tc>
          <w:tcPr>
            <w:tcW w:type="dxa" w:w="3060"/>
          </w:tcPr>
          <w:p w:rsidRDefault="008271BF" w:rsidP="009F3429" w:rsidR="008271BF" w:rsidRPr="008271B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color w:val="auto"/>
                <w:sz w:val="24"/>
                <w:szCs w:val="24"/>
              </w:rPr>
            </w:pPr>
            <w:r w:rsidRPr="008271BF">
              <w:rPr>
                <w:rFonts w:cs="Times New Roman" w:hAnsi="Times New Roman" w:ascii="Times New Roman"/>
                <w:b w:val="false"/>
                <w:bCs w:val="false"/>
                <w:color w:val="auto"/>
                <w:sz w:val="24"/>
                <w:szCs w:val="24"/>
              </w:rPr>
              <w:t>REPUBLIKA HRVATSKA</w:t>
            </w:r>
          </w:p>
          <w:p w:rsidRDefault="008271BF" w:rsidP="009F3429" w:rsidR="008271BF" w:rsidRPr="008271BF">
            <w:pPr>
              <w:jc w:val="center"/>
            </w:pPr>
            <w:r w:rsidRPr="008271BF">
              <w:t>Trgovački sud u Zagrebu</w:t>
            </w:r>
          </w:p>
          <w:p w:rsidRDefault="008271BF" w:rsidP="009F3429" w:rsidR="008271BF" w:rsidRPr="008271BF">
            <w:pPr>
              <w:jc w:val="center"/>
            </w:pPr>
            <w:r w:rsidRPr="008271BF">
              <w:t>Zagreb, Amruševa 2/II</w:t>
            </w:r>
          </w:p>
        </w:tc>
      </w:tr>
    </w:tbl>
    <w:p w:rsidRDefault="008271BF" w:rsidP="008271BF" w:rsidR="008271BF">
      <w:pPr>
        <w:jc w:val="right"/>
      </w:pPr>
      <w:r w:rsidRPr="008271BF">
        <w:rPr>
          <w:b/>
        </w:rPr>
        <w:tab/>
      </w:r>
      <w:r w:rsidRPr="008271BF">
        <w:t>40-St-225/99</w:t>
      </w:r>
    </w:p>
    <w:p w:rsidRDefault="008271BF" w:rsidP="008271BF" w:rsidR="008271BF">
      <w:pPr>
        <w:jc w:val="center"/>
      </w:pPr>
    </w:p>
    <w:p w:rsidRDefault="008271BF" w:rsidP="008271BF" w:rsidR="008271BF" w:rsidRPr="00312C34">
      <w:pPr>
        <w:jc w:val="center"/>
      </w:pPr>
      <w:r w:rsidRPr="00312C34">
        <w:t xml:space="preserve">R E P U B L I K A  H R V A T S K A </w:t>
      </w:r>
    </w:p>
    <w:p w:rsidRDefault="008271BF" w:rsidP="008271BF" w:rsidR="008271BF" w:rsidRPr="00312C34">
      <w:pPr>
        <w:jc w:val="center"/>
      </w:pPr>
      <w:r w:rsidRPr="00312C34">
        <w:t>R J E Š E NJ E</w:t>
      </w:r>
    </w:p>
    <w:p w:rsidRDefault="008271BF" w:rsidP="008271BF" w:rsidR="008271BF" w:rsidRPr="00775063">
      <w:pPr>
        <w:jc w:val="center"/>
        <w:rPr>
          <w:b/>
        </w:rPr>
      </w:pPr>
    </w:p>
    <w:p w:rsidRDefault="008271BF" w:rsidP="008271BF" w:rsidR="008271BF" w:rsidRPr="006C2557">
      <w:pPr>
        <w:jc w:val="both"/>
      </w:pPr>
      <w:r w:rsidRPr="00775063">
        <w:t xml:space="preserve">  </w:t>
      </w:r>
      <w:r w:rsidRPr="00775063">
        <w:tab/>
      </w:r>
      <w:r>
        <w:t>T</w:t>
      </w:r>
      <w:r w:rsidRPr="00775063">
        <w:t xml:space="preserve">rgovački sud u </w:t>
      </w:r>
      <w:r>
        <w:t>Z</w:t>
      </w:r>
      <w:r w:rsidRPr="00775063">
        <w:t xml:space="preserve">agrebu, po sucu Anti Galiću, kao stečajnom sucu, u stečajnom postupku nad dužnikom </w:t>
      </w:r>
      <w:r>
        <w:t>Stečajna masa iza stečajnog dužnika GRADSKA BANKA d.d. u stečaju, Osijek, Trg Ante Starčevića 7, dana 23.svibnja 2016.</w:t>
      </w:r>
    </w:p>
    <w:p w:rsidRDefault="008271BF" w:rsidP="008271BF" w:rsidR="008271BF" w:rsidRPr="00D82C43">
      <w:pPr>
        <w:jc w:val="both"/>
        <w:rPr>
          <w:sz w:val="40"/>
          <w:szCs w:val="40"/>
        </w:rPr>
      </w:pPr>
    </w:p>
    <w:p w:rsidRDefault="008271BF" w:rsidP="008271BF" w:rsidR="008271BF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>r i j e š i o    j e</w:t>
      </w:r>
    </w:p>
    <w:p w:rsidRDefault="008271BF" w:rsidP="008271BF" w:rsidR="008271BF" w:rsidRPr="0087666C">
      <w:pPr>
        <w:overflowPunct w:val="false"/>
        <w:autoSpaceDE w:val="false"/>
        <w:autoSpaceDN w:val="false"/>
        <w:jc w:val="center"/>
      </w:pPr>
    </w:p>
    <w:p w:rsidRDefault="008271BF" w:rsidP="008271BF" w:rsidR="008271BF">
      <w:pPr>
        <w:overflowPunct w:val="false"/>
        <w:autoSpaceDE w:val="false"/>
        <w:autoSpaceDN w:val="false"/>
        <w:ind w:firstLine="708"/>
        <w:jc w:val="both"/>
      </w:pPr>
      <w:r>
        <w:t xml:space="preserve">I. U stečajnom postupku nad Stečajna masa iza stečajnog dužnika GRADSKA BANKA d.d. u stečaju, Osijek, Trg Ante Starčevića 7, određuje se nastavak postupka radi naknadne diobe. </w:t>
      </w:r>
    </w:p>
    <w:p w:rsidRDefault="008271BF" w:rsidP="008271BF" w:rsidR="008271BF" w:rsidRPr="005A7F26">
      <w:pPr>
        <w:ind w:firstLine="720"/>
        <w:jc w:val="both"/>
      </w:pPr>
      <w:r>
        <w:t>II. Perica Mitrović iz Osijek, Kardinala Alijzija Stepinca 35., OIB 29538074286, nastavlja zastupati stečajnu masu.</w:t>
      </w:r>
    </w:p>
    <w:p w:rsidRDefault="008271BF" w:rsidP="008271BF" w:rsidR="008271B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III. Daje se suglasnost stečajnom upravitelju na provedbu prve naknadne diobe.</w:t>
      </w:r>
    </w:p>
    <w:p w:rsidRDefault="008271BF" w:rsidP="008271BF" w:rsidR="008271B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IV.Naknadna dioba će se provesti prema završnom diobnom popisu. </w:t>
      </w:r>
    </w:p>
    <w:p w:rsidRDefault="008271BF" w:rsidP="008271BF" w:rsidR="008271BF" w:rsidRPr="006E6F4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V.Nalaže se stečajnom upravitelju javno objaviti zbroj tražbina i raspoloživi iznos iz stečajne mase koji će se raspodjeliti vjerovnicima po naknadnoj diobi.</w:t>
      </w:r>
    </w:p>
    <w:p w:rsidRDefault="008271BF" w:rsidP="008271BF" w:rsidR="008271BF">
      <w:pPr>
        <w:overflowPunct w:val="false"/>
        <w:autoSpaceDE w:val="false"/>
        <w:autoSpaceDN w:val="false"/>
        <w:jc w:val="center"/>
      </w:pPr>
    </w:p>
    <w:p w:rsidRDefault="008271BF" w:rsidP="008271BF" w:rsidR="008271BF">
      <w:pPr>
        <w:overflowPunct w:val="false"/>
        <w:autoSpaceDE w:val="false"/>
        <w:autoSpaceDN w:val="false"/>
        <w:jc w:val="center"/>
      </w:pPr>
      <w:r w:rsidRPr="0087666C">
        <w:t>Obrazloženje </w:t>
      </w:r>
    </w:p>
    <w:p w:rsidRDefault="008271BF" w:rsidP="008271BF" w:rsidR="008271BF">
      <w:pPr>
        <w:overflowPunct w:val="false"/>
        <w:autoSpaceDE w:val="false"/>
        <w:autoSpaceDN w:val="false"/>
        <w:jc w:val="both"/>
      </w:pPr>
    </w:p>
    <w:p w:rsidRDefault="008271BF" w:rsidP="008271BF" w:rsidR="008271BF">
      <w:pPr>
        <w:overflowPunct w:val="false"/>
        <w:autoSpaceDE w:val="false"/>
        <w:autoSpaceDN w:val="false"/>
        <w:ind w:firstLine="708"/>
        <w:jc w:val="both"/>
      </w:pPr>
      <w:r>
        <w:t xml:space="preserve">Pravomoćnim rješenjem ovog suda od 29.siječnja 2016.  zaključen je stečajni postupak nad dužnikom GRADSKA BANKA d.d. u stečaju, Osijek, Trg Ante Starčevića 7, a nakon pravomoćnosti rješenja dužnik je brisan iz sudskog registra Trgovačkog suda u Osijeku. </w:t>
      </w:r>
    </w:p>
    <w:p w:rsidRDefault="008271BF" w:rsidP="008271BF" w:rsidR="008271BF">
      <w:pPr>
        <w:overflowPunct w:val="false"/>
        <w:autoSpaceDE w:val="false"/>
        <w:autoSpaceDN w:val="false"/>
        <w:ind w:firstLine="708"/>
        <w:jc w:val="both"/>
      </w:pPr>
      <w:r>
        <w:t xml:space="preserve">Podneskom od 21.travnja 2016. stečajni je upravitelj predložio provedbu prve naknadne diobe, upis u sudski registar i dodjelu OIB-a stečajnoj masi stečajnoh dužnika. </w:t>
      </w:r>
    </w:p>
    <w:p w:rsidRDefault="008271BF" w:rsidP="008271BF" w:rsidR="008271BF">
      <w:pPr>
        <w:overflowPunct w:val="false"/>
        <w:autoSpaceDE w:val="false"/>
        <w:autoSpaceDN w:val="false"/>
        <w:ind w:firstLine="708"/>
        <w:jc w:val="both"/>
      </w:pPr>
      <w:r>
        <w:t xml:space="preserve">Prema prijedlogu stečajnog upravitelja vjerovnicima bi se po ovoj naknadnoj diobi isplatio ukupan iznos od 4.28.000,00kn, koji iznos se sastoji od iznosa 2.350.000,00 kn oslobođeno i zadržan iznos kupovnine za prodane nekretnine za koje su se vodili sudski sporovi, i iznosa 1.930.000,00 kn oslobođenog nakon pravomoćnog okončanja sudskih postupaja. </w:t>
      </w:r>
    </w:p>
    <w:p w:rsidRDefault="008271BF" w:rsidP="008271BF" w:rsidR="008271BF">
      <w:pPr>
        <w:overflowPunct w:val="false"/>
        <w:autoSpaceDE w:val="false"/>
        <w:autoSpaceDN w:val="false"/>
        <w:ind w:firstLine="708"/>
        <w:jc w:val="both"/>
      </w:pPr>
      <w:r>
        <w:t xml:space="preserve"> </w:t>
      </w:r>
    </w:p>
    <w:p w:rsidRDefault="008271BF" w:rsidP="008271BF" w:rsidR="008271BF" w:rsidRPr="005A7F26">
      <w:pPr>
        <w:ind w:firstLine="720"/>
        <w:jc w:val="both"/>
      </w:pPr>
      <w:r>
        <w:t xml:space="preserve">Prema odredbi članka 199. stavak 1. </w:t>
      </w:r>
      <w:r w:rsidRPr="005A7F26">
        <w:t>Stečajnog zakona („Narodne novine“ broj 44/96, 29/99, 129/00, 123/03, 82/06, 116/10, 25/12 i 133/12, dalje: SZ)</w:t>
      </w:r>
      <w:r>
        <w:t xml:space="preserve"> koji se u ovom postupku primjenjuje  temeljem odredbe čl. 441. stavak 1. Stečajnog zakona („Narodne novine“ broj 71/15, dalje SZ15)</w:t>
      </w:r>
      <w:r w:rsidRPr="005A7F26">
        <w:t xml:space="preserve"> </w:t>
      </w:r>
      <w:r>
        <w:t xml:space="preserve">stečajni </w:t>
      </w:r>
      <w:r w:rsidRPr="005A7F26">
        <w:t xml:space="preserve">sudac će na prijedlog stečajnoga upravitelja, kojega od stečajnih vjerovnika ili po službenoj dužnosti odrediti nastavak postupka radi naknadne diobe, ako se nakon završnoga </w:t>
      </w:r>
      <w:r w:rsidRPr="005A7F26">
        <w:lastRenderedPageBreak/>
        <w:t xml:space="preserve">ročišta: stvore uvjeti da se zadržani iznosi podijele stečajnim vjerovnicima, iznosi koji su isplaćeni iz stečajne mase vrate natrag u masu, pronađe imovina koja ulazi u stečajnu masu. </w:t>
      </w:r>
    </w:p>
    <w:p w:rsidRDefault="008271BF" w:rsidP="008271BF" w:rsidR="008271BF">
      <w:pPr>
        <w:overflowPunct w:val="false"/>
        <w:autoSpaceDE w:val="false"/>
        <w:autoSpaceDN w:val="false"/>
        <w:ind w:firstLine="708"/>
        <w:jc w:val="both"/>
      </w:pPr>
      <w:r>
        <w:t>Slijedom naprijed navedenog, a temeljem naprijed citiranog članka 199. stavak 1. SZ-rješeno je kao pod toč.I.</w:t>
      </w:r>
    </w:p>
    <w:p w:rsidRDefault="008271BF" w:rsidP="008271BF" w:rsidR="008271BF">
      <w:pPr>
        <w:overflowPunct w:val="false"/>
        <w:autoSpaceDE w:val="false"/>
        <w:autoSpaceDN w:val="false"/>
        <w:ind w:firstLine="708"/>
        <w:jc w:val="both"/>
      </w:pPr>
    </w:p>
    <w:p w:rsidRDefault="008271BF" w:rsidP="008271BF" w:rsidR="008271BF">
      <w:pPr>
        <w:overflowPunct w:val="false"/>
        <w:autoSpaceDE w:val="false"/>
        <w:autoSpaceDN w:val="false"/>
        <w:ind w:firstLine="708"/>
        <w:jc w:val="both"/>
      </w:pPr>
      <w:r>
        <w:t>Toč. II rješenja utemeljena je na članku 89. stavak1. toč. 13. SZ 15 koja odredba se u ovom postupku primjenjuje temeljem  odredbe članka 441. stavak 2. SZ 15.</w:t>
      </w:r>
    </w:p>
    <w:p w:rsidRDefault="008271BF" w:rsidP="008271BF" w:rsidR="008271BF">
      <w:pPr>
        <w:overflowPunct w:val="false"/>
        <w:autoSpaceDE w:val="false"/>
        <w:autoSpaceDN w:val="false"/>
        <w:ind w:firstLine="708"/>
        <w:jc w:val="both"/>
      </w:pPr>
      <w:r>
        <w:t>Toč. III rješenja utemeljena je na članku 183. stavak 3. SZ-a koja  odredba se u ovom postupku primjenjuje temeljem  odredbe članka 441. stavak 1. SZ 15.</w:t>
      </w:r>
    </w:p>
    <w:p w:rsidRDefault="008271BF" w:rsidP="008271BF" w:rsidR="008271BF">
      <w:pPr>
        <w:overflowPunct w:val="false"/>
        <w:autoSpaceDE w:val="false"/>
        <w:autoSpaceDN w:val="false"/>
        <w:ind w:firstLine="708"/>
        <w:jc w:val="both"/>
      </w:pPr>
      <w:r>
        <w:t>Toč. IV rješenja utemeljena je na članku 201. SZ-a koja  odredba se u ovom postupku primjenjuje temeljem  odredbe članka 441. stavak 1. SZ 15.</w:t>
      </w:r>
    </w:p>
    <w:p w:rsidRDefault="008271BF" w:rsidP="008271BF" w:rsidR="008271BF">
      <w:pPr>
        <w:overflowPunct w:val="false"/>
        <w:autoSpaceDE w:val="false"/>
        <w:autoSpaceDN w:val="false"/>
        <w:ind w:firstLine="708"/>
        <w:jc w:val="both"/>
      </w:pPr>
      <w:r>
        <w:t>Toč. V rješenja utemeljena je na članku 184.stavak 2.  SZ-a koja  odredba se u ovom postupku primjenjuje temeljem  odredbe članka 441. stavak 1. SZ 15. Javna objava podrazumijeva objavu na e-oglasnoj ploči suda (članak 12. SZ 15).</w:t>
      </w:r>
    </w:p>
    <w:p w:rsidRDefault="008271BF" w:rsidP="008271BF" w:rsidR="008271BF">
      <w:pPr>
        <w:overflowPunct w:val="false"/>
        <w:autoSpaceDE w:val="false"/>
        <w:autoSpaceDN w:val="false"/>
        <w:jc w:val="both"/>
      </w:pPr>
    </w:p>
    <w:p w:rsidRDefault="008271BF" w:rsidP="008271BF" w:rsidR="008271BF">
      <w:pPr>
        <w:overflowPunct w:val="false"/>
        <w:autoSpaceDE w:val="false"/>
        <w:autoSpaceDN w:val="false"/>
        <w:jc w:val="center"/>
        <w:rPr>
          <w:bCs/>
        </w:rPr>
      </w:pPr>
      <w:r>
        <w:rPr>
          <w:bCs/>
        </w:rPr>
        <w:t xml:space="preserve"> U </w:t>
      </w:r>
      <w:r w:rsidRPr="00081077">
        <w:rPr>
          <w:bCs/>
        </w:rPr>
        <w:t>Zagreb</w:t>
      </w:r>
      <w:r>
        <w:rPr>
          <w:bCs/>
        </w:rPr>
        <w:t xml:space="preserve">u,  23.svibnja 2016. </w:t>
      </w:r>
    </w:p>
    <w:p w:rsidRDefault="008271BF" w:rsidP="008271BF" w:rsidR="008271BF" w:rsidRPr="0087666C">
      <w:pPr>
        <w:overflowPunct w:val="false"/>
        <w:autoSpaceDE w:val="false"/>
        <w:autoSpaceDN w:val="false"/>
        <w:ind w:firstLine="708" w:left="7080"/>
        <w:jc w:val="center"/>
      </w:pPr>
      <w:r w:rsidRPr="0087666C">
        <w:t>SUDAC:</w:t>
      </w:r>
    </w:p>
    <w:p w:rsidRDefault="008271BF" w:rsidP="008271BF" w:rsidR="008271BF">
      <w:pPr>
        <w:overflowPunct w:val="false"/>
        <w:autoSpaceDE w:val="false"/>
        <w:autoSpaceDN w:val="false"/>
        <w:jc w:val="right"/>
        <w:rPr>
          <w:bCs/>
        </w:rPr>
      </w:pPr>
      <w:r w:rsidRPr="0087666C">
        <w:t xml:space="preserve"> </w:t>
      </w:r>
      <w:r>
        <w:t xml:space="preserve">              </w:t>
      </w:r>
      <w:r w:rsidRPr="0087666C">
        <w:t>Ante Galić</w:t>
      </w:r>
      <w:r>
        <w:t xml:space="preserve"> v.r.</w:t>
      </w:r>
    </w:p>
    <w:p w:rsidRDefault="008271BF" w:rsidP="008271BF" w:rsidR="008271BF">
      <w:pPr>
        <w:overflowPunct w:val="false"/>
        <w:autoSpaceDE w:val="false"/>
        <w:autoSpaceDN w:val="false"/>
        <w:jc w:val="both"/>
      </w:pPr>
      <w:r w:rsidRPr="00081077">
        <w:rPr>
          <w:bCs/>
        </w:rPr>
        <w:t>UPUTA O PRAVNOM LIJEKU:</w:t>
      </w:r>
    </w:p>
    <w:p w:rsidRDefault="008271BF" w:rsidP="008271BF" w:rsidR="008271BF">
      <w:pPr>
        <w:overflowPunct w:val="false"/>
        <w:autoSpaceDE w:val="false"/>
        <w:autoSpaceDN w:val="false"/>
        <w:jc w:val="both"/>
      </w:pPr>
      <w:r w:rsidRPr="0087666C">
        <w:t>Protiv</w:t>
      </w:r>
      <w:r>
        <w:t xml:space="preserve"> ovog</w:t>
      </w:r>
      <w:r w:rsidRPr="0087666C">
        <w:t xml:space="preserve"> rješenja</w:t>
      </w:r>
      <w:r>
        <w:t xml:space="preserve"> dopuštena je žalba.  </w:t>
      </w:r>
      <w:r w:rsidRPr="0087666C">
        <w:t>Žalba se podnosi ovom sudu u 2 primjerka za Visoki trgovački sud RH u roku od 8 dana</w:t>
      </w:r>
      <w:r>
        <w:t xml:space="preserve">. </w:t>
      </w:r>
    </w:p>
    <w:p w:rsidRDefault="008271BF" w:rsidP="008271BF" w:rsidR="008271BF">
      <w:pPr>
        <w:overflowPunct w:val="false"/>
        <w:autoSpaceDE w:val="false"/>
        <w:autoSpaceDN w:val="false"/>
        <w:jc w:val="both"/>
      </w:pPr>
    </w:p>
    <w:p w:rsidRDefault="008271BF" w:rsidP="008271BF" w:rsidR="008271BF">
      <w:pPr>
        <w:jc w:val="both"/>
      </w:pPr>
      <w:r>
        <w:t>Za točnost otpravka, ovlašteni službenik:</w:t>
      </w:r>
    </w:p>
    <w:p w:rsidRDefault="008271BF" w:rsidP="008271BF" w:rsidR="008271BF">
      <w:pPr>
        <w:jc w:val="both"/>
      </w:pPr>
      <w:r>
        <w:t xml:space="preserve">               Valentina Delač</w:t>
      </w:r>
    </w:p>
    <w:p w:rsidRDefault="008271BF" w:rsidP="008271BF" w:rsidR="008271BF">
      <w:pPr>
        <w:overflowPunct w:val="false"/>
        <w:autoSpaceDE w:val="false"/>
        <w:autoSpaceDN w:val="false"/>
        <w:jc w:val="both"/>
      </w:pPr>
    </w:p>
    <w:p w:rsidRDefault="008271BF" w:rsidP="008271BF" w:rsidR="008271BF">
      <w:pPr>
        <w:overflowPunct w:val="false"/>
        <w:autoSpaceDE w:val="false"/>
        <w:autoSpaceDN w:val="false"/>
        <w:jc w:val="both"/>
      </w:pPr>
    </w:p>
    <w:p w:rsidRDefault="00BB0891" w:rsidP="00BB0891" w:rsidR="00BB0891">
      <w:pPr>
        <w:jc w:val="both"/>
      </w:pPr>
    </w:p>
    <w:sectPr w:rsidSect="005155D7" w:rsidR="00BB0891">
      <w:headerReference w:type="even" r:id="rId11"/>
      <w:headerReference w:type="default" r:id="rId12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C52" w:rsidR="00D06C52">
      <w:r>
        <w:separator/>
      </w:r>
    </w:p>
  </w:endnote>
  <w:endnote w:id="0" w:type="continuationSeparator">
    <w:p w:rsidRDefault="00D06C52" w:rsidR="00D06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C52" w:rsidR="00D06C52">
      <w:r>
        <w:separator/>
      </w:r>
    </w:p>
  </w:footnote>
  <w:footnote w:id="0" w:type="continuationSeparator">
    <w:p w:rsidRDefault="00D06C52" w:rsidR="00D06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C52" w:rsidP="006D1CC5" w:rsidR="00D06C5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8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6C52" w:rsidP="006D1CC5" w:rsidR="00D06C52">
    <w:pPr>
      <w:pStyle w:val="Zaglavlje"/>
      <w:ind w:right="360"/>
      <w:jc w:val="right"/>
    </w:pPr>
    <w:r w:rsidRPr="00005E65">
      <w:t>40. St</w:t>
    </w:r>
    <w:r>
      <w:t>-</w:t>
    </w:r>
    <w:r w:rsidR="008271BF">
      <w:t>225/99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BFADBE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cs="Symbol" w:hAnsi="Symbol" w:ascii="Symbol"/>
      </w:r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/>
        <w:lang w:eastAsia="hr-HR"/>
      </w:rPr>
    </w:lvl>
  </w:abstractNum>
  <w:abstractNum w:abstractNumId="4">
    <w:nsid w:val="04945E33"/>
    <w:multiLevelType w:val="hybridMultilevel"/>
    <w:tmpl w:val="AE905F3E"/>
    <w:lvl w:tplc="FFC0334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5E9667C"/>
    <w:multiLevelType w:val="hybridMultilevel"/>
    <w:tmpl w:val="BAEA2C8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7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096176F3"/>
    <w:multiLevelType w:val="hybridMultilevel"/>
    <w:tmpl w:val="141031B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9A0614F"/>
    <w:multiLevelType w:val="hybridMultilevel"/>
    <w:tmpl w:val="E924CA06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0DCE38A0"/>
    <w:multiLevelType w:val="hybridMultilevel"/>
    <w:tmpl w:val="4A96E006"/>
    <w:lvl w:tplc="486A8D0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color w:val="auto"/>
        <w:sz w:val="24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15727936"/>
    <w:multiLevelType w:val="hybridMultilevel"/>
    <w:tmpl w:val="C09A6EBC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5D552CF"/>
    <w:multiLevelType w:val="hybridMultilevel"/>
    <w:tmpl w:val="D66EE1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7CE4C546" w:ilvl="1">
      <w:start w:val="1"/>
      <w:numFmt w:val="lowerLetter"/>
      <w:lvlText w:val="%2."/>
      <w:lvlJc w:val="left"/>
      <w:pPr>
        <w:ind w:hanging="360" w:left="1440"/>
      </w:pPr>
      <w:rPr>
        <w:b/>
        <w:i w:val="false"/>
        <w:u w:val="single"/>
      </w:r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180415EF"/>
    <w:multiLevelType w:val="hybridMultilevel"/>
    <w:tmpl w:val="EC9A510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14D46B9"/>
    <w:multiLevelType w:val="hybridMultilevel"/>
    <w:tmpl w:val="1334274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227465BA"/>
    <w:multiLevelType w:val="hybridMultilevel"/>
    <w:tmpl w:val="6130DF0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2AAB0D37"/>
    <w:multiLevelType w:val="hybridMultilevel"/>
    <w:tmpl w:val="5F8CE2E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3A7C728D"/>
    <w:multiLevelType w:val="hybridMultilevel"/>
    <w:tmpl w:val="E8DE3A22"/>
    <w:lvl w:tplc="B0D6A48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67F346C"/>
    <w:multiLevelType w:val="hybridMultilevel"/>
    <w:tmpl w:val="BFD009E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D7B1CE5"/>
    <w:multiLevelType w:val="hybridMultilevel"/>
    <w:tmpl w:val="5F92F5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F1B1748"/>
    <w:multiLevelType w:val="hybridMultilevel"/>
    <w:tmpl w:val="65FE302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0613FC8"/>
    <w:multiLevelType w:val="hybridMultilevel"/>
    <w:tmpl w:val="49A6D8DA"/>
    <w:lvl w:tplc="92D43890" w:ilvl="0">
      <w:start w:val="1"/>
      <w:numFmt w:val="upperRoman"/>
      <w:pStyle w:val="Grafikeoznake21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1">
    <w:nsid w:val="696221A2"/>
    <w:multiLevelType w:val="hybridMultilevel"/>
    <w:tmpl w:val="05780D7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0734786"/>
    <w:multiLevelType w:val="hybridMultilevel"/>
    <w:tmpl w:val="1F7C5F5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A7A7579"/>
    <w:multiLevelType w:val="hybridMultilevel"/>
    <w:tmpl w:val="5414E134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B177867"/>
    <w:multiLevelType w:val="hybridMultilevel"/>
    <w:tmpl w:val="DB5AA45A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9"/>
  </w:num>
  <w:num w:numId="2">
    <w:abstractNumId w:val="26"/>
  </w:num>
  <w:num w:numId="3">
    <w:abstractNumId w:val="36"/>
  </w:num>
  <w:num w:numId="4">
    <w:abstractNumId w:val="7"/>
  </w:num>
  <w:num w:numId="5">
    <w:abstractNumId w:val="13"/>
  </w:num>
  <w:num w:numId="6">
    <w:abstractNumId w:val="11"/>
  </w:num>
  <w:num w:numId="7">
    <w:abstractNumId w:val="21"/>
  </w:num>
  <w:num w:numId="8">
    <w:abstractNumId w:val="19"/>
  </w:num>
  <w:num w:numId="9">
    <w:abstractNumId w:val="33"/>
  </w:num>
  <w:num w:numId="10">
    <w:abstractNumId w:val="1"/>
  </w:num>
  <w:num w:numId="11">
    <w:abstractNumId w:val="8"/>
  </w:num>
  <w:num w:numId="12">
    <w:abstractNumId w:val="22"/>
  </w:num>
  <w:num w:numId="13">
    <w:abstractNumId w:val="27"/>
  </w:num>
  <w:num w:numId="14">
    <w:abstractNumId w:val="25"/>
  </w:num>
  <w:num w:numId="15">
    <w:abstractNumId w:val="0"/>
  </w:num>
  <w:num w:numId="16">
    <w:abstractNumId w:val="15"/>
  </w:num>
  <w:num w:numId="17">
    <w:abstractNumId w:val="34"/>
  </w:num>
  <w:num w:numId="18">
    <w:abstractNumId w:val="9"/>
  </w:num>
  <w:num w:numId="19">
    <w:abstractNumId w:val="5"/>
  </w:num>
  <w:num w:numId="20">
    <w:abstractNumId w:val="28"/>
  </w:num>
  <w:num w:numId="21">
    <w:abstractNumId w:val="18"/>
  </w:num>
  <w:num w:numId="22">
    <w:abstractNumId w:val="23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31"/>
  </w:num>
  <w:num w:numId="26">
    <w:abstractNumId w:val="35"/>
  </w:num>
  <w:num w:numId="27">
    <w:abstractNumId w:val="14"/>
  </w:num>
  <w:num w:numId="28">
    <w:abstractNumId w:val="20"/>
  </w:num>
  <w:num w:numId="29">
    <w:abstractNumId w:val="1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6"/>
  </w:num>
  <w:num w:numId="33">
    <w:abstractNumId w:val="32"/>
  </w:num>
  <w:num w:numId="34">
    <w:abstractNumId w:val="2"/>
  </w:num>
  <w:num w:numId="35">
    <w:abstractNumId w:val="3"/>
  </w:num>
  <w:num w:numId="36">
    <w:abstractNumId w:val="6"/>
  </w:num>
  <w:num w:numId="37">
    <w:abstractNumId w:val="6"/>
    <w:lvlOverride w:ilvl="0">
      <w:startOverride w:val="1"/>
    </w:lvlOverride>
  </w:num>
  <w:num w:numId="38">
    <w:abstractNumId w:val="30"/>
  </w:num>
  <w:num w:numId="3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6E44"/>
    <w:rsid w:val="00036C64"/>
    <w:rsid w:val="00042443"/>
    <w:rsid w:val="00050BA2"/>
    <w:rsid w:val="00066E49"/>
    <w:rsid w:val="000811FC"/>
    <w:rsid w:val="00091288"/>
    <w:rsid w:val="000A2DB7"/>
    <w:rsid w:val="000B1584"/>
    <w:rsid w:val="000C4975"/>
    <w:rsid w:val="00103954"/>
    <w:rsid w:val="00107865"/>
    <w:rsid w:val="00112ABC"/>
    <w:rsid w:val="001225CB"/>
    <w:rsid w:val="00126B49"/>
    <w:rsid w:val="00132B4D"/>
    <w:rsid w:val="001529FC"/>
    <w:rsid w:val="00170D3E"/>
    <w:rsid w:val="001757F8"/>
    <w:rsid w:val="00180F72"/>
    <w:rsid w:val="001D0F89"/>
    <w:rsid w:val="001D3681"/>
    <w:rsid w:val="001D440C"/>
    <w:rsid w:val="001E2126"/>
    <w:rsid w:val="001E4A85"/>
    <w:rsid w:val="001F7DAB"/>
    <w:rsid w:val="00237430"/>
    <w:rsid w:val="002510AE"/>
    <w:rsid w:val="00272A8B"/>
    <w:rsid w:val="00287050"/>
    <w:rsid w:val="002A451E"/>
    <w:rsid w:val="002A6F27"/>
    <w:rsid w:val="002E1632"/>
    <w:rsid w:val="00304F52"/>
    <w:rsid w:val="00341ACD"/>
    <w:rsid w:val="00360CB7"/>
    <w:rsid w:val="0037373A"/>
    <w:rsid w:val="003A4DF3"/>
    <w:rsid w:val="003D0D2C"/>
    <w:rsid w:val="003F054E"/>
    <w:rsid w:val="003F4934"/>
    <w:rsid w:val="0041301F"/>
    <w:rsid w:val="004175BA"/>
    <w:rsid w:val="00453E0D"/>
    <w:rsid w:val="00454BAF"/>
    <w:rsid w:val="00470C81"/>
    <w:rsid w:val="004736C7"/>
    <w:rsid w:val="004775DB"/>
    <w:rsid w:val="00481B9C"/>
    <w:rsid w:val="00485C05"/>
    <w:rsid w:val="00490851"/>
    <w:rsid w:val="0049792E"/>
    <w:rsid w:val="004E77A7"/>
    <w:rsid w:val="004F24AB"/>
    <w:rsid w:val="00503EBF"/>
    <w:rsid w:val="005155D7"/>
    <w:rsid w:val="00517FAA"/>
    <w:rsid w:val="0055552E"/>
    <w:rsid w:val="005853AE"/>
    <w:rsid w:val="00587523"/>
    <w:rsid w:val="00595C15"/>
    <w:rsid w:val="005D2EB3"/>
    <w:rsid w:val="005D3D30"/>
    <w:rsid w:val="005D7892"/>
    <w:rsid w:val="005F0B4E"/>
    <w:rsid w:val="006249A8"/>
    <w:rsid w:val="00634E69"/>
    <w:rsid w:val="00643F4A"/>
    <w:rsid w:val="00661968"/>
    <w:rsid w:val="006622FB"/>
    <w:rsid w:val="00665FFE"/>
    <w:rsid w:val="00676E6D"/>
    <w:rsid w:val="006A5245"/>
    <w:rsid w:val="006C4406"/>
    <w:rsid w:val="006D1CC5"/>
    <w:rsid w:val="006F7A56"/>
    <w:rsid w:val="00706D83"/>
    <w:rsid w:val="00724F42"/>
    <w:rsid w:val="0073166A"/>
    <w:rsid w:val="007601CC"/>
    <w:rsid w:val="00782129"/>
    <w:rsid w:val="0079435C"/>
    <w:rsid w:val="007C77CF"/>
    <w:rsid w:val="007E5623"/>
    <w:rsid w:val="007F3E12"/>
    <w:rsid w:val="007F6817"/>
    <w:rsid w:val="007F6ACD"/>
    <w:rsid w:val="008009C2"/>
    <w:rsid w:val="00806922"/>
    <w:rsid w:val="00817035"/>
    <w:rsid w:val="008271BF"/>
    <w:rsid w:val="0083512E"/>
    <w:rsid w:val="00872037"/>
    <w:rsid w:val="008A3D95"/>
    <w:rsid w:val="008B32B0"/>
    <w:rsid w:val="009044AB"/>
    <w:rsid w:val="00910DBC"/>
    <w:rsid w:val="00927A2C"/>
    <w:rsid w:val="0094133F"/>
    <w:rsid w:val="00960601"/>
    <w:rsid w:val="009630AA"/>
    <w:rsid w:val="009741FA"/>
    <w:rsid w:val="009A378D"/>
    <w:rsid w:val="009D32DA"/>
    <w:rsid w:val="009D57E8"/>
    <w:rsid w:val="009E78DE"/>
    <w:rsid w:val="009F6059"/>
    <w:rsid w:val="00A109F0"/>
    <w:rsid w:val="00A41302"/>
    <w:rsid w:val="00A511E0"/>
    <w:rsid w:val="00A51BC7"/>
    <w:rsid w:val="00A576C1"/>
    <w:rsid w:val="00A81A06"/>
    <w:rsid w:val="00AB4FAE"/>
    <w:rsid w:val="00AC37F3"/>
    <w:rsid w:val="00AE763D"/>
    <w:rsid w:val="00B627B5"/>
    <w:rsid w:val="00B65804"/>
    <w:rsid w:val="00B71902"/>
    <w:rsid w:val="00BB0891"/>
    <w:rsid w:val="00BB0EB1"/>
    <w:rsid w:val="00BB5E46"/>
    <w:rsid w:val="00BC36F6"/>
    <w:rsid w:val="00BD1056"/>
    <w:rsid w:val="00C11A24"/>
    <w:rsid w:val="00C1314F"/>
    <w:rsid w:val="00C3023C"/>
    <w:rsid w:val="00C32EBF"/>
    <w:rsid w:val="00C72870"/>
    <w:rsid w:val="00CA2673"/>
    <w:rsid w:val="00CA399C"/>
    <w:rsid w:val="00CD5ED2"/>
    <w:rsid w:val="00CF7A2D"/>
    <w:rsid w:val="00D06C52"/>
    <w:rsid w:val="00D13D2F"/>
    <w:rsid w:val="00D234DB"/>
    <w:rsid w:val="00D2697B"/>
    <w:rsid w:val="00D67207"/>
    <w:rsid w:val="00D75B74"/>
    <w:rsid w:val="00D846BA"/>
    <w:rsid w:val="00D96D57"/>
    <w:rsid w:val="00DB5315"/>
    <w:rsid w:val="00DD394B"/>
    <w:rsid w:val="00DE7F89"/>
    <w:rsid w:val="00E0448E"/>
    <w:rsid w:val="00E16A6A"/>
    <w:rsid w:val="00E24F94"/>
    <w:rsid w:val="00E320F7"/>
    <w:rsid w:val="00E33521"/>
    <w:rsid w:val="00E51BF0"/>
    <w:rsid w:val="00E553E3"/>
    <w:rsid w:val="00E57B63"/>
    <w:rsid w:val="00EC113A"/>
    <w:rsid w:val="00ED7889"/>
    <w:rsid w:val="00EF590A"/>
    <w:rsid w:val="00F06035"/>
    <w:rsid w:val="00F136DD"/>
    <w:rsid w:val="00F256DA"/>
    <w:rsid w:val="00F41D38"/>
    <w:rsid w:val="00F50BD7"/>
    <w:rsid w:val="00F760E1"/>
    <w:rsid w:val="00FC15A2"/>
    <w:rsid w:val="00FD0C2F"/>
    <w:rsid w:val="00FD6525"/>
    <w:rsid w:val="00FF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3A4DF3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true" w:styleId="apple-converted-space" w:type="character">
    <w:name w:val="apple-converted-space"/>
    <w:rsid w:val="00490851"/>
  </w:style>
  <w:style w:customStyle="true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rsid w:val="00490851"/>
    <w:rPr>
      <w:rFonts w:hAnsi="Arial" w:ascii="Arial"/>
      <w:snapToGrid w:val="false"/>
      <w:lang w:eastAsia="en-US" w:val="fr-FR"/>
    </w:rPr>
  </w:style>
  <w:style w:customStyle="true" w:styleId="Srednjareetka2Char" w:type="character">
    <w:name w:val="Srednja rešetka 2 Char"/>
    <w:link w:val="Srednjareetka2"/>
    <w:uiPriority w:val="1"/>
    <w:rsid w:val="00490851"/>
    <w:rPr>
      <w:rFonts w:cs="Calibri" w:eastAsia="Calibri" w:hAnsi="Calibri" w:ascii="Calibri"/>
      <w:color w:val="17365D"/>
      <w:lang w:eastAsia="ja-JP" w:val="en-US"/>
    </w:rPr>
  </w:style>
  <w:style w:customStyle="true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hAnsi="Arial" w:ascii="Arial"/>
      <w:b/>
      <w:sz w:val="22"/>
      <w:szCs w:val="20"/>
      <w:lang w:eastAsia="de-DE" w:val="en-GB"/>
    </w:rPr>
  </w:style>
  <w:style w:customStyle="true" w:styleId="Heading1Char" w:type="character">
    <w:name w:val="Heading 1 Char"/>
    <w:uiPriority w:val="9"/>
    <w:rsid w:val="00490851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afikeoznake21" w:type="paragraph">
    <w:name w:val="Grafičke oznake 21"/>
    <w:basedOn w:val="Normal"/>
    <w:rsid w:val="00132B4D"/>
    <w:pPr>
      <w:widowControl w:val="false"/>
      <w:numPr>
        <w:numId w:val="1"/>
      </w:numPr>
      <w:suppressAutoHyphens/>
      <w:contextualSpacing/>
    </w:pPr>
    <w:rPr>
      <w:kern w:val="1"/>
      <w:lang w:bidi="hi-IN" w:eastAsia="zh-CN"/>
    </w:rPr>
  </w:style>
  <w:style w:customStyle="true" w:styleId="Naslov2Char" w:type="character">
    <w:name w:val="Naslov 2 Char"/>
    <w:basedOn w:val="Zadanifontodlomka"/>
    <w:link w:val="Naslov2"/>
    <w:rsid w:val="003A4DF3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Podnaslov" w:type="paragraph">
    <w:name w:val="Subtitle"/>
    <w:basedOn w:val="Normal"/>
    <w:link w:val="PodnaslovChar"/>
    <w:qFormat/>
    <w:rsid w:val="008271BF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8271B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F6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8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81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8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8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3A4DF3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1" w:styleId="apple-converted-space" w:type="character">
    <w:name w:val="apple-converted-space"/>
    <w:rsid w:val="00490851"/>
  </w:style>
  <w:style w:customStyle="1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ascii="Arial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rsid w:val="00490851"/>
    <w:rPr>
      <w:rFonts w:ascii="Arial" w:hAnsi="Arial"/>
      <w:snapToGrid w:val="0"/>
      <w:lang w:eastAsia="en-US" w:val="fr-FR"/>
    </w:rPr>
  </w:style>
  <w:style w:customStyle="1" w:styleId="Srednjareetka2Char" w:type="character">
    <w:name w:val="Srednja rešetka 2 Char"/>
    <w:link w:val="Srednjareetka2"/>
    <w:uiPriority w:val="1"/>
    <w:rsid w:val="00490851"/>
    <w:rPr>
      <w:rFonts w:ascii="Calibri" w:cs="Calibri" w:eastAsia="Calibri" w:hAnsi="Calibri"/>
      <w:color w:val="17365D"/>
      <w:lang w:eastAsia="ja-JP" w:val="en-US"/>
    </w:rPr>
  </w:style>
  <w:style w:customStyle="1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ascii="Arial" w:hAnsi="Arial"/>
      <w:b/>
      <w:sz w:val="22"/>
      <w:szCs w:val="20"/>
      <w:lang w:eastAsia="de-DE" w:val="en-GB"/>
    </w:rPr>
  </w:style>
  <w:style w:customStyle="1" w:styleId="Heading1Char" w:type="character">
    <w:name w:val="Heading 1 Char"/>
    <w:uiPriority w:val="9"/>
    <w:rsid w:val="00490851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afikeoznake21" w:type="paragraph">
    <w:name w:val="Grafičke oznake 21"/>
    <w:basedOn w:val="Normal"/>
    <w:rsid w:val="00132B4D"/>
    <w:pPr>
      <w:widowControl w:val="0"/>
      <w:numPr>
        <w:numId w:val="1"/>
      </w:numPr>
      <w:suppressAutoHyphens/>
      <w:contextualSpacing/>
    </w:pPr>
    <w:rPr>
      <w:kern w:val="1"/>
      <w:lang w:bidi="hi-IN" w:eastAsia="zh-CN"/>
    </w:rPr>
  </w:style>
  <w:style w:customStyle="1" w:styleId="Naslov2Char" w:type="character">
    <w:name w:val="Naslov 2 Char"/>
    <w:basedOn w:val="Zadanifontodlomka"/>
    <w:link w:val="Naslov2"/>
    <w:rsid w:val="003A4DF3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Podnaslov" w:type="paragraph">
    <w:name w:val="Subtitle"/>
    <w:basedOn w:val="Normal"/>
    <w:link w:val="PodnaslovChar"/>
    <w:qFormat/>
    <w:rsid w:val="008271BF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8271B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F6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8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81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8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8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8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562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1999.</izvorni_sadrzaj>
    <derivirana_varijabla naziv="DomainObject.Predmet.DatumOsnivanja_1">3.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2016.</izvorni_sadrzaj>
    <derivirana_varijabla naziv="DomainObject.Predmet.DatumRjesavanja_1">29.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St-225/1999</izvorni_sadrzaj>
    <derivirana_varijabla naziv="DomainObject.Predmet.OznakaBroj_1">St-225/1999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banka d.d. ˝u stečaju˝</izvorni_sadrzaj>
    <derivirana_varijabla naziv="DomainObject.Predmet.ProtustrankaFormated_1">  Gradska banka d.d. ˝u stečaju˝</derivirana_varijabla>
  </DomainObject.Predmet.ProtustrankaFormated>
  <DomainObject.Predmet.ProtustrankaFormatedOIB>
    <izvorni_sadrzaj>  Gradska banka d.d. ˝u stečaju˝, OIB 38803899962</izvorni_sadrzaj>
    <derivirana_varijabla naziv="DomainObject.Predmet.ProtustrankaFormatedOIB_1">  Gradska banka d.d. ˝u stečaju˝, OIB 38803899962</derivirana_varijabla>
  </DomainObject.Predmet.ProtustrankaFormatedOIB>
  <DomainObject.Predmet.ProtustrankaFormatedWithAdress>
    <izvorni_sadrzaj> Gradska banka d.d. ˝u stečaju˝, Trg Ante Starčevića 7, 31000 Osijek</izvorni_sadrzaj>
    <derivirana_varijabla naziv="DomainObject.Predmet.ProtustrankaFormatedWithAdress_1"> Gradska banka d.d. ˝u stečaju˝, Trg Ante Starčevića 7, 31000 Osijek</derivirana_varijabla>
  </DomainObject.Predmet.ProtustrankaFormatedWithAdress>
  <DomainObject.Predmet.ProtustrankaFormatedWithAdressOIB>
    <izvorni_sadrzaj> Gradska banka d.d. ˝u stečaju˝, OIB 38803899962, Trg Ante Starčevića 7, 31000 Osijek</izvorni_sadrzaj>
    <derivirana_varijabla naziv="DomainObject.Predmet.ProtustrankaFormatedWithAdressOIB_1"> Gradska banka d.d. ˝u stečaju˝, OIB 38803899962, Trg Ante Starčevića 7, 31000 Osijek</derivirana_varijabla>
  </DomainObject.Predmet.ProtustrankaFormatedWithAdressOIB>
  <DomainObject.Predmet.ProtustrankaWithAdress>
    <izvorni_sadrzaj>Gradska banka d.d. ˝u stečaju˝ Trg Ante Starčevića 7, 31000 Osijek</izvorni_sadrzaj>
    <derivirana_varijabla naziv="DomainObject.Predmet.ProtustrankaWithAdress_1">Gradska banka d.d. ˝u stečaju˝ Trg Ante Starčevića 7, 31000 Osijek</derivirana_varijabla>
  </DomainObject.Predmet.ProtustrankaWithAdress>
  <DomainObject.Predmet.ProtustrankaWithAdressOIB>
    <izvorni_sadrzaj>Gradska banka d.d. ˝u stečaju˝, OIB 38803899962, Trg Ante Starčevića 7, 31000 Osijek</izvorni_sadrzaj>
    <derivirana_varijabla naziv="DomainObject.Predmet.ProtustrankaWithAdressOIB_1">Gradska banka d.d. ˝u stečaju˝, OIB 38803899962, Trg Ante Starčevića 7, 31000 Osijek</derivirana_varijabla>
  </DomainObject.Predmet.ProtustrankaWithAdressOIB>
  <DomainObject.Predmet.ProtustrankaNazivFormated>
    <izvorni_sadrzaj>Gradska banka d.d. ˝u stečaju˝</izvorni_sadrzaj>
    <derivirana_varijabla naziv="DomainObject.Predmet.ProtustrankaNazivFormated_1">Gradska banka d.d. ˝u stečaju˝</derivirana_varijabla>
  </DomainObject.Predmet.ProtustrankaNazivFormated>
  <DomainObject.Predmet.ProtustrankaNazivFormatedOIB>
    <izvorni_sadrzaj>Gradska banka d.d. ˝u stečaju˝, OIB 38803899962</izvorni_sadrzaj>
    <derivirana_varijabla naziv="DomainObject.Predmet.ProtustrankaNazivFormatedOIB_1">Gradska banka d.d. ˝u stečaju˝, OIB 38803899962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Gradska banka d.d. ˝u stečaju˝</item>
    </izvorni_sadrzaj>
    <derivirana_varijabla naziv="DomainObject.Predmet.ProtuStrankaListFormated_1">
      <item>Gradska banka d.d. ˝u stečaju˝</item>
    </derivirana_varijabla>
  </DomainObject.Predmet.ProtuStrankaListFormated>
  <DomainObject.Predmet.ProtuStrankaListFormatedOIB>
    <izvorni_sadrzaj>
      <item>Gradska banka d.d. ˝u stečaju˝, OIB 38803899962</item>
    </izvorni_sadrzaj>
    <derivirana_varijabla naziv="DomainObject.Predmet.ProtuStrankaListFormatedOIB_1">
      <item>Gradska banka d.d. ˝u stečaju˝, OIB 38803899962</item>
    </derivirana_varijabla>
  </DomainObject.Predmet.ProtuStrankaListFormatedOIB>
  <DomainObject.Predmet.ProtuStrankaListFormatedWithAdress>
    <izvorni_sadrzaj>
      <item>Gradska banka d.d. ˝u stečaju˝, Trg Ante Starčevića 7, 31000 Osijek</item>
    </izvorni_sadrzaj>
    <derivirana_varijabla naziv="DomainObject.Predmet.ProtuStrankaListFormatedWithAdress_1">
      <item>Gradska banka d.d. ˝u stečaju˝, Trg Ante Starčevića 7, 31000 Osijek</item>
    </derivirana_varijabla>
  </DomainObject.Predmet.ProtuStrankaListFormatedWithAdress>
  <DomainObject.Predmet.ProtuStrankaListFormatedWithAdressOIB>
    <izvorni_sadrzaj>
      <item>Gradska banka d.d. ˝u stečaju˝, OIB 38803899962, Trg Ante Starčevića 7, 31000 Osijek</item>
    </izvorni_sadrzaj>
    <derivirana_varijabla naziv="DomainObject.Predmet.ProtuStrankaListFormatedWithAdressOIB_1">
      <item>Gradska banka d.d. ˝u stečaju˝, OIB 38803899962, Trg Ante Starčevića 7, 31000 Osijek</item>
    </derivirana_varijabla>
  </DomainObject.Predmet.ProtuStrankaListFormatedWithAdressOIB>
  <DomainObject.Predmet.ProtuStrankaListNazivFormated>
    <izvorni_sadrzaj>
      <item>Gradska banka d.d. ˝u stečaju˝</item>
    </izvorni_sadrzaj>
    <derivirana_varijabla naziv="DomainObject.Predmet.ProtuStrankaListNazivFormated_1">
      <item>Gradska banka d.d. ˝u stečaju˝</item>
    </derivirana_varijabla>
  </DomainObject.Predmet.ProtuStrankaListNazivFormated>
  <DomainObject.Predmet.ProtuStrankaListNazivFormatedOIB>
    <izvorni_sadrzaj>
      <item>Gradska banka d.d. ˝u stečaju˝, OIB 38803899962</item>
    </izvorni_sadrzaj>
    <derivirana_varijabla naziv="DomainObject.Predmet.ProtuStrankaListNazivFormatedOIB_1">
      <item>Gradska banka d.d. ˝u stečaju˝, OIB 38803899962</item>
    </derivirana_varijabla>
  </DomainObject.Predmet.ProtuStrankaListNazivFormatedOIB>
  <DomainObject.Predmet.OstaliListFormated>
    <izvorni_sadrzaj>
      <item>Perica Mitrović</item>
    </izvorni_sadrzaj>
    <derivirana_varijabla naziv="DomainObject.Predmet.OstaliListFormated_1">
      <item>Perica Mitrović</item>
    </derivirana_varijabla>
  </DomainObject.Predmet.OstaliListFormated>
  <DomainObject.Predmet.OstaliListFormatedOIB>
    <izvorni_sadrzaj>
      <item>Perica Mitrović, OIB 29538074286</item>
    </izvorni_sadrzaj>
    <derivirana_varijabla naziv="DomainObject.Predmet.OstaliListFormatedOIB_1">
      <item>Perica Mitrović, OIB 29538074286</item>
    </derivirana_varijabla>
  </DomainObject.Predmet.OstaliListFormatedOIB>
  <DomainObject.Predmet.OstaliListFormatedWithAdress>
    <izvorni_sadrzaj>
      <item>Perica Mitrović, Bjelolasička 23, 31000 Osijek</item>
    </izvorni_sadrzaj>
    <derivirana_varijabla naziv="DomainObject.Predmet.OstaliListFormatedWithAdress_1">
      <item>Perica Mitrović, Bjelolasička 23, 31000 Osijek</item>
    </derivirana_varijabla>
  </DomainObject.Predmet.OstaliListFormatedWithAdress>
  <DomainObject.Predmet.OstaliListFormatedWithAdressOIB>
    <izvorni_sadrzaj>
      <item>Perica Mitrović, OIB 29538074286, Bjelolasička 23, 31000 Osijek</item>
    </izvorni_sadrzaj>
    <derivirana_varijabla naziv="DomainObject.Predmet.OstaliListFormatedWithAdressOIB_1">
      <item>Perica Mitrović, OIB 29538074286, Bjelolasička 23, 31000 Osijek</item>
    </derivirana_varijabla>
  </DomainObject.Predmet.OstaliListFormatedWithAdressOIB>
  <DomainObject.Predmet.OstaliListNazivFormated>
    <izvorni_sadrzaj>
      <item>Perica Mitrović</item>
    </izvorni_sadrzaj>
    <derivirana_varijabla naziv="DomainObject.Predmet.OstaliListNazivFormated_1">
      <item>Perica Mitrović</item>
    </derivirana_varijabla>
  </DomainObject.Predmet.OstaliListNazivFormated>
  <DomainObject.Predmet.OstaliListNazivFormatedOIB>
    <izvorni_sadrzaj>
      <item>Perica Mitrović, OIB 29538074286</item>
    </izvorni_sadrzaj>
    <derivirana_varijabla naziv="DomainObject.Predmet.OstaliListNazivFormatedOIB_1"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Gradska banka d.d. ˝u stečaju˝</izvorni_sadrzaj>
    <derivirana_varijabla naziv="DomainObject.Predmet.ProtustrankaIDrugi_1">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Gradska banka d.d. ˝u stečaju˝, OIB 38803899962, Trg Ante Starčevića 7, 31000 Osijek</izvorni_sadrzaj>
    <derivirana_varijabla naziv="DomainObject.Predmet.ProtustrankaIDrugiAdressOIB_1">Gradska banka d.d. ˝u stečaju˝, OIB 38803899962,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2016.</izvorni_sadrzaj>
    <derivirana_varijabla naziv="DomainObject.Predmet.OdlukaRjesenje.DatumDonosenjaOdluke_1">29. siječnja 2016.</derivirana_varijabla>
  </DomainObject.Predmet.OdlukaRjesenje.DatumDonosenjaOdluke>
  <DomainObject.Predmet.OdlukaRjesenje.DatumPravomocnosti>
    <izvorni_sadrzaj>18. veljače 2016.</izvorni_sadrzaj>
    <derivirana_varijabla naziv="DomainObject.Predmet.OdlukaRjesenje.DatumPravomocnosti_1">18. veljače 2016.</derivirana_varijabla>
  </DomainObject.Predmet.OdlukaRjesenje.DatumPravomocnosti>
  <DomainObject.Predmet.OdlukaRjesenje.Oznaka>
    <izvorni_sadrzaj>St-225/1999-477</izvorni_sadrzaj>
    <derivirana_varijabla naziv="DomainObject.Predmet.OdlukaRjesenje.Oznaka_1">St-225/1999-477</derivirana_varijabla>
  </DomainObject.Predmet.OdlukaRjesenje.Oznaka>
  <DomainObject.Predmet.SudioniciListNaziv>
    <izvorni_sadrzaj>
      <item>HRVATSKA NARODNA BANKA</item>
      <item>Gradska banka d.d. ˝u stečaju˝</item>
      <item>Perica Mitrović</item>
    </izvorni_sadrzaj>
    <derivirana_varijabla naziv="DomainObject.Predmet.SudioniciListNaziv_1">
      <item>HRVATSKA NARODNA BANKA</item>
      <item>Gradska banka d.d. ˝u stečaju˝</item>
      <item>Perica Mitrović</item>
    </derivirana_varijabla>
  </DomainObject.Predmet.SudioniciListNaziv>
  <DomainObject.Predmet.SudioniciListAdressOIB>
    <izvorni_sadrzaj>
      <item>HRVATSKA NARODNA BANKA, 10000 Zagreb</item>
      <item>Gradska banka d.d. ˝u stečaju˝, OIB 38803899962, Trg Ante Starčevića 7,31000 Osijek</item>
      <item>Perica Mitrović, OIB 29538074286, Bjelolasička 23,31000 Osijek</item>
    </izvorni_sadrzaj>
    <derivirana_varijabla naziv="DomainObject.Predmet.SudioniciListAdressOIB_1">
      <item>HRVATSKA NARODNA BANKA, 10000 Zagreb</item>
      <item>Gradska banka d.d. ˝u stečaju˝, OIB 38803899962, Trg Ante Starčevića 7,31000 Osijek</item>
      <item>Perica Mitrović, OIB 29538074286, Bjelolasička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38803899962</item>
      <item>, OIB 29538074286</item>
    </izvorni_sadrzaj>
    <derivirana_varijabla naziv="DomainObject.Predmet.SudioniciListNazivOIB_1">
      <item>, OIB null</item>
      <item>, OIB 38803899962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A0529-C3BE-47E2-B581-877C95583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540</properties:Words>
  <properties:Characters>2896</properties:Characters>
  <properties:Lines>68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2016-05-13T07:32:00Z</dcterms:created>
  <dc:creator>agalic</dc:creator>
  <cp:lastModifiedBy>Valentina Delač</cp:lastModifiedBy>
  <cp:lastPrinted>2016-05-16T11:05:00Z</cp:lastPrinted>
  <dcterms:modified xmlns:xsi="http://www.w3.org/2001/XMLSchema-instance" xsi:type="dcterms:W3CDTF">2016-05-23T11:58:00Z</dcterms:modified>
  <cp:revision>11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