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fd0e" w14:paraId="df4fd0e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43755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7280F">
        <w:t>RELJA ZADAR j.d.o.o., Zadar, Antuna Barca 3/F, OIB:05394576790</w:t>
      </w:r>
      <w:r w:rsidR="0039437A" w:rsidRPr="0039437A">
        <w:t>,</w:t>
      </w:r>
      <w:r w:rsidR="00EF3F9E">
        <w:t xml:space="preserve"> </w:t>
      </w:r>
      <w:r w:rsidR="00812DBD">
        <w:t>15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8F0E0D" w:rsidP="005440C2" w:rsidR="008F0E0D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7280F">
        <w:t>RELJA ZADAR j.d.o.o., Zadar, Antuna Barca 3/F, OIB:05394576790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3755F">
        <w:t>1</w:t>
      </w:r>
      <w:r w:rsidR="00812DBD">
        <w:t>5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12DBD">
        <w:rPr>
          <w:color w:themeColor="text1" w:val="000000"/>
        </w:rPr>
        <w:t>14,</w:t>
      </w:r>
      <w:r w:rsidR="0027280F">
        <w:rPr>
          <w:color w:themeColor="text1" w:val="000000"/>
        </w:rPr>
        <w:t>1</w:t>
      </w:r>
      <w:r w:rsidR="00812DBD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27280F">
        <w:t>Nada Mikulandra iz Bilica, Stubalj 238, OIB: 01343352417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27280F">
        <w:t>RELJA ZADAR j.d.o.o., Zadar, Antuna Barca 3/F, OIB:05394576790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B60E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27280F">
        <w:t>5</w:t>
      </w:r>
      <w:r w:rsidR="0079567A" w:rsidRPr="00EF3F9E">
        <w:t xml:space="preserve">. </w:t>
      </w:r>
      <w:r w:rsidR="0043755F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27280F">
        <w:t>15.248,01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723BC9">
        <w:t>OTP Banka Hrvatska</w:t>
      </w:r>
      <w:r w:rsidR="00563FCE">
        <w:t xml:space="preserve">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B60EF">
        <w:t>1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12DBD">
        <w:t>15</w:t>
      </w:r>
      <w:r w:rsidR="008F0E0D">
        <w:t>.</w:t>
      </w:r>
      <w:r w:rsidRPr="00131DF8">
        <w:t xml:space="preserve"> </w:t>
      </w:r>
      <w:r w:rsidR="00AB60EF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27280F">
        <w:t>38.810,98</w:t>
      </w:r>
      <w:r w:rsidR="00EF3F9E">
        <w:t xml:space="preserve"> kuna </w:t>
      </w:r>
      <w:r w:rsidR="00EE0861">
        <w:t xml:space="preserve">u neprekinutom razdoblju od </w:t>
      </w:r>
      <w:r w:rsidR="00723BC9">
        <w:t>34</w:t>
      </w:r>
      <w:r w:rsidR="0027280F">
        <w:t>4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12DBD">
        <w:t>15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A20ABD" w:rsidP="0027280F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A20ABD" w:rsidP="0027280F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8663D8" w:rsidP="00C81F50" w:rsidR="008663D8">
      <w:pPr>
        <w:jc w:val="both"/>
      </w:pPr>
    </w:p>
    <w:p w:rsidRDefault="00A20ABD" w:rsidP="00C81F50" w:rsidR="00A20ABD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3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812DBD" w:rsidR="00812DB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12DBD">
      <w:t xml:space="preserve">Poslovni broj: 5 </w:t>
    </w:r>
    <w:r w:rsidR="00812DBD" w:rsidRPr="008C3132">
      <w:t>St-</w:t>
    </w:r>
    <w:r w:rsidR="00812DBD">
      <w:t>98</w:t>
    </w:r>
    <w:r w:rsidR="0027280F">
      <w:t>9</w:t>
    </w:r>
    <w:r w:rsidR="00812DBD">
      <w:t>/16-9</w:t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27280F">
      <w:t>989</w:t>
    </w:r>
    <w:r>
      <w:t>/16-</w:t>
    </w:r>
    <w:r w:rsidR="00812DB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30A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RELJA ZADAR j.d.o.o. za ugostiteljstvo i usluge</izvorni_sadrzaj>
    <derivirana_varijabla naziv="DomainObject.Predmet.ProtustrankaFormated_1">  RELJA ZADAR j.d.o.o. za ugostiteljstvo i usluge</derivirana_varijabla>
  </DomainObject.Predmet.ProtustrankaFormated>
  <DomainObject.Predmet.ProtustrankaFormatedOIB>
    <izvorni_sadrzaj>  RELJA ZADAR j.d.o.o. za ugostiteljstvo i usluge, OIB 05394576790</izvorni_sadrzaj>
    <derivirana_varijabla naziv="DomainObject.Predmet.ProtustrankaFormatedOIB_1">  RELJA ZADAR j.d.o.o. za ugostiteljstvo i usluge, OIB 05394576790</derivirana_varijabla>
  </DomainObject.Predmet.ProtustrankaFormatedOIB>
  <DomainObject.Predmet.ProtustrankaFormatedWithAdress>
    <izvorni_sadrzaj> RELJA ZADAR j.d.o.o. za ugostiteljstvo i usluge, Antuna Barca 3F, 23000 Zadar</izvorni_sadrzaj>
    <derivirana_varijabla naziv="DomainObject.Predmet.ProtustrankaFormatedWithAdress_1"> RELJA ZADAR j.d.o.o. za ugostiteljstvo i usluge, Antuna Barca 3F, 23000 Zadar</derivirana_varijabla>
  </DomainObject.Predmet.ProtustrankaFormatedWithAdress>
  <DomainObject.Predmet.ProtustrankaFormatedWithAdressOIB>
    <izvorni_sadrzaj> RELJA ZADAR j.d.o.o. za ugostiteljstvo i usluge, OIB 05394576790, Antuna Barca 3F, 23000 Zadar</izvorni_sadrzaj>
    <derivirana_varijabla naziv="DomainObject.Predmet.ProtustrankaFormatedWithAdressOIB_1"> RELJA ZADAR j.d.o.o. za ugostiteljstvo i usluge, OIB 05394576790, Antuna Barca 3F, 23000 Zadar</derivirana_varijabla>
  </DomainObject.Predmet.ProtustrankaFormatedWithAdressOIB>
  <DomainObject.Predmet.ProtustrankaWithAdress>
    <izvorni_sadrzaj>RELJA ZADAR j.d.o.o. za ugostiteljstvo i usluge Antuna Barca 3F, 23000 Zadar</izvorni_sadrzaj>
    <derivirana_varijabla naziv="DomainObject.Predmet.ProtustrankaWithAdress_1">RELJA ZADAR j.d.o.o. za ugostiteljstvo i usluge Antuna Barca 3F, 23000 Zadar</derivirana_varijabla>
  </DomainObject.Predmet.ProtustrankaWithAdress>
  <DomainObject.Predmet.ProtustrankaWithAdressOIB>
    <izvorni_sadrzaj>RELJA ZADAR j.d.o.o. za ugostiteljstvo i usluge, OIB 05394576790, Antuna Barca 3F, 23000 Zadar</izvorni_sadrzaj>
    <derivirana_varijabla naziv="DomainObject.Predmet.ProtustrankaWithAdressOIB_1">RELJA ZADAR j.d.o.o. za ugostiteljstvo i usluge, OIB 05394576790, Antuna Barca 3F, 23000 Zadar</derivirana_varijabla>
  </DomainObject.Predmet.ProtustrankaWithAdressOIB>
  <DomainObject.Predmet.ProtustrankaNazivFormated>
    <izvorni_sadrzaj>RELJA ZADAR j.d.o.o. za ugostiteljstvo i usluge</izvorni_sadrzaj>
    <derivirana_varijabla naziv="DomainObject.Predmet.ProtustrankaNazivFormated_1">RELJA ZADAR j.d.o.o. za ugostiteljstvo i usluge</derivirana_varijabla>
  </DomainObject.Predmet.ProtustrankaNazivFormated>
  <DomainObject.Predmet.ProtustrankaNazivFormatedOIB>
    <izvorni_sadrzaj>RELJA ZADAR j.d.o.o. za ugostiteljstvo i usluge, OIB 05394576790</izvorni_sadrzaj>
    <derivirana_varijabla naziv="DomainObject.Predmet.ProtustrankaNazivFormatedOIB_1">RELJA ZADAR j.d.o.o. za ugostiteljstvo i usluge, OIB 05394576790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15248.10</izvorni_sadrzaj>
    <derivirana_varijabla naziv="DomainObject.Predmet.TrenutnaVrijednost_1">15248.10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RELJA ZADAR j.d.o.o. za ugostiteljstvo i usluge</item>
    </izvorni_sadrzaj>
    <derivirana_varijabla naziv="DomainObject.Predmet.ProtuStrankaListFormated_1">
      <item>RELJA ZADAR j.d.o.o. za ugostiteljstvo i usluge</item>
    </derivirana_varijabla>
  </DomainObject.Predmet.ProtuStrankaListFormated>
  <DomainObject.Predmet.ProtuStrankaListFormatedOIB>
    <izvorni_sadrzaj>
      <item>RELJA ZADAR j.d.o.o. za ugostiteljstvo i usluge, OIB 05394576790</item>
    </izvorni_sadrzaj>
    <derivirana_varijabla naziv="DomainObject.Predmet.ProtuStrankaListFormatedOIB_1">
      <item>RELJA ZADAR j.d.o.o. za ugostiteljstvo i usluge, OIB 05394576790</item>
    </derivirana_varijabla>
  </DomainObject.Predmet.ProtuStrankaListFormatedOIB>
  <DomainObject.Predmet.ProtuStrankaListFormatedWithAdress>
    <izvorni_sadrzaj>
      <item>RELJA ZADAR j.d.o.o. za ugostiteljstvo i usluge, Antuna Barca 3F, 23000 Zadar</item>
    </izvorni_sadrzaj>
    <derivirana_varijabla naziv="DomainObject.Predmet.ProtuStrankaListFormatedWithAdress_1">
      <item>RELJA ZADAR j.d.o.o. za ugostiteljstvo i usluge, Antuna Barca 3F, 23000 Zadar</item>
    </derivirana_varijabla>
  </DomainObject.Predmet.ProtuStrankaListFormatedWithAdress>
  <DomainObject.Predmet.ProtuStrankaListFormatedWithAdressOIB>
    <izvorni_sadrzaj>
      <item>RELJA ZADAR j.d.o.o. za ugostiteljstvo i usluge, OIB 05394576790, Antuna Barca 3F, 23000 Zadar</item>
    </izvorni_sadrzaj>
    <derivirana_varijabla naziv="DomainObject.Predmet.ProtuStrankaListFormatedWithAdressOIB_1">
      <item>RELJA ZADAR j.d.o.o. za ugostiteljstvo i usluge, OIB 05394576790, Antuna Barca 3F, 23000 Zadar</item>
    </derivirana_varijabla>
  </DomainObject.Predmet.ProtuStrankaListFormatedWithAdressOIB>
  <DomainObject.Predmet.ProtuStrankaListNazivFormated>
    <izvorni_sadrzaj>
      <item>RELJA ZADAR j.d.o.o. za ugostiteljstvo i usluge</item>
    </izvorni_sadrzaj>
    <derivirana_varijabla naziv="DomainObject.Predmet.ProtuStrankaListNazivFormated_1">
      <item>RELJA ZADAR j.d.o.o. za ugostiteljstvo i usluge</item>
    </derivirana_varijabla>
  </DomainObject.Predmet.ProtuStrankaListNazivFormated>
  <DomainObject.Predmet.ProtuStrankaListNazivFormatedOIB>
    <izvorni_sadrzaj>
      <item>RELJA ZADAR j.d.o.o. za ugostiteljstvo i usluge, OIB 05394576790</item>
    </izvorni_sadrzaj>
    <derivirana_varijabla naziv="DomainObject.Predmet.ProtuStrankaListNazivFormatedOIB_1">
      <item>RELJA ZADAR j.d.o.o. za ugostiteljstvo i usluge, OIB 05394576790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RELJA ZADAR j.d.o.o. za ugostiteljstvo i usluge</izvorni_sadrzaj>
    <derivirana_varijabla naziv="DomainObject.Predmet.ProtustrankaIDrugi_1">RELJA ZADAR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RELJA ZADAR j.d.o.o. za ugostiteljstvo i usluge, OIB 05394576790, Antuna Barca 3F, 23000 Zadar</izvorni_sadrzaj>
    <derivirana_varijabla naziv="DomainObject.Predmet.ProtustrankaIDrugiAdressOIB_1">RELJA ZADAR j.d.o.o. za ugostiteljstvo i usluge, OIB 05394576790, Antuna Barca 3F,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RELJA ZADAR j.d.o.o. za ugostiteljstvo i usluge</item>
    </izvorni_sadrzaj>
    <derivirana_varijabla naziv="DomainObject.Predmet.SudioniciListNaziv_1">
      <item>FINA</item>
      <item>RELJA ZADAR j.d.o.o. za ugostiteljstvo i usluge</item>
    </derivirana_varijabla>
  </DomainObject.Predmet.SudioniciListNaziv>
  <DomainObject.Predmet.SudioniciListAdressOIB>
    <izvorni_sadrzaj>
      <item>FINA, OIB 85821130368</item>
      <item>RELJA ZADAR j.d.o.o. za ugostiteljstvo i usluge, OIB 05394576790, Antuna Barca 3F,23000 Zadar</item>
    </izvorni_sadrzaj>
    <derivirana_varijabla naziv="DomainObject.Predmet.SudioniciListAdressOIB_1">
      <item>FINA, OIB 85821130368</item>
      <item>RELJA ZADAR j.d.o.o. za ugostiteljstvo i usluge, OIB 05394576790, Antuna Barca 3F,23000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05394576790</item>
    </izvorni_sadrzaj>
    <derivirana_varijabla naziv="DomainObject.Predmet.SudioniciListNazivOIB_1">
      <item>, OIB 85821130368</item>
      <item>, OIB 05394576790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CFFB8-CF86-41BA-A8BF-1BC1A54FF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1025</properties:Words>
  <properties:Characters>5588</properties:Characters>
  <properties:Lines>130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2017-02-15T12:39:00Z</dcterms:created>
  <dc:creator>Administrator</dc:creator>
  <cp:lastModifiedBy>Merlina Klišmanić</cp:lastModifiedBy>
  <cp:lastPrinted>2017-02-15T12:40:00Z</cp:lastPrinted>
  <dcterms:modified xmlns:xsi="http://www.w3.org/2001/XMLSchema-instance" xsi:type="dcterms:W3CDTF">2017-02-15T13:00:00Z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