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d090" w14:paraId="089d09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40AA0">
        <w:rPr>
          <w:szCs w:val="24"/>
          <w:lang w:val="hr-HR"/>
        </w:rPr>
        <w:t>3</w:t>
      </w:r>
      <w:r w:rsidR="009A63A6">
        <w:rPr>
          <w:szCs w:val="24"/>
          <w:lang w:val="hr-HR"/>
        </w:rPr>
        <w:t>26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9A63A6">
        <w:rPr>
          <w:lang w:val="hr-HR"/>
        </w:rPr>
        <w:t>POLJOPRIVREDNA ZADRUGA GORNJA KOVAČICA ZA PROIZVODNJU, TRGOVINU I USLUGE, Gornja Kovačica, Gornja Kovačica 148, MBS: 010070714, OIB: 12096852718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C77810">
        <w:rPr>
          <w:lang w:val="hr-HR"/>
        </w:rPr>
        <w:t>9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9A63A6">
        <w:rPr>
          <w:lang w:val="hr-HR"/>
        </w:rPr>
        <w:t>POLJOPRIVREDNA ZADRUGA GORNJA KOVAČICA ZA PROIZVODNJU, TRGOVINU I USLUGE, Gornja Kovačica, Gornja Kovačica 148, MBS: 010070714, OIB: 12096852718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9A63A6">
        <w:rPr>
          <w:szCs w:val="24"/>
          <w:lang w:val="hr-HR"/>
        </w:rPr>
        <w:t>MARIJAN DRLJANOVČAN</w:t>
      </w:r>
      <w:r w:rsidR="00A214A4">
        <w:rPr>
          <w:szCs w:val="24"/>
          <w:lang w:val="hr-HR"/>
        </w:rPr>
        <w:t xml:space="preserve">, </w:t>
      </w:r>
      <w:r w:rsidR="009A63A6">
        <w:rPr>
          <w:szCs w:val="24"/>
          <w:lang w:val="hr-HR"/>
        </w:rPr>
        <w:t>Miholjanec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9A63A6">
        <w:rPr>
          <w:szCs w:val="24"/>
          <w:lang w:val="hr-HR"/>
        </w:rPr>
        <w:t xml:space="preserve">Antuna Mihanovića 131, </w:t>
      </w:r>
      <w:r w:rsidR="00460391">
        <w:rPr>
          <w:szCs w:val="24"/>
          <w:lang w:val="hr-HR"/>
        </w:rPr>
        <w:t>OIB:</w:t>
      </w:r>
      <w:r w:rsidR="009A63A6">
        <w:rPr>
          <w:szCs w:val="24"/>
          <w:lang w:val="hr-HR"/>
        </w:rPr>
        <w:t>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9A63A6">
        <w:rPr>
          <w:lang w:val="hr-HR"/>
        </w:rPr>
        <w:t>POLJOPRIVREDNA ZADRUGA GORNJA KOVAČICA ZA PROIZVODNJU, TRGOVINU I USLUGE, Gornja Kovačica, Gornja Kovačica 148, MBS: 010070714, OIB: 12096852718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7781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70E6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40AA0">
        <w:rPr>
          <w:szCs w:val="24"/>
          <w:lang w:val="hr-HR"/>
        </w:rPr>
        <w:t>3</w:t>
      </w:r>
      <w:r w:rsidR="009A63A6">
        <w:rPr>
          <w:szCs w:val="24"/>
          <w:lang w:val="hr-HR"/>
        </w:rPr>
        <w:t>26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19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9A63A6" w:rsidP="00CA6F86" w:rsidR="009A63A6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39B" w:rsidR="0079539B">
      <w:r>
        <w:separator/>
      </w:r>
    </w:p>
  </w:endnote>
  <w:endnote w:id="0" w:type="continuationSeparator">
    <w:p w:rsidRDefault="0079539B" w:rsidR="00795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39B" w:rsidR="0079539B">
      <w:r>
        <w:separator/>
      </w:r>
    </w:p>
  </w:footnote>
  <w:footnote w:id="0" w:type="continuationSeparator">
    <w:p w:rsidRDefault="0079539B" w:rsidR="00795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2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740AA0">
      <w:t>3</w:t>
    </w:r>
    <w:r w:rsidR="009A63A6">
      <w:t>26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75273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539B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2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27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2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2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2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27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2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2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St-326/2015</izvorni_sadrzaj>
    <derivirana_varijabla naziv="DomainObject.Predmet.OznakaBroj_1">St-326/2015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GORNJA KOVAČICA ZA PROIZVODNJU, TRGOVINU I USLUGE, Gornja Kovačica zastupanog po punomoćniku Mijodrag Weller</izvorni_sadrzaj>
    <derivirana_varijabla naziv="DomainObject.Predmet.ProtustrankaFormated_1">  POLJOPRIVREDNA ZADRUGA GORNJA KOVAČICA ZA PROIZVODNJU, TRGOVINU I USLUGE, Gornja Kovačica zastupanog po punomoćniku Mijodrag Weller</derivirana_varijabla>
  </DomainObject.Predmet.ProtustrankaFormated>
  <DomainObject.Predmet.ProtustrankaFormatedOIB>
    <izvorni_sadrzaj>  POLJOPRIVREDNA ZADRUGA GORNJA KOVAČICA ZA PROIZVODNJU, TRGOVINU I USLUGE, Gornja Kovačica, OIB 12096852718 zastupanog po punomoćniku Mijodrag Weller</izvorni_sadrzaj>
    <derivirana_varijabla naziv="DomainObject.Predmet.ProtustrankaFormatedOIB_1">  POLJOPRIVREDNA ZADRUGA GORNJA KOVAČICA ZA PROIZVODNJU, TRGOVINU I USLUGE, Gornja Kovačica, OIB 12096852718 zastupanog po punomoćniku Mijodrag Weller</derivirana_varijabla>
  </DomainObject.Predmet.ProtustrankaFormatedOIB>
  <DomainObject.Predmet.ProtustrankaFormatedWithAdress>
    <izvorni_sadrzaj> POLJOPRIVREDNA ZADRUGA GORNJA KOVAČICA ZA PROIZVODNJU, TRGOVINU I USLUGE, Gornja Kovačica, Gornja Kovačica 148, 43270 Gornja Kovačica zastupanog po punomoćniku Mijodrag Weller</izvorni_sadrzaj>
    <derivirana_varijabla naziv="DomainObject.Predmet.ProtustrankaFormatedWithAdress_1"> POLJOPRIVREDNA ZADRUGA GORNJA KOVAČICA ZA PROIZVODNJU, TRGOVINU I USLUGE, Gornja Kovačica, Gornja Kovačica 148, 43270 Gornja Kovačica zastupanog po punomoćniku Mijodrag Weller</derivirana_varijabla>
  </DomainObject.Predmet.ProtustrankaFormatedWithAdress>
  <DomainObject.Predmet.ProtustrankaFormatedWithAdressOIB>
    <izvorni_sadrzaj> POLJOPRIVREDNA ZADRUGA GORNJA KOVAČICA ZA PROIZVODNJU, TRGOVINU I USLUGE, Gornja Kovačica, OIB 12096852718, Gornja Kovačica 148, 43270 Gornja Kovačica zastupanog po punomoćniku Mijodrag Weller</izvorni_sadrzaj>
    <derivirana_varijabla naziv="DomainObject.Predmet.ProtustrankaFormatedWithAdressOIB_1"> POLJOPRIVREDNA ZADRUGA GORNJA KOVAČICA ZA PROIZVODNJU, TRGOVINU I USLUGE, Gornja Kovačica, OIB 12096852718, Gornja Kovačica 148, 43270 Gornja Kovačica zastupanog po punomoćniku Mijodrag Weller</derivirana_varijabla>
  </DomainObject.Predmet.ProtustrankaFormatedWithAdressOIB>
  <DomainObject.Predmet.ProtustrankaWithAdress>
    <izvorni_sadrzaj>POLJOPRIVREDNA ZADRUGA GORNJA KOVAČICA ZA PROIZVODNJU, TRGOVINU I USLUGE, Gornja Kovačica Gornja Kovačica 148, 43270 Gornja Kovačica</izvorni_sadrzaj>
    <derivirana_varijabla naziv="DomainObject.Predmet.ProtustrankaWithAdress_1">POLJOPRIVREDNA ZADRUGA GORNJA KOVAČICA ZA PROIZVODNJU, TRGOVINU I USLUGE, Gornja Kovačica Gornja Kovačica 148, 43270 Gornja Kovačica</derivirana_varijabla>
  </DomainObject.Predmet.ProtustrankaWithAdress>
  <DomainObject.Predmet.ProtustrankaWithAdressOIB>
    <izvorni_sadrzaj>POLJOPRIVREDNA ZADRUGA GORNJA KOVAČICA ZA PROIZVODNJU, TRGOVINU I USLUGE, Gornja Kovačica, OIB 12096852718, Gornja Kovačica 148, 43270 Gornja Kovačica</izvorni_sadrzaj>
    <derivirana_varijabla naziv="DomainObject.Predmet.ProtustrankaWithAdressOIB_1">POLJOPRIVREDNA ZADRUGA GORNJA KOVAČICA ZA PROIZVODNJU, TRGOVINU I USLUGE, Gornja Kovačica, OIB 12096852718, Gornja Kovačica 148, 43270 Gornja Kovačica</derivirana_varijabla>
  </DomainObject.Predmet.ProtustrankaWithAdressOIB>
  <DomainObject.Predmet.ProtustrankaNazivFormated>
    <izvorni_sadrzaj>POLJOPRIVREDNA ZADRUGA GORNJA KOVAČICA ZA PROIZVODNJU, TRGOVINU I USLUGE, Gornja Kovačica</izvorni_sadrzaj>
    <derivirana_varijabla naziv="DomainObject.Predmet.ProtustrankaNazivFormated_1">POLJOPRIVREDNA ZADRUGA GORNJA KOVAČICA ZA PROIZVODNJU, TRGOVINU I USLUGE, Gornja Kovačica</derivirana_varijabla>
  </DomainObject.Predmet.ProtustrankaNazivFormated>
  <DomainObject.Predmet.ProtustrankaNazivFormatedOIB>
    <izvorni_sadrzaj>POLJOPRIVREDNA ZADRUGA GORNJA KOVAČICA ZA PROIZVODNJU, TRGOVINU I USLUGE, Gornja Kovačica, OIB 12096852718</izvorni_sadrzaj>
    <derivirana_varijabla naziv="DomainObject.Predmet.ProtustrankaNazivFormatedOIB_1">POLJOPRIVREDNA ZADRUGA GORNJA KOVAČICA ZA PROIZVODNJU, TRGOVINU I USLUGE, Gornja Kovačica, OIB 12096852718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GORNJA KOVAČICA ZA PROIZVODNJU, TRGOVINU I USLUGE, Gornja Kovačica zastupanog po punomoćniku Mijodrag Weller</item>
    </izvorni_sadrzaj>
    <derivirana_varijabla naziv="DomainObject.Predmet.ProtuStrankaListFormated_1">
      <item>POLJOPRIVREDNA ZADRUGA GORNJA KOVAČICA ZA PROIZVODNJU, TRGOVINU I USLUGE, Gornja Kovačica zastupanog po punomoćniku Mijodrag Weller</item>
    </derivirana_varijabla>
  </DomainObject.Predmet.ProtuStrankaListFormated>
  <DomainObject.Predmet.ProtuStrankaListFormatedOIB>
    <izvorni_sadrzaj>
      <item>POLJOPRIVREDNA ZADRUGA GORNJA KOVAČICA ZA PROIZVODNJU, TRGOVINU I USLUGE, Gornja Kovačica, OIB 12096852718 zastupanog po punomoćniku Mijodrag Weller</item>
    </izvorni_sadrzaj>
    <derivirana_varijabla naziv="DomainObject.Predmet.ProtuStrankaListFormatedOIB_1">
      <item>POLJOPRIVREDNA ZADRUGA GORNJA KOVAČICA ZA PROIZVODNJU, TRGOVINU I USLUGE, Gornja Kovačica, OIB 12096852718 zastupanog po punomoćniku Mijodrag Weller</item>
    </derivirana_varijabla>
  </DomainObject.Predmet.ProtuStrankaListFormatedOIB>
  <DomainObject.Predmet.ProtuStrankaListFormatedWithAdress>
    <izvorni_sadrzaj>
      <item>POLJOPRIVREDNA ZADRUGA GORNJA KOVAČICA ZA PROIZVODNJU, TRGOVINU I USLUGE, Gornja Kovačica, Gornja Kovačica 148, 43270 Gornja Kovačica zastupanog po punomoćniku Mijodrag Weller</item>
    </izvorni_sadrzaj>
    <derivirana_varijabla naziv="DomainObject.Predmet.ProtuStrankaListFormatedWithAdress_1">
      <item>POLJOPRIVREDNA ZADRUGA GORNJA KOVAČICA ZA PROIZVODNJU, TRGOVINU I USLUGE, Gornja Kovačica, Gornja Kovačica 148, 43270 Gornja Kovačica zastupanog po punomoćniku Mijodrag Weller</item>
    </derivirana_varijabla>
  </DomainObject.Predmet.ProtuStrankaListFormatedWithAdress>
  <DomainObject.Predmet.ProtuStrankaListFormatedWithAdressOIB>
    <izvorni_sadrzaj>
      <item>POLJOPRIVREDNA ZADRUGA GORNJA KOVAČICA ZA PROIZVODNJU, TRGOVINU I USLUGE, Gornja Kovačica, OIB 12096852718, Gornja Kovačica 148, 43270 Gornja Kovačica zastupanog po punomoćniku Mijodrag Weller</item>
    </izvorni_sadrzaj>
    <derivirana_varijabla naziv="DomainObject.Predmet.ProtuStrankaListFormatedWithAdressOIB_1">
      <item>POLJOPRIVREDNA ZADRUGA GORNJA KOVAČICA ZA PROIZVODNJU, TRGOVINU I USLUGE, Gornja Kovačica, OIB 12096852718, Gornja Kovačica 148, 43270 Gornja Kovačica zastupanog po punomoćniku Mijodrag Weller</item>
    </derivirana_varijabla>
  </DomainObject.Predmet.ProtuStrankaListFormatedWithAdressOIB>
  <DomainObject.Predmet.ProtuStrankaListNazivFormated>
    <izvorni_sadrzaj>
      <item>POLJOPRIVREDNA ZADRUGA GORNJA KOVAČICA ZA PROIZVODNJU, TRGOVINU I USLUGE, Gornja Kovačica</item>
    </izvorni_sadrzaj>
    <derivirana_varijabla naziv="DomainObject.Predmet.ProtuStrankaListNazivFormated_1">
      <item>POLJOPRIVREDNA ZADRUGA GORNJA KOVAČICA ZA PROIZVODNJU, TRGOVINU I USLUGE, Gornja Kovačica</item>
    </derivirana_varijabla>
  </DomainObject.Predmet.ProtuStrankaListNazivFormated>
  <DomainObject.Predmet.ProtuStrankaListNazivFormatedOIB>
    <izvorni_sadrzaj>
      <item>POLJOPRIVREDNA ZADRUGA GORNJA KOVAČICA ZA PROIZVODNJU, TRGOVINU I USLUGE, Gornja Kovačica, OIB 12096852718</item>
    </izvorni_sadrzaj>
    <derivirana_varijabla naziv="DomainObject.Predmet.ProtuStrankaListNazivFormatedOIB_1">
      <item>POLJOPRIVREDNA ZADRUGA GORNJA KOVAČICA ZA PROIZVODNJU, TRGOVINU I USLUGE, Gornja Kovačica, OIB 12096852718</item>
    </derivirana_varijabla>
  </DomainObject.Predmet.ProtuStrankaListNazivFormatedOIB>
  <DomainObject.Predmet.OstaliListFormated>
    <izvorni_sadrzaj>
      <item>Mijodrag Weller punomoćnik sudionika u postupku POLJOPRIVREDNA ZADRUGA GORNJA KOVAČICA ZA PROIZVODNJU, TRGOVINU I USLUGE, Gornja Kovačica</item>
    </izvorni_sadrzaj>
    <derivirana_varijabla naziv="DomainObject.Predmet.OstaliListFormated_1">
      <item>Mijodrag Weller punomoćnik sudionika u postupku POLJOPRIVREDNA ZADRUGA GORNJA KOVAČICA ZA PROIZVODNJU, TRGOVINU I USLUGE, Gornja Kovačica</item>
    </derivirana_varijabla>
  </DomainObject.Predmet.OstaliListFormated>
  <DomainObject.Predmet.OstaliListFormatedOIB>
    <izvorni_sadrzaj>
      <item>Mijodrag Weller punomoćnik sudionika u postupku POLJOPRIVREDNA ZADRUGA GORNJA KOVAČICA ZA PROIZVODNJU, TRGOVINU I USLUGE, Gornja Kovačica</item>
    </izvorni_sadrzaj>
    <derivirana_varijabla naziv="DomainObject.Predmet.OstaliListFormatedOIB_1">
      <item>Mijodrag Weller punomoćnik sudionika u postupku POLJOPRIVREDNA ZADRUGA GORNJA KOVAČICA ZA PROIZVODNJU, TRGOVINU I USLUGE, Gornja Kovačica</item>
    </derivirana_varijabla>
  </DomainObject.Predmet.OstaliListFormatedOIB>
  <DomainObject.Predmet.OstaliListFormatedWithAdress>
    <izvorni_sadrzaj>
      <item>Mijodrag Weller, Gornja Kovačica 148, 43270 Gornja Kovačica punomoćnik sudionika u postupku POLJOPRIVREDNA ZADRUGA GORNJA KOVAČICA ZA PROIZVODNJU, TRGOVINU I USLUGE, Gornja Kovačica</item>
    </izvorni_sadrzaj>
    <derivirana_varijabla naziv="DomainObject.Predmet.OstaliListFormatedWithAdress_1">
      <item>Mijodrag Weller, Gornja Kovačica 148, 43270 Gornja Kovačica punomoćnik sudionika u postupku POLJOPRIVREDNA ZADRUGA GORNJA KOVAČICA ZA PROIZVODNJU, TRGOVINU I USLUGE, Gornja Kovačica</item>
    </derivirana_varijabla>
  </DomainObject.Predmet.OstaliListFormatedWithAdress>
  <DomainObject.Predmet.OstaliListFormatedWithAdressOIB>
    <izvorni_sadrzaj>
      <item>Mijodrag Weller, Gornja Kovačica 148, 43270 Gornja Kovačica punomoćnik sudionika u postupku POLJOPRIVREDNA ZADRUGA GORNJA KOVAČICA ZA PROIZVODNJU, TRGOVINU I USLUGE, Gornja Kovačica</item>
    </izvorni_sadrzaj>
    <derivirana_varijabla naziv="DomainObject.Predmet.OstaliListFormatedWithAdressOIB_1">
      <item>Mijodrag Weller, Gornja Kovačica 148, 43270 Gornja Kovačica punomoćnik sudionika u postupku POLJOPRIVREDNA ZADRUGA GORNJA KOVAČICA ZA PROIZVODNJU, TRGOVINU I USLUGE, Gornja Kovačica</item>
    </derivirana_varijabla>
  </DomainObject.Predmet.OstaliListFormatedWithAdressOIB>
  <DomainObject.Predmet.OstaliListNazivFormated>
    <izvorni_sadrzaj>
      <item>Mijodrag Weller</item>
    </izvorni_sadrzaj>
    <derivirana_varijabla naziv="DomainObject.Predmet.OstaliListNazivFormated_1">
      <item>Mijodrag Weller</item>
    </derivirana_varijabla>
  </DomainObject.Predmet.OstaliListNazivFormated>
  <DomainObject.Predmet.OstaliListNazivFormatedOIB>
    <izvorni_sadrzaj>
      <item>Mijodrag Weller</item>
    </izvorni_sadrzaj>
    <derivirana_varijabla naziv="DomainObject.Predmet.OstaliListNazivFormatedOIB_1">
      <item>Mijodrag Weller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GORNJA KOVAČICA ZA PROIZVODNJU, TRGOVINU I USLUGE, Gornja Kovačica</izvorni_sadrzaj>
    <derivirana_varijabla naziv="DomainObject.Predmet.ProtustrankaIDrugi_1">POLJOPRIVREDNA ZADRUGA GORNJA KOVAČICA ZA PROIZVODNJU, TRGOVINU I USLUGE, Gornja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GORNJA KOVAČICA ZA PROIZVODNJU, TRGOVINU I USLUGE, Gornja Kovačica, OIB 12096852718, Gornja Kovačica 148, 43270 Gornja Kovačica</izvorni_sadrzaj>
    <derivirana_varijabla naziv="DomainObject.Predmet.ProtustrankaIDrugiAdressOIB_1">POLJOPRIVREDNA ZADRUGA GORNJA KOVAČICA ZA PROIZVODNJU, TRGOVINU I USLUGE, Gornja Kovačica, OIB 12096852718, Gornja Kovačica 148, 43270 Gornja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GORNJA KOVAČICA ZA PROIZVODNJU, TRGOVINU I USLUGE, Gornja Kovačica</item>
      <item>Mijodrag Weller</item>
    </izvorni_sadrzaj>
    <derivirana_varijabla naziv="DomainObject.Predmet.SudioniciListNaziv_1">
      <item>FINA, RC ZAGREB, Podružnica Bjelovar</item>
      <item>POLJOPRIVREDNA ZADRUGA GORNJA KOVAČICA ZA PROIZVODNJU, TRGOVINU I USLUGE, Gornja Kovačica</item>
      <item>Mijodrag Weller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GORNJA KOVAČICA ZA PROIZVODNJU, TRGOVINU I USLUGE, Gornja Kovačica, OIB 12096852718, Gornja Kovačica 148,43270 Gornja Kovačica</item>
      <item>Mijodrag Weller, Gornja Kovačica 148,43270 Gornja Kovačica</item>
    </izvorni_sadrzaj>
    <derivirana_varijabla naziv="DomainObject.Predmet.SudioniciListAdressOIB_1">
      <item>FINA, RC ZAGREB, Podružnica Bjelovar, OIB 85821130368, F. Supila 4,43000 Bjelovar</item>
      <item>POLJOPRIVREDNA ZADRUGA GORNJA KOVAČICA ZA PROIZVODNJU, TRGOVINU I USLUGE, Gornja Kovačica, OIB 12096852718, Gornja Kovačica 148,43270 Gornja Kovačica</item>
      <item>Mijodrag Weller, Gornja Kovačica 148,43270 Gornja Kovačica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12096852718</item>
      <item>, OIB null</item>
    </izvorni_sadrzaj>
    <derivirana_varijabla naziv="DomainObject.Predmet.SudioniciListNazivOIB_1">
      <item>, OIB 85821130368</item>
      <item>, OIB 12096852718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83871-EA40-4ADE-ACBD-EAC1DAFD3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725</properties:Words>
  <properties:Characters>3957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2016-02-19T12:17:00Z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2016-02-19T12:19:00Z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