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970" w14:paraId="c49697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702970">
        <w:t>1970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02970">
        <w:rPr>
          <w:lang w:val="hr-HR"/>
        </w:rPr>
        <w:t>FRAN SUTIVAN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702970">
        <w:rPr>
          <w:lang w:val="hr-HR"/>
        </w:rPr>
        <w:t>Sutivan, Dr. Duška Katunarića 14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702970">
        <w:rPr>
          <w:lang w:val="hr-HR"/>
        </w:rPr>
        <w:t xml:space="preserve"> 13019242174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702970">
        <w:rPr>
          <w:lang w:val="hr-HR"/>
        </w:rPr>
        <w:t xml:space="preserve"> 060294808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02970" w:rsidRPr="00702970">
        <w:rPr>
          <w:lang w:val="hr-HR"/>
        </w:rPr>
        <w:t>FRAN SUTIVAN d.o.o., Sutivan, Dr. Duška Katunarića 14, OIB: 13019242174, MBS: 060294808</w:t>
      </w:r>
      <w:r w:rsidR="0070297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D5E2A" w:rsidR="005D5E2A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D5E2A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02970" w:rsidRPr="00702970">
        <w:rPr>
          <w:lang w:val="hr-HR"/>
        </w:rPr>
        <w:t xml:space="preserve">FRAN SUTIVAN d.o.o., Sutivan, Dr. Duška Katunarića 14, OIB: 13019242174, MBS: 060294808. </w:t>
      </w:r>
      <w:r w:rsidR="00B45CE0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A31662">
        <w:rPr>
          <w:lang w:val="hr-HR"/>
        </w:rPr>
        <w:t>: FINA), 10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D5E2A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702970">
      <w:t>70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D5E2A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A5329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5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3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3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3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3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5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3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3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3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3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St-1970/2015</izvorni_sadrzaj>
    <derivirana_varijabla naziv="DomainObject.Predmet.OznakaBroj_1">St-1970/2015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SUTIVAN d.o.o. za građenje</izvorni_sadrzaj>
    <derivirana_varijabla naziv="DomainObject.Predmet.ProtustrankaFormated_1">  FRAN SUTIVAN d.o.o. za građenje</derivirana_varijabla>
  </DomainObject.Predmet.ProtustrankaFormated>
  <DomainObject.Predmet.ProtustrankaFormatedOIB>
    <izvorni_sadrzaj>  FRAN SUTIVAN d.o.o. za građenje, OIB 13019242174</izvorni_sadrzaj>
    <derivirana_varijabla naziv="DomainObject.Predmet.ProtustrankaFormatedOIB_1">  FRAN SUTIVAN d.o.o. za građenje, OIB 13019242174</derivirana_varijabla>
  </DomainObject.Predmet.ProtustrankaFormatedOIB>
  <DomainObject.Predmet.ProtustrankaFormatedWithAdress>
    <izvorni_sadrzaj> FRAN SUTIVAN d.o.o. za građenje, Dr. Duška Katunarića 14, 21400 Sutivan</izvorni_sadrzaj>
    <derivirana_varijabla naziv="DomainObject.Predmet.ProtustrankaFormatedWithAdress_1"> FRAN SUTIVAN d.o.o. za građenje, Dr. Duška Katunarića 14, 21400 Sutivan</derivirana_varijabla>
  </DomainObject.Predmet.ProtustrankaFormatedWithAdress>
  <DomainObject.Predmet.ProtustrankaFormatedWithAdressOIB>
    <izvorni_sadrzaj> FRAN SUTIVAN d.o.o. za građenje, OIB 13019242174, Dr. Duška Katunarića 14, 21400 Sutivan</izvorni_sadrzaj>
    <derivirana_varijabla naziv="DomainObject.Predmet.ProtustrankaFormatedWithAdressOIB_1"> FRAN SUTIVAN d.o.o. za građenje, OIB 13019242174, Dr. Duška Katunarića 14, 21400 Sutivan</derivirana_varijabla>
  </DomainObject.Predmet.ProtustrankaFormatedWithAdressOIB>
  <DomainObject.Predmet.ProtustrankaWithAdress>
    <izvorni_sadrzaj>FRAN SUTIVAN d.o.o. za građenje Dr. Duška Katunarića 14, 21400 Sutivan</izvorni_sadrzaj>
    <derivirana_varijabla naziv="DomainObject.Predmet.ProtustrankaWithAdress_1">FRAN SUTIVAN d.o.o. za građenje Dr. Duška Katunarića 14, 21400 Sutivan</derivirana_varijabla>
  </DomainObject.Predmet.ProtustrankaWithAdress>
  <DomainObject.Predmet.ProtustrankaWithAdressOIB>
    <izvorni_sadrzaj>FRAN SUTIVAN d.o.o. za građenje, OIB 13019242174, Dr. Duška Katunarića 14, 21400 Sutivan</izvorni_sadrzaj>
    <derivirana_varijabla naziv="DomainObject.Predmet.ProtustrankaWithAdressOIB_1">FRAN SUTIVAN d.o.o. za građenje, OIB 13019242174, Dr. Duška Katunarića 14, 21400 Sutivan</derivirana_varijabla>
  </DomainObject.Predmet.ProtustrankaWithAdressOIB>
  <DomainObject.Predmet.ProtustrankaNazivFormated>
    <izvorni_sadrzaj>FRAN SUTIVAN d.o.o. za građenje</izvorni_sadrzaj>
    <derivirana_varijabla naziv="DomainObject.Predmet.ProtustrankaNazivFormated_1">FRAN SUTIVAN d.o.o. za građenje</derivirana_varijabla>
  </DomainObject.Predmet.ProtustrankaNazivFormated>
  <DomainObject.Predmet.ProtustrankaNazivFormatedOIB>
    <izvorni_sadrzaj>FRAN SUTIVAN d.o.o. za građenje, OIB 13019242174</izvorni_sadrzaj>
    <derivirana_varijabla naziv="DomainObject.Predmet.ProtustrankaNazivFormatedOIB_1">FRAN SUTIVAN d.o.o. za građenje, OIB 13019242174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1868.59</izvorni_sadrzaj>
    <derivirana_varijabla naziv="DomainObject.Predmet.TrenutnaVrijednost_1">1868.59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 SUTIVAN d.o.o. za građenje</item>
    </izvorni_sadrzaj>
    <derivirana_varijabla naziv="DomainObject.Predmet.ProtuStrankaListFormated_1">
      <item>FRAN SUTIVAN d.o.o. za građenje</item>
    </derivirana_varijabla>
  </DomainObject.Predmet.ProtuStrankaListFormated>
  <DomainObject.Predmet.ProtuStrankaListFormatedOIB>
    <izvorni_sadrzaj>
      <item>FRAN SUTIVAN d.o.o. za građenje, OIB 13019242174</item>
    </izvorni_sadrzaj>
    <derivirana_varijabla naziv="DomainObject.Predmet.ProtuStrankaListFormatedOIB_1">
      <item>FRAN SUTIVAN d.o.o. za građenje, OIB 13019242174</item>
    </derivirana_varijabla>
  </DomainObject.Predmet.ProtuStrankaListFormatedOIB>
  <DomainObject.Predmet.ProtuStrankaListFormatedWithAdress>
    <izvorni_sadrzaj>
      <item>FRAN SUTIVAN d.o.o. za građenje, Dr. Duška Katunarića 14, 21400 Sutivan</item>
    </izvorni_sadrzaj>
    <derivirana_varijabla naziv="DomainObject.Predmet.ProtuStrankaListFormatedWithAdress_1">
      <item>FRAN SUTIVAN d.o.o. za građenje, Dr. Duška Katunarića 14, 21400 Sutivan</item>
    </derivirana_varijabla>
  </DomainObject.Predmet.ProtuStrankaListFormatedWithAdress>
  <DomainObject.Predmet.ProtuStrankaListFormatedWithAdressOIB>
    <izvorni_sadrzaj>
      <item>FRAN SUTIVAN d.o.o. za građenje, OIB 13019242174, Dr. Duška Katunarića 14, 21400 Sutivan</item>
    </izvorni_sadrzaj>
    <derivirana_varijabla naziv="DomainObject.Predmet.ProtuStrankaListFormatedWithAdressOIB_1">
      <item>FRAN SUTIVAN d.o.o. za građenje, OIB 13019242174, Dr. Duška Katunarića 14, 21400 Sutivan</item>
    </derivirana_varijabla>
  </DomainObject.Predmet.ProtuStrankaListFormatedWithAdressOIB>
  <DomainObject.Predmet.ProtuStrankaListNazivFormated>
    <izvorni_sadrzaj>
      <item>FRAN SUTIVAN d.o.o. za građenje</item>
    </izvorni_sadrzaj>
    <derivirana_varijabla naziv="DomainObject.Predmet.ProtuStrankaListNazivFormated_1">
      <item>FRAN SUTIVAN d.o.o. za građenje</item>
    </derivirana_varijabla>
  </DomainObject.Predmet.ProtuStrankaListNazivFormated>
  <DomainObject.Predmet.ProtuStrankaListNazivFormatedOIB>
    <izvorni_sadrzaj>
      <item>FRAN SUTIVAN d.o.o. za građenje, OIB 13019242174</item>
    </izvorni_sadrzaj>
    <derivirana_varijabla naziv="DomainObject.Predmet.ProtuStrankaListNazivFormatedOIB_1">
      <item>FRAN SUTIVAN d.o.o. za građenje, OIB 13019242174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 SUTIVAN d.o.o. za građenje</izvorni_sadrzaj>
    <derivirana_varijabla naziv="DomainObject.Predmet.ProtustrankaIDrugi_1">FRAN SUTIVAN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FRAN SUTIVAN d.o.o. za građenje, OIB 13019242174, Dr. Duška Katunarića 14, 21400 Sutivan</izvorni_sadrzaj>
    <derivirana_varijabla naziv="DomainObject.Predmet.ProtustrankaIDrugiAdressOIB_1">FRAN SUTIVAN d.o.o. za građenje, OIB 13019242174, Dr. Duška Katunarića 14,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SUTIVAN d.o.o. za građenje</item>
      <item>FINANCIJSKA AGENCIJA, RC SPLIT</item>
    </izvorni_sadrzaj>
    <derivirana_varijabla naziv="DomainObject.Predmet.SudioniciListNaziv_1">
      <item>FRAN SUTIVAN d.o.o. za građenje</item>
      <item>FINANCIJSKA AGENCIJA, RC SPLIT</item>
    </derivirana_varijabla>
  </DomainObject.Predmet.SudioniciListNaziv>
  <DomainObject.Predmet.SudioniciListAdressOIB>
    <izvorni_sadrzaj>
      <item>FRAN SUTIVAN d.o.o. za građenje, OIB 13019242174, Dr. Duška Katunarića 14,21400 Sutivan</item>
      <item>FINANCIJSKA AGENCIJA, RC SPLIT, OIB 85821130368, Mažuranićevo šetalište 24 b,21000 Split</item>
    </izvorni_sadrzaj>
    <derivirana_varijabla naziv="DomainObject.Predmet.SudioniciListAdressOIB_1">
      <item>FRAN SUTIVAN d.o.o. za građenje, OIB 13019242174, Dr. Duška Katunarića 14,21400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13019242174</item>
      <item>, OIB 85821130368</item>
    </izvorni_sadrzaj>
    <derivirana_varijabla naziv="DomainObject.Predmet.SudioniciListNazivOIB_1">
      <item>, OIB 13019242174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3326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2016-03-23T12:01:00Z</dcterms:created>
  <dc:creator>Lari Glavaš</dc:creator>
  <cp:lastModifiedBy>Lari Glavaš</cp:lastModifiedBy>
  <cp:lastPrinted>2016-03-23T12:01:00Z</cp:lastPrinted>
  <dcterms:modified xmlns:xsi="http://www.w3.org/2001/XMLSchema-instance" xsi:type="dcterms:W3CDTF">2016-03-23T12:02:00Z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