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27e7" w14:paraId="12627e7" w:rsidRDefault="00D56BEA" w:rsidP="00D56BEA" w:rsidR="00D56BEA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r>
        <w:rPr>
          <w:noProof/>
        </w:rPr>
        <w:t>1 St-173/2016-2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FD GUMA j. d.o.o. za proizvodnju, trgovinu i usluge BJELOVAR, K. Š. Đalskog 13, OIB: 12598158878,   dana   15.  ožujka  2016. godine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FD GUMA j. d.o.o. za proizvodnju, trgovinu i usluge BJELOVAR, K. Š. Đalskog 13, OIB: 12598158878. 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4. travnja  2016. godine u 10,15 sati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Dragan Fištrović iz Bjelovara, K. Š. Đalskog 13.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 Dragan Fištrović iz Bjelovara, da u roku od 8 dana dostavi na spis ovjerovljeni popis imovine i obveza stečajnog dužnika.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8.  ožujka   2016. godine  podnio  prijedlog za otvaranje stečajnog postupka nad  dužnikom FD GUMA j. d.o.o. za proizvodnju, trgovinu i usluge BJELOVAR, K. Š. Đalskog 13, OIB: 12598158878.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</w:t>
      </w:r>
      <w:r>
        <w:rPr>
          <w:noProof/>
        </w:rPr>
        <w:lastRenderedPageBreak/>
        <w:t xml:space="preserve">ispunjavati svoje novčane dospjele obveze.    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FD GUMA j. d.o.o. za proizvodnju, trgovinu i usluge BJELOVAR, K. Š. Đalskog 13, OIB: 12598158878,  u skladu s  odredbom članka 42. Stečajnog zakona. 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15.  ožujka  2016.   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 </w:t>
      </w:r>
      <w:r>
        <w:rPr>
          <w:noProof/>
        </w:rPr>
        <w:t>v.r.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Za točnost otpravka-ovlašteni službenik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Vesna Dragišić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D56BEA" w:rsidP="00D56BEA" w:rsidR="00D56BEA">
      <w:pPr>
        <w:widowControl w:val="false"/>
        <w:autoSpaceDE w:val="false"/>
        <w:autoSpaceDN w:val="false"/>
        <w:adjustRightInd w:val="false"/>
        <w:rPr>
          <w:noProof/>
        </w:rPr>
      </w:pPr>
      <w:bookmarkStart w:name="_GoBack" w:id="0"/>
      <w:bookmarkEnd w:id="0"/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BEA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56B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56BE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9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K. Š. Đalskog 13</izvorni_sadrzaj>
    <derivirana_varijabla naziv="DomainObject.UcesnikSudskeRadnje.Adresa.UlicaIKBR_1">K. Š. Đalskog 13</derivirana_varijabla>
  </DomainObject.UcesnikSudskeRadnje.Adresa.UlicaIKBR>
  <DomainObject.UcesnikSudskeRadnje.Naziv>
    <izvorni_sadrzaj>FD GUMA jednostavno društvo s ograničenom odgovoornošću za proizvodnju, trgovinu i usluge, Bjelovar</izvorni_sadrzaj>
    <derivirana_varijabla naziv="DomainObject.UcesnikSudskeRadnje.Naziv_1">FD GUMA jednostavno društvo s ograničenom odgovoornošću za proizvodnju, trgovinu i usluge, Bjelovar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4. travnja 2016.</izvorni_sadrzaj>
    <derivirana_varijabla naziv="DomainObject.UcesnikSudskeRadnje.SudskaRadnja.PlaniraniZavrsetakDatum_1">4. travnja 2016.</derivirana_varijabla>
  </DomainObject.UcesnikSudskeRadnje.SudskaRadnja.PlaniraniZavrsetakDatum>
  <DomainObject.UcesnikSudskeRadnje.SudskaRadnja.PlaniraniPocetakDatum>
    <izvorni_sadrzaj>4. travnja 2016.</izvorni_sadrzaj>
    <derivirana_varijabla naziv="DomainObject.UcesnikSudskeRadnje.SudskaRadnja.PlaniraniPocetakDatum_1">4.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10:15</izvorni_sadrzaj>
    <derivirana_varijabla naziv="DomainObject.UcesnikSudskeRadnje.SudskaRadnja.PlaniraniPocetakVrijeme_1">10:15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FD GUMA jednostavno društvo s ograničenom odgovoornošću za proizvodnju, trgovinu i usluge, Bjelovar</izvorni_sadrzaj>
    <derivirana_varijabla naziv="DomainObject.Predmet.ProtustrankaFormated_1">  FD GUMA jednostavno društvo s ograničenom odgovoornošću za proizvodnju, trgovinu i usluge, Bjelovar</derivirana_varijabla>
  </DomainObject.Predmet.ProtustrankaFormated>
  <DomainObject.Predmet.ProtustrankaFormatedOIB>
    <izvorni_sadrzaj>  FD GUMA jednostavno društvo s ograničenom odgovoornošću za proizvodnju, trgovinu i usluge, Bjelovar, OIB 12598158878</izvorni_sadrzaj>
    <derivirana_varijabla naziv="DomainObject.Predmet.ProtustrankaFormatedOIB_1">  FD GUMA jednostavno društvo s ograničenom odgovoornošću za proizvodnju, trgovinu i usluge, Bjelovar, OIB 12598158878</derivirana_varijabla>
  </DomainObject.Predmet.ProtustrankaFormatedOIB>
  <DomainObject.Predmet.ProtustrankaFormatedWithAdress>
    <izvorni_sadrzaj> FD GUMA jednostavno društvo s ograničenom odgovoornošću za proizvodnju, trgovinu i usluge, Bjelovar, K. Š. Đalskog 13, 43000 Bjelovar</izvorni_sadrzaj>
    <derivirana_varijabla naziv="DomainObject.Predmet.ProtustrankaFormatedWithAdress_1"> FD GUMA jednostavno društvo s ograničenom odgovoornošću za proizvodnju, trgovinu i usluge, Bjelovar, K. Š. Đalskog 13, 43000 Bjelovar</derivirana_varijabla>
  </DomainObject.Predmet.ProtustrankaFormatedWithAdress>
  <DomainObject.Predmet.ProtustrankaFormatedWithAdressOIB>
    <izvorni_sadrzaj> FD GUMA jednostavno društvo s ograničenom odgovoornošću za proizvodnju, trgovinu i usluge, Bjelovar, OIB 12598158878, K. Š. Đalskog 13, 43000 Bjelovar</izvorni_sadrzaj>
    <derivirana_varijabla naziv="DomainObject.Predmet.ProtustrankaFormatedWithAdressOIB_1"> FD GUMA jednostavno društvo s ograničenom odgovoornošću za proizvodnju, trgovinu i usluge, Bjelovar, OIB 12598158878, K. Š. Đalskog 13, 43000 Bjelovar</derivirana_varijabla>
  </DomainObject.Predmet.ProtustrankaFormatedWithAdressOIB>
  <DomainObject.Predmet.ProtustrankaWithAdress>
    <izvorni_sadrzaj>FD GUMA jednostavno društvo s ograničenom odgovoornošću za proizvodnju, trgovinu i usluge, Bjelovar K. Š. Đalskog 13, 43000 Bjelovar</izvorni_sadrzaj>
    <derivirana_varijabla naziv="DomainObject.Predmet.ProtustrankaWithAdress_1">FD GUMA jednostavno društvo s ograničenom odgovoornošću za proizvodnju, trgovinu i usluge, Bjelovar K. Š. Đalskog 13, 43000 Bjelovar</derivirana_varijabla>
  </DomainObject.Predmet.ProtustrankaWithAdress>
  <DomainObject.Predmet.ProtustrankaWithAdressOIB>
    <izvorni_sadrzaj>FD GUMA jednostavno društvo s ograničenom odgovoornošću za proizvodnju, trgovinu i usluge, Bjelovar, OIB 12598158878, K. Š. Đalskog 13, 43000 Bjelovar</izvorni_sadrzaj>
    <derivirana_varijabla naziv="DomainObject.Predmet.ProtustrankaWithAdressOIB_1">FD GUMA jednostavno društvo s ograničenom odgovoornošću za proizvodnju, trgovinu i usluge, Bjelovar, OIB 12598158878, K. Š. Đalskog 13, 43000 Bjelovar</derivirana_varijabla>
  </DomainObject.Predmet.ProtustrankaWithAdressOIB>
  <DomainObject.Predmet.ProtustrankaNazivFormated>
    <izvorni_sadrzaj>FD GUMA jednostavno društvo s ograničenom odgovoornošću za proizvodnju, trgovinu i usluge, Bjelovar</izvorni_sadrzaj>
    <derivirana_varijabla naziv="DomainObject.Predmet.ProtustrankaNazivFormated_1">FD GUMA jednostavno društvo s ograničenom odgovoornošću za proizvodnju, trgovinu i usluge, Bjelovar</derivirana_varijabla>
  </DomainObject.Predmet.ProtustrankaNazivFormated>
  <DomainObject.Predmet.ProtustrankaNazivFormatedOIB>
    <izvorni_sadrzaj>FD GUMA jednostavno društvo s ograničenom odgovoornošću za proizvodnju, trgovinu i usluge, Bjelovar, OIB 12598158878</izvorni_sadrzaj>
    <derivirana_varijabla naziv="DomainObject.Predmet.ProtustrankaNazivFormatedOIB_1">FD GUMA jednostavno društvo s ograničenom odgovoornošću za proizvodnju, trgovinu i usluge, Bjelovar, OIB 12598158878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FD GUMA jednostavno društvo s ograničenom odgovoornošću za proizvodnju, trgovinu i usluge, Bjelovar</item>
    </izvorni_sadrzaj>
    <derivirana_varijabla naziv="DomainObject.Predmet.ProtuStrankaListFormated_1">
      <item>FD GUMA jednostavno društvo s ograničenom odgovoornošću za proizvodnju, trgovinu i usluge, Bjelovar</item>
    </derivirana_varijabla>
  </DomainObject.Predmet.ProtuStrankaListFormated>
  <DomainObject.Predmet.ProtuStrankaListFormatedOIB>
    <izvorni_sadrzaj>
      <item>FD GUMA jednostavno društvo s ograničenom odgovoornošću za proizvodnju, trgovinu i usluge, Bjelovar, OIB 12598158878</item>
    </izvorni_sadrzaj>
    <derivirana_varijabla naziv="DomainObject.Predmet.ProtuStrankaListFormatedOIB_1">
      <item>FD GUMA jednostavno društvo s ograničenom odgovoornošću za proizvodnju, trgovinu i usluge, Bjelovar, OIB 12598158878</item>
    </derivirana_varijabla>
  </DomainObject.Predmet.ProtuStrankaListFormatedOIB>
  <DomainObject.Predmet.ProtuStrankaListFormatedWithAdress>
    <izvorni_sadrzaj>
      <item>FD GUMA jednostavno društvo s ograničenom odgovoornošću za proizvodnju, trgovinu i usluge, Bjelovar, K. Š. Đalskog 13, 43000 Bjelovar</item>
    </izvorni_sadrzaj>
    <derivirana_varijabla naziv="DomainObject.Predmet.ProtuStrankaListFormatedWithAdress_1">
      <item>FD GUMA jednostavno društvo s ograničenom odgovoornošću za proizvodnju, trgovinu i usluge, Bjelovar, K. Š. Đalskog 13, 43000 Bjelovar</item>
    </derivirana_varijabla>
  </DomainObject.Predmet.ProtuStrankaListFormatedWithAdress>
  <DomainObject.Predmet.ProtuStrankaListFormatedWithAdressOIB>
    <izvorni_sadrzaj>
      <item>FD GUMA jednostavno društvo s ograničenom odgovoornošću za proizvodnju, trgovinu i usluge, Bjelovar, OIB 12598158878, K. Š. Đalskog 13, 43000 Bjelovar</item>
    </izvorni_sadrzaj>
    <derivirana_varijabla naziv="DomainObject.Predmet.ProtuStrankaListFormatedWithAdressOIB_1">
      <item>FD GUMA jednostavno društvo s ograničenom odgovoornošću za proizvodnju, trgovinu i usluge, Bjelovar, OIB 12598158878, K. Š. Đalskog 13, 43000 Bjelovar</item>
    </derivirana_varijabla>
  </DomainObject.Predmet.ProtuStrankaListFormatedWithAdressOIB>
  <DomainObject.Predmet.ProtuStrankaListNazivFormated>
    <izvorni_sadrzaj>
      <item>FD GUMA jednostavno društvo s ograničenom odgovoornošću za proizvodnju, trgovinu i usluge, Bjelovar</item>
    </izvorni_sadrzaj>
    <derivirana_varijabla naziv="DomainObject.Predmet.ProtuStrankaListNazivFormated_1">
      <item>FD GUMA jednostavno društvo s ograničenom odgovoornošću za proizvodnju, trgovinu i usluge, Bjelovar</item>
    </derivirana_varijabla>
  </DomainObject.Predmet.ProtuStrankaListNazivFormated>
  <DomainObject.Predmet.ProtuStrankaListNazivFormatedOIB>
    <izvorni_sadrzaj>
      <item>FD GUMA jednostavno društvo s ograničenom odgovoornošću za proizvodnju, trgovinu i usluge, Bjelovar, OIB 12598158878</item>
    </izvorni_sadrzaj>
    <derivirana_varijabla naziv="DomainObject.Predmet.ProtuStrankaListNazivFormatedOIB_1">
      <item>FD GUMA jednostavno društvo s ograničenom odgovoornošću za proizvodnju, trgovinu i usluge, Bjelovar, OIB 12598158878</item>
    </derivirana_varijabla>
  </DomainObject.Predmet.ProtuStrankaListNazivFormatedOIB>
  <DomainObject.Predmet.OstaliListFormated>
    <izvorni_sadrzaj>
      <item>Dragan Fištrović</item>
    </izvorni_sadrzaj>
    <derivirana_varijabla naziv="DomainObject.Predmet.OstaliListFormated_1">
      <item>Dragan Fištrović</item>
    </derivirana_varijabla>
  </DomainObject.Predmet.OstaliListFormated>
  <DomainObject.Predmet.OstaliListFormatedOIB>
    <izvorni_sadrzaj>
      <item>Dragan Fištrović, OIB 78365059900</item>
    </izvorni_sadrzaj>
    <derivirana_varijabla naziv="DomainObject.Predmet.OstaliListFormatedOIB_1">
      <item>Dragan Fištrović, OIB 78365059900</item>
    </derivirana_varijabla>
  </DomainObject.Predmet.OstaliListFormatedOIB>
  <DomainObject.Predmet.OstaliListFormatedWithAdress>
    <izvorni_sadrzaj>
      <item>Dragan Fištrović, K.Š. Đalskog 13., 43000 Bjelovar</item>
    </izvorni_sadrzaj>
    <derivirana_varijabla naziv="DomainObject.Predmet.OstaliListFormatedWithAdress_1">
      <item>Dragan Fištrović, K.Š. Đalskog 13., 43000 Bjelovar</item>
    </derivirana_varijabla>
  </DomainObject.Predmet.OstaliListFormatedWithAdress>
  <DomainObject.Predmet.OstaliListFormatedWithAdressOIB>
    <izvorni_sadrzaj>
      <item>Dragan Fištrović, OIB 78365059900, K.Š. Đalskog 13., 43000 Bjelovar</item>
    </izvorni_sadrzaj>
    <derivirana_varijabla naziv="DomainObject.Predmet.OstaliListFormatedWithAdressOIB_1">
      <item>Dragan Fištrović, OIB 78365059900, K.Š. Đalskog 13., 43000 Bjelovar</item>
    </derivirana_varijabla>
  </DomainObject.Predmet.OstaliListFormatedWithAdressOIB>
  <DomainObject.Predmet.OstaliListNazivFormated>
    <izvorni_sadrzaj>
      <item>Dragan Fištrović</item>
    </izvorni_sadrzaj>
    <derivirana_varijabla naziv="DomainObject.Predmet.OstaliListNazivFormated_1">
      <item>Dragan Fištrović</item>
    </derivirana_varijabla>
  </DomainObject.Predmet.OstaliListNazivFormated>
  <DomainObject.Predmet.OstaliListNazivFormatedOIB>
    <izvorni_sadrzaj>
      <item>Dragan Fištrović, OIB 78365059900</item>
    </izvorni_sadrzaj>
    <derivirana_varijabla naziv="DomainObject.Predmet.OstaliListNazivFormatedOIB_1">
      <item>Dragan Fištrović, OIB 78365059900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FD GUMA jednostavno društvo s ograničenom odgovoornošću za proizvodnju, trgovinu i usluge, Bjelovar</izvorni_sadrzaj>
    <derivirana_varijabla naziv="DomainObject.Predmet.ProtustrankaIDrugi_1">FD GUMA jednostavno društvo s ograničenom odgovoornošću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FD GUMA jednostavno društvo s ograničenom odgovoornošću za proizvodnju, trgovinu i usluge, Bjelovar, OIB 12598158878, K. Š. Đalskog 13, 43000 Bjelovar</izvorni_sadrzaj>
    <derivirana_varijabla naziv="DomainObject.Predmet.ProtustrankaIDrugiAdressOIB_1">FD GUMA jednostavno društvo s ograničenom odgovoornošću za proizvodnju, trgovinu i usluge, Bjelovar, OIB 12598158878, K. Š. Đalskog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FD GUMA jednostavno društvo s ograničenom odgovoornošću za proizvodnju, trgovinu i usluge, Bjelovar</item>
      <item>Dragan Fištrović</item>
    </izvorni_sadrzaj>
    <derivirana_varijabla naziv="DomainObject.Predmet.SudioniciListNaziv_1">
      <item>FINA, RC ZAGREB, Podružnica Bjelovar</item>
      <item>FD GUMA jednostavno društvo s ograničenom odgovoornošću za proizvodnju, trgovinu i usluge, Bjelovar</item>
      <item>Dragan Fištrović</item>
    </derivirana_varijabla>
  </DomainObject.Predmet.SudioniciListNaziv>
  <DomainObject.Predmet.SudioniciListAdressOIB>
    <izvorni_sadrzaj>
      <item>FINA, RC ZAGREB, Podružnica Bjelovar, OIB 85821130368, F. Supila 4,43000 Bjelovar</item>
      <item>FD GUMA jednostavno društvo s ograničenom odgovoornošću za proizvodnju, trgovinu i usluge, Bjelovar, OIB 12598158878, K. Š. Đalskog 13,43000 Bjelovar</item>
      <item>Dragan Fištrović, OIB 78365059900, K.Š. Đalskog 13.,43000 Bjelovar</item>
    </izvorni_sadrzaj>
    <derivirana_varijabla naziv="DomainObject.Predmet.SudioniciListAdressOIB_1">
      <item>FINA, RC ZAGREB, Podružnica Bjelovar, OIB 85821130368, F. Supila 4,43000 Bjelovar</item>
      <item>FD GUMA jednostavno društvo s ograničenom odgovoornošću za proizvodnju, trgovinu i usluge, Bjelovar, OIB 12598158878, K. Š. Đalskog 13,43000 Bjelovar</item>
      <item>Dragan Fištrović, OIB 78365059900, K.Š. Đalskog 13.,43000 Bjelovar</item>
    </derivirana_varijabla>
  </DomainObject.Predmet.SudioniciListAdressOIB>
  <DomainObject.UcesnikSudskeRadnje.NazivFormated>
    <izvorni_sadrzaj>FD GUMA jednostavno društvo s ograničenom odgovoornošću za proizvodnju, trgovinu i usluge, Bjelovar, OIB 12598158878, K. Š. Đalskog 13,43000 Bjelovar</izvorni_sadrzaj>
    <derivirana_varijabla naziv="DomainObject.UcesnikSudskeRadnje.NazivFormated_1">FD GUMA jednostavno društvo s ograničenom odgovoornošću za proizvodnju, trgovinu i usluge, Bjelovar, OIB 12598158878, K. Š. Đalskog 13,43000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DA3DC-7E22-478F-87B9-07E330D89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1926</properties:Characters>
  <properties:Lines>77</properties:Lines>
  <properties:Paragraphs>22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2016-03-15T12:17:00Z</cp:lastPrinted>
  <dcterms:modified xmlns:xsi="http://www.w3.org/2001/XMLSchema-instance" xsi:type="dcterms:W3CDTF">2016-03-15T12:17:00Z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FD GUMA jednostavno društvo s ograničenom odgovoornošću za proizvodnju, trgovinu i usluge,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