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3801" w14:paraId="e443801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0C553D">
        <w:rPr>
          <w:sz w:val="22"/>
          <w:szCs w:val="22"/>
        </w:rPr>
        <w:t>582</w:t>
      </w:r>
      <w:r w:rsidR="00971FD9">
        <w:rPr>
          <w:sz w:val="22"/>
          <w:szCs w:val="22"/>
        </w:rPr>
        <w:t>/18-3</w:t>
      </w:r>
      <w:r w:rsidR="00EB4BA7">
        <w:rPr>
          <w:sz w:val="22"/>
          <w:szCs w:val="22"/>
        </w:rPr>
        <w:t xml:space="preserve">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562CF7" w:rsidR="0001726C">
      <w:pPr>
        <w:pStyle w:val="Tijeloteksta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 xml:space="preserve">banjskih žrtava 1995. 1, Zagreb, OIB 85821130368, </w:t>
      </w:r>
      <w:r w:rsidR="007D0C6B">
        <w:t xml:space="preserve"> </w:t>
      </w:r>
      <w:r w:rsidR="00562CF7">
        <w:t xml:space="preserve"> </w:t>
      </w:r>
      <w:r>
        <w:t xml:space="preserve">za otvaranje stečajnog postupka nad dužnikom </w:t>
      </w:r>
      <w:r w:rsidR="00697A8C" w:rsidRPr="00697A8C">
        <w:t xml:space="preserve">ALFA USORA j.d.o.o </w:t>
      </w:r>
      <w:r w:rsidR="00697A8C">
        <w:t xml:space="preserve">Sesvete, Zagrebačka ulica 148, OIB </w:t>
      </w:r>
      <w:r w:rsidR="00697A8C" w:rsidRPr="00697A8C">
        <w:t xml:space="preserve">46816075084 </w:t>
      </w:r>
      <w:r w:rsidR="00697A8C">
        <w:t xml:space="preserve">, MBS </w:t>
      </w:r>
      <w:r w:rsidR="003D43B8" w:rsidRPr="003D43B8">
        <w:t>080984072</w:t>
      </w:r>
      <w:r w:rsidR="003D43B8">
        <w:t xml:space="preserve">, </w:t>
      </w:r>
      <w:r w:rsidR="007D0C6B">
        <w:t xml:space="preserve">dana 13. srpnja 2018.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3D43B8">
        <w:t xml:space="preserve">Ankica Petrović, OIB </w:t>
      </w:r>
      <w:r w:rsidR="003D43B8" w:rsidRPr="003D43B8">
        <w:t>11578431951</w:t>
      </w:r>
      <w:r w:rsidR="003D43B8">
        <w:t>, Sesvete, Ulica Anke Krizmanić 10,</w:t>
      </w:r>
      <w:r>
        <w:t xml:space="preserve">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983BCA">
        <w:t>582-18</w:t>
      </w:r>
      <w:r w:rsidR="008F79EC">
        <w:t xml:space="preserve">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>a novčani iznos od 5.000,00 kn,</w:t>
      </w:r>
      <w:r>
        <w:t xml:space="preserve"> za koji je određena ovrha, zaplijeni i prenese na žiro račun Trgovačkog suda u Osijeku broj HR31 2390 0011 3000 0020 0 s pozivom na  broj HR05 272-</w:t>
      </w:r>
      <w:r w:rsidR="00983BCA">
        <w:t>582-18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BB7092" w:rsidR="00847D9A" w:rsidRPr="00847D9A">
      <w:pPr>
        <w:pStyle w:val="Tijeloteksta"/>
        <w:ind w:firstLine="708"/>
      </w:pPr>
      <w:r w:rsidRPr="00847D9A">
        <w:t xml:space="preserve">FINA Regionalni centar Zagreb je </w:t>
      </w:r>
      <w:r w:rsidR="00983BCA">
        <w:t>7. kolovoza 2</w:t>
      </w:r>
      <w:r w:rsidRPr="00847D9A">
        <w:t xml:space="preserve">017. dostavila Trgovačkom sudu u Zagrebu prijedlog za otvaranje stečajnog postupka nad dužnikom </w:t>
      </w:r>
      <w:r w:rsidR="00983BCA">
        <w:t>ALFA USORA j.d.o.o Sesvete, Zagreb</w:t>
      </w:r>
      <w:r w:rsidR="00FF5BB5">
        <w:t>ačka ulica 148, OIB 46816075084</w:t>
      </w:r>
      <w:r w:rsidR="00983BCA">
        <w:t xml:space="preserve">, MBS 080984072  </w:t>
      </w:r>
      <w:r w:rsidRPr="00847D9A">
        <w:t>Klasa: 110-07/17-</w:t>
      </w:r>
      <w:r w:rsidRPr="00847D9A">
        <w:lastRenderedPageBreak/>
        <w:t xml:space="preserve">01/04, </w:t>
      </w:r>
      <w:proofErr w:type="spellStart"/>
      <w:r w:rsidRPr="00847D9A">
        <w:t>Ur.broj</w:t>
      </w:r>
      <w:proofErr w:type="spellEnd"/>
      <w:r w:rsidRPr="00847D9A">
        <w:t>: 04-06-17-</w:t>
      </w:r>
      <w:r w:rsidR="00CA39E6" w:rsidRPr="00847D9A">
        <w:t>4</w:t>
      </w:r>
      <w:r w:rsidR="00FF5BB5">
        <w:t xml:space="preserve">018 </w:t>
      </w:r>
      <w:r w:rsidR="00847D9A" w:rsidRPr="00847D9A">
        <w:t xml:space="preserve"> jer na dan </w:t>
      </w:r>
      <w:r w:rsidR="00FF5BB5">
        <w:t xml:space="preserve">2. kolovoza 2017. </w:t>
      </w:r>
      <w:r w:rsidR="00847D9A" w:rsidRPr="00847D9A">
        <w:t xml:space="preserve"> ima evidentirane neizvršene osnove za plaćanje u neprekinutom razdoblju od 120 dana u ukupnom iznosu od </w:t>
      </w:r>
      <w:r w:rsidR="00FF5BB5">
        <w:t>119.259,32</w:t>
      </w:r>
      <w:r w:rsidR="00847D9A" w:rsidRPr="00847D9A">
        <w:t xml:space="preserve"> kn.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 w:rsidRPr="00847D9A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832751">
      <w:pPr>
        <w:tabs>
          <w:tab w:pos="4392" w:val="center"/>
          <w:tab w:pos="6390" w:val="left"/>
        </w:tabs>
      </w:pPr>
      <w:r>
        <w:tab/>
        <w:t xml:space="preserve">U Osijeku </w:t>
      </w:r>
      <w:r w:rsidR="00217E66">
        <w:t xml:space="preserve">13. srpnja 2018.                    </w:t>
      </w:r>
    </w:p>
    <w:p w:rsidRDefault="002621F6" w:rsidP="00832751" w:rsidR="002621F6"/>
    <w:p w:rsidRDefault="00735CAE" w:rsidP="00735CAE" w:rsidR="00735CAE"/>
    <w:p w:rsidRDefault="00735CAE" w:rsidP="00832751" w:rsidR="00735CAE"/>
    <w:p w:rsidRDefault="00735CAE" w:rsidP="00832751" w:rsidR="00735CAE"/>
    <w:p w:rsidRDefault="002621F6" w:rsidP="002621F6" w:rsidR="002621F6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2621F6" w:rsidP="002621F6" w:rsidR="002621F6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2621F6" w:rsidP="002621F6" w:rsidR="002621F6"/>
    <w:p w:rsidRDefault="002621F6" w:rsidP="002621F6" w:rsidR="002621F6">
      <w:pPr>
        <w:ind w:firstLine="720" w:left="5760"/>
      </w:pPr>
    </w:p>
    <w:p w:rsidRDefault="002621F6" w:rsidP="002621F6" w:rsidR="002621F6">
      <w:pPr>
        <w:jc w:val="both"/>
      </w:pPr>
      <w:r>
        <w:t xml:space="preserve">NAPUTAK  O PRAVNOM LIJEKU </w:t>
      </w:r>
    </w:p>
    <w:p w:rsidRDefault="002621F6" w:rsidP="002621F6" w:rsidR="002621F6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jc w:val="both"/>
      </w:pPr>
    </w:p>
    <w:p w:rsidRDefault="002621F6" w:rsidP="002621F6" w:rsidR="002621F6">
      <w:pPr>
        <w:tabs>
          <w:tab w:pos="6075" w:val="left"/>
        </w:tabs>
      </w:pPr>
      <w:r>
        <w:t>DNA</w:t>
      </w:r>
      <w:r>
        <w:tab/>
      </w:r>
    </w:p>
    <w:p w:rsidRDefault="002621F6" w:rsidP="002621F6" w:rsidR="002621F6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2621F6" w:rsidP="002621F6" w:rsidR="002621F6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621F6" w:rsidP="002621F6" w:rsidR="002621F6">
      <w:pPr>
        <w:numPr>
          <w:ilvl w:val="0"/>
          <w:numId w:val="13"/>
        </w:numPr>
      </w:pPr>
      <w:r>
        <w:t>FINA po pravomoćnosti</w:t>
      </w:r>
    </w:p>
    <w:p w:rsidRDefault="002621F6" w:rsidP="002621F6" w:rsidR="002621F6">
      <w:pPr>
        <w:numPr>
          <w:ilvl w:val="0"/>
          <w:numId w:val="13"/>
        </w:numPr>
      </w:pPr>
      <w:r>
        <w:t>31.7.</w:t>
      </w:r>
    </w:p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2621F6" w:rsidP="00832751" w:rsidR="002621F6"/>
    <w:p w:rsidRDefault="007E6D1A" w:rsidP="007B122D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22D" w:rsidP="00547DC7" w:rsidR="00547DC7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  3 St-</w:t>
    </w:r>
    <w:r w:rsidR="000C553D">
      <w:t>582</w:t>
    </w:r>
    <w:r w:rsidR="00BB7092">
      <w:t xml:space="preserve">/18-3     </w:t>
    </w:r>
  </w:p>
  <w:p w:rsidRDefault="00432124" w:rsidP="00547DC7" w:rsidR="00432124">
    <w:pPr>
      <w:pStyle w:val="Zaglavlje"/>
      <w:tabs>
        <w:tab w:pos="4536" w:val="clear"/>
        <w:tab w:pos="9072" w:val="clear"/>
        <w:tab w:pos="-3828" w:val="righ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40E3F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43B8"/>
    <w:rsid w:val="003D770E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E1F0C"/>
    <w:rsid w:val="006E210F"/>
    <w:rsid w:val="006E66B3"/>
    <w:rsid w:val="006F3982"/>
    <w:rsid w:val="007218C3"/>
    <w:rsid w:val="00723D92"/>
    <w:rsid w:val="0073010A"/>
    <w:rsid w:val="007310CC"/>
    <w:rsid w:val="00735CAE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B122D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499F"/>
    <w:rsid w:val="00977559"/>
    <w:rsid w:val="00980E4D"/>
    <w:rsid w:val="00983BCA"/>
    <w:rsid w:val="009A14C7"/>
    <w:rsid w:val="009A412B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A39E6"/>
    <w:rsid w:val="00CE4CFB"/>
    <w:rsid w:val="00D022CE"/>
    <w:rsid w:val="00D231AE"/>
    <w:rsid w:val="00D24D2F"/>
    <w:rsid w:val="00D97782"/>
    <w:rsid w:val="00DA4636"/>
    <w:rsid w:val="00DA6482"/>
    <w:rsid w:val="00DD39C0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2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2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2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2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1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2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2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2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2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St-582/2018</izvorni_sadrzaj>
    <derivirana_varijabla naziv="DomainObject.Predmet.OznakaBroj_1">St-582/2018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 o sudovima</izvorni_sadrzaj>
    <derivirana_varijabla naziv="DomainObject.Predmet.PrimjedbaSuca_1">ustup po čl. 11 Zakona  o sudovima</derivirana_varijabla>
  </DomainObject.Predmet.PrimjedbaSuca>
  <DomainObject.Predmet.ProtustrankaFormated>
    <izvorni_sadrzaj>  ALFA USORA j.d.o.o.</izvorni_sadrzaj>
    <derivirana_varijabla naziv="DomainObject.Predmet.ProtustrankaFormated_1">  ALFA USORA j.d.o.o.</derivirana_varijabla>
  </DomainObject.Predmet.ProtustrankaFormated>
  <DomainObject.Predmet.ProtustrankaFormatedOIB>
    <izvorni_sadrzaj>  ALFA USORA j.d.o.o., OIB 46816075084</izvorni_sadrzaj>
    <derivirana_varijabla naziv="DomainObject.Predmet.ProtustrankaFormatedOIB_1">  ALFA USORA j.d.o.o., OIB 46816075084</derivirana_varijabla>
  </DomainObject.Predmet.ProtustrankaFormatedOIB>
  <DomainObject.Predmet.ProtustrankaFormatedWithAdress>
    <izvorni_sadrzaj> ALFA USORA j.d.o.o., Zagrebačka ulica 148, 10360 Sesvete</izvorni_sadrzaj>
    <derivirana_varijabla naziv="DomainObject.Predmet.ProtustrankaFormatedWithAdress_1"> ALFA USORA j.d.o.o., Zagrebačka ulica 148, 10360 Sesvete</derivirana_varijabla>
  </DomainObject.Predmet.ProtustrankaFormatedWithAdress>
  <DomainObject.Predmet.ProtustrankaFormatedWithAdressOIB>
    <izvorni_sadrzaj> ALFA USORA j.d.o.o., OIB 46816075084, Zagrebačka ulica 148, 10360 Sesvete</izvorni_sadrzaj>
    <derivirana_varijabla naziv="DomainObject.Predmet.ProtustrankaFormatedWithAdressOIB_1"> ALFA USORA j.d.o.o., OIB 46816075084, Zagrebačka ulica 148, 10360 Sesvete</derivirana_varijabla>
  </DomainObject.Predmet.ProtustrankaFormatedWithAdressOIB>
  <DomainObject.Predmet.ProtustrankaWithAdress>
    <izvorni_sadrzaj>ALFA USORA j.d.o.o. Zagrebačka ulica 148, 10360 Sesvete</izvorni_sadrzaj>
    <derivirana_varijabla naziv="DomainObject.Predmet.ProtustrankaWithAdress_1">ALFA USORA j.d.o.o. Zagrebačka ulica 148, 10360 Sesvete</derivirana_varijabla>
  </DomainObject.Predmet.ProtustrankaWithAdress>
  <DomainObject.Predmet.ProtustrankaWithAdressOIB>
    <izvorni_sadrzaj>ALFA USORA j.d.o.o., OIB 46816075084, Zagrebačka ulica 148, 10360 Sesvete</izvorni_sadrzaj>
    <derivirana_varijabla naziv="DomainObject.Predmet.ProtustrankaWithAdressOIB_1">ALFA USORA j.d.o.o., OIB 46816075084, Zagrebačka ulica 148, 10360 Sesvete</derivirana_varijabla>
  </DomainObject.Predmet.ProtustrankaWithAdressOIB>
  <DomainObject.Predmet.ProtustrankaNazivFormated>
    <izvorni_sadrzaj>ALFA USORA j.d.o.o.</izvorni_sadrzaj>
    <derivirana_varijabla naziv="DomainObject.Predmet.ProtustrankaNazivFormated_1">ALFA USORA j.d.o.o.</derivirana_varijabla>
  </DomainObject.Predmet.ProtustrankaNazivFormated>
  <DomainObject.Predmet.ProtustrankaNazivFormatedOIB>
    <izvorni_sadrzaj>ALFA USORA j.d.o.o., OIB 46816075084</izvorni_sadrzaj>
    <derivirana_varijabla naziv="DomainObject.Predmet.ProtustrankaNazivFormatedOIB_1">ALFA USORA j.d.o.o., OIB 46816075084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USORA j.d.o.o.</item>
    </izvorni_sadrzaj>
    <derivirana_varijabla naziv="DomainObject.Predmet.ProtuStrankaListFormated_1">
      <item>ALFA USORA j.d.o.o.</item>
    </derivirana_varijabla>
  </DomainObject.Predmet.ProtuStrankaListFormated>
  <DomainObject.Predmet.ProtuStrankaListFormatedOIB>
    <izvorni_sadrzaj>
      <item>ALFA USORA j.d.o.o., OIB 46816075084</item>
    </izvorni_sadrzaj>
    <derivirana_varijabla naziv="DomainObject.Predmet.ProtuStrankaListFormatedOIB_1">
      <item>ALFA USORA j.d.o.o., OIB 46816075084</item>
    </derivirana_varijabla>
  </DomainObject.Predmet.ProtuStrankaListFormatedOIB>
  <DomainObject.Predmet.ProtuStrankaListFormatedWithAdress>
    <izvorni_sadrzaj>
      <item>ALFA USORA j.d.o.o., Zagrebačka ulica 148, 10360 Sesvete</item>
    </izvorni_sadrzaj>
    <derivirana_varijabla naziv="DomainObject.Predmet.ProtuStrankaListFormatedWithAdress_1">
      <item>ALFA USORA j.d.o.o., Zagrebačka ulica 148, 10360 Sesvete</item>
    </derivirana_varijabla>
  </DomainObject.Predmet.ProtuStrankaListFormatedWithAdress>
  <DomainObject.Predmet.ProtuStrankaListFormatedWithAdressOIB>
    <izvorni_sadrzaj>
      <item>ALFA USORA j.d.o.o., OIB 46816075084, Zagrebačka ulica 148, 10360 Sesvete</item>
    </izvorni_sadrzaj>
    <derivirana_varijabla naziv="DomainObject.Predmet.ProtuStrankaListFormatedWithAdressOIB_1">
      <item>ALFA USORA j.d.o.o., OIB 46816075084, Zagrebačka ulica 148, 10360 Sesvete</item>
    </derivirana_varijabla>
  </DomainObject.Predmet.ProtuStrankaListFormatedWithAdressOIB>
  <DomainObject.Predmet.ProtuStrankaListNazivFormated>
    <izvorni_sadrzaj>
      <item>ALFA USORA j.d.o.o.</item>
    </izvorni_sadrzaj>
    <derivirana_varijabla naziv="DomainObject.Predmet.ProtuStrankaListNazivFormated_1">
      <item>ALFA USORA j.d.o.o.</item>
    </derivirana_varijabla>
  </DomainObject.Predmet.ProtuStrankaListNazivFormated>
  <DomainObject.Predmet.ProtuStrankaListNazivFormatedOIB>
    <izvorni_sadrzaj>
      <item>ALFA USORA j.d.o.o., OIB 46816075084</item>
    </izvorni_sadrzaj>
    <derivirana_varijabla naziv="DomainObject.Predmet.ProtuStrankaListNazivFormatedOIB_1">
      <item>ALFA USORA j.d.o.o., OIB 46816075084</item>
    </derivirana_varijabla>
  </DomainObject.Predmet.ProtuStrankaListNazivFormatedOIB>
  <DomainObject.Predmet.OstaliListFormated>
    <izvorni_sadrzaj>
      <item>Ankica Petrović</item>
    </izvorni_sadrzaj>
    <derivirana_varijabla naziv="DomainObject.Predmet.OstaliListFormated_1">
      <item>Ankica Petrović</item>
    </derivirana_varijabla>
  </DomainObject.Predmet.OstaliListFormated>
  <DomainObject.Predmet.OstaliListFormatedOIB>
    <izvorni_sadrzaj>
      <item>Ankica Petrović, OIB 11578431951</item>
    </izvorni_sadrzaj>
    <derivirana_varijabla naziv="DomainObject.Predmet.OstaliListFormatedOIB_1">
      <item>Ankica Petrović, OIB 11578431951</item>
    </derivirana_varijabla>
  </DomainObject.Predmet.OstaliListFormatedOIB>
  <DomainObject.Predmet.OstaliListFormatedWithAdress>
    <izvorni_sadrzaj>
      <item>Ankica Petrović, Ulica Anke Krizmanić 10, 10360 Sesvete</item>
    </izvorni_sadrzaj>
    <derivirana_varijabla naziv="DomainObject.Predmet.OstaliListFormatedWithAdress_1">
      <item>Ankica Petrović, Ulica Anke Krizmanić 10, 10360 Sesvete</item>
    </derivirana_varijabla>
  </DomainObject.Predmet.OstaliListFormatedWithAdress>
  <DomainObject.Predmet.OstaliListFormatedWithAdressOIB>
    <izvorni_sadrzaj>
      <item>Ankica Petrović, OIB 11578431951, Ulica Anke Krizmanić 10, 10360 Sesvete</item>
    </izvorni_sadrzaj>
    <derivirana_varijabla naziv="DomainObject.Predmet.OstaliListFormatedWithAdressOIB_1">
      <item>Ankica Petrović, OIB 11578431951, Ulica Anke Krizmanić 10, 10360 Sesvete</item>
    </derivirana_varijabla>
  </DomainObject.Predmet.OstaliListFormatedWithAdressOIB>
  <DomainObject.Predmet.OstaliListNazivFormated>
    <izvorni_sadrzaj>
      <item>Ankica Petrović</item>
    </izvorni_sadrzaj>
    <derivirana_varijabla naziv="DomainObject.Predmet.OstaliListNazivFormated_1">
      <item>Ankica Petrović</item>
    </derivirana_varijabla>
  </DomainObject.Predmet.OstaliListNazivFormated>
  <DomainObject.Predmet.OstaliListNazivFormatedOIB>
    <izvorni_sadrzaj>
      <item>Ankica Petrović, OIB 11578431951</item>
    </izvorni_sadrzaj>
    <derivirana_varijabla naziv="DomainObject.Predmet.OstaliListNazivFormatedOIB_1">
      <item>Ankica Petrović, OIB 11578431951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USORA j.d.o.o.</izvorni_sadrzaj>
    <derivirana_varijabla naziv="DomainObject.Predmet.ProtustrankaIDrugi_1">ALFA USORA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USORA j.d.o.o., OIB 46816075084, Zagrebačka ulica 148, 10360 Sesvete</izvorni_sadrzaj>
    <derivirana_varijabla naziv="DomainObject.Predmet.ProtustrankaIDrugiAdressOIB_1">ALFA USORA j.d.o.o., OIB 46816075084, Zagrebačka ulica 148,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USORA j.d.o.o.</item>
      <item>FINA Regionalni centar Zagreb</item>
      <item>Ankica Petrović</item>
    </izvorni_sadrzaj>
    <derivirana_varijabla naziv="DomainObject.Predmet.SudioniciListNaziv_1">
      <item>ALFA USORA j.d.o.o.</item>
      <item>FINA Regionalni centar Zagreb</item>
      <item>Ankica Petrović</item>
    </derivirana_varijabla>
  </DomainObject.Predmet.SudioniciListNaziv>
  <DomainObject.Predmet.SudioniciListAdressOIB>
    <izvorni_sadrzaj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izvorni_sadrzaj>
    <derivirana_varijabla naziv="DomainObject.Predmet.SudioniciListAdressOIB_1">
      <item>ALFA USORA j.d.o.o., OIB 46816075084, Zagrebačka ulica 148,10360 Sesvete</item>
      <item>FINA Regionalni centar Zagreb, OIB 85821130368, Trg svibanjskih žrtava 1995. 1,10000 Zagreb</item>
      <item>Ankica Petrović, OIB 11578431951, Ulica Anke Krizmanić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46816075084</item>
      <item>, OIB 85821130368</item>
      <item>, OIB 11578431951</item>
    </izvorni_sadrzaj>
    <derivirana_varijabla naziv="DomainObject.Predmet.SudioniciListNazivOIB_1">
      <item>, OIB 46816075084</item>
      <item>, OIB 85821130368</item>
      <item>, OIB 11578431951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3F519B-B7F8-47D5-9DB2-9480E9EA2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3154</properties:Characters>
  <properties:Lines>98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2018-07-13T12:22:00Z</dcterms:created>
  <dc:creator>Korisnik</dc:creator>
  <cp:lastModifiedBy>Sanja Ban</cp:lastModifiedBy>
  <cp:lastPrinted>2018-07-13T12:22:00Z</cp:lastPrinted>
  <dcterms:modified xmlns:xsi="http://www.w3.org/2001/XMLSchema-instance" xsi:type="dcterms:W3CDTF">2018-07-13T12:23:00Z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(St-582-18   Rješenje trošak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