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8577" w14:paraId="75b857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F3CC1">
        <w:rPr>
          <w:rFonts w:cs="Times New Roman" w:eastAsia="Times New Roman"/>
          <w:noProof/>
          <w:szCs w:val="20"/>
          <w:lang w:eastAsia="hr-HR"/>
        </w:rPr>
        <w:t xml:space="preserve">                5. St-1401/2016-2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3CC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F3CC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3CC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F3CC1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FORANTE d.o.o. za proizvodnju, trgovinu i usluge, Velika Pisanica, Ulica hrvatskih mučenika 34, MBS: 080673519, OIB: 98979432898, 12. prosinca</w:t>
      </w:r>
      <w:r w:rsidRPr="00CF3CC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r i j e š i o   j e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FORANTE d.o.o. za proizvodnju, trgovinu i usluge, Velika Pisanica, Ulica hrvatskih mučenika 34, MBS: 080673519, OIB: 98979432898.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12. siječnja 2017. u 9,00 sati u ovome sudu u Bjelovaru, Šetalište dr. </w:t>
      </w:r>
      <w:proofErr w:type="spellStart"/>
      <w:r w:rsidRPr="00CF3CC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F3CC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F3CC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F3CC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- zakonski zastupnik dužnika Tomislav Jurić.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III. Nalaže se zakonskom zastupniku dužnika Tomislavu Juriću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Obrazloženje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st.2. Stečajnog zakona (Narodne novine br. 71/15), 8. studenog 2016. podnijela prijedlog za otvaranje stečajnog postupka nad dužnikom </w:t>
      </w:r>
      <w:r w:rsidRPr="00CF3CC1">
        <w:rPr>
          <w:rFonts w:cs="Times New Roman" w:eastAsia="Times New Roman"/>
          <w:szCs w:val="20"/>
          <w:lang w:eastAsia="hr-HR"/>
        </w:rPr>
        <w:t>FORANTE d.o.o. za proizvodnju, trgovinu i usluge, Velika Pisanica</w:t>
      </w:r>
      <w:r w:rsidRPr="00CF3CC1">
        <w:rPr>
          <w:rFonts w:cs="Times New Roman" w:eastAsia="Times New Roman"/>
          <w:noProof/>
          <w:szCs w:val="20"/>
          <w:lang w:eastAsia="hr-HR"/>
        </w:rPr>
        <w:t>.</w:t>
      </w:r>
      <w:r w:rsidRPr="00CF3CC1">
        <w:rPr>
          <w:rFonts w:cs="Times New Roman" w:eastAsia="Times New Roman"/>
          <w:szCs w:val="20"/>
          <w:lang w:eastAsia="hr-HR"/>
        </w:rPr>
        <w:t xml:space="preserve"> U prijedlogu navodi da na dan 4. studenog 2016. dužnik u Očevidniku redoslijeda osnova za plaćanje ima evidentirane neizvršene osnove za plaćanje u neprekinutom razdoblju od 120 dana, u </w:t>
      </w:r>
      <w:r w:rsidRPr="00CF3CC1">
        <w:rPr>
          <w:rFonts w:cs="Times New Roman" w:eastAsia="Times New Roman"/>
          <w:szCs w:val="20"/>
          <w:lang w:eastAsia="hr-HR"/>
        </w:rPr>
        <w:lastRenderedPageBreak/>
        <w:t xml:space="preserve">ukupnom iznosu od 9.133,95 kn, u koji iznos je uračunata kamata i naknada Financijske agencije za provedbu ovrhe na novčanim sredstvima. Prema podacima koje je FINI dostavio Hrvatski zavod za mirovinsko osiguranje </w:t>
      </w:r>
      <w:r w:rsidRPr="00CF3CC1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U Bjelovaru, </w:t>
      </w:r>
      <w:r w:rsidRPr="00CF3CC1">
        <w:rPr>
          <w:rFonts w:cs="Times New Roman" w:eastAsia="Times New Roman"/>
          <w:noProof/>
          <w:szCs w:val="20"/>
          <w:lang w:eastAsia="hr-HR"/>
        </w:rPr>
        <w:t>12. prosinca 2016.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     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F3CC1">
        <w:rPr>
          <w:rFonts w:cs="Times New Roman" w:eastAsia="Times New Roman"/>
          <w:szCs w:val="20"/>
          <w:lang w:eastAsia="hr-HR"/>
        </w:rPr>
        <w:t>Rj</w:t>
      </w:r>
      <w:proofErr w:type="spellEnd"/>
      <w:r w:rsidRPr="00CF3CC1">
        <w:rPr>
          <w:rFonts w:cs="Times New Roman" w:eastAsia="Times New Roman"/>
          <w:szCs w:val="20"/>
          <w:lang w:eastAsia="hr-HR"/>
        </w:rPr>
        <w:t>.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               e-oglasna ploča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F3CC1">
        <w:rPr>
          <w:rFonts w:cs="Times New Roman" w:eastAsia="Times New Roman"/>
          <w:szCs w:val="20"/>
          <w:lang w:eastAsia="hr-HR"/>
        </w:rPr>
        <w:t>Sc</w:t>
      </w:r>
      <w:proofErr w:type="spellEnd"/>
      <w:r w:rsidRPr="00CF3CC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3CC1">
        <w:rPr>
          <w:rFonts w:cs="Times New Roman" w:eastAsia="Times New Roman"/>
          <w:szCs w:val="20"/>
          <w:lang w:eastAsia="hr-HR"/>
        </w:rPr>
        <w:t xml:space="preserve">Bj.12.12.2016.      </w:t>
      </w: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3CC1" w:rsidP="00CF3CC1" w:rsidR="00CF3CC1" w:rsidRPr="00CF3C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CC1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0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St-1401/2016-2</izvorni_sadrzaj>
    <derivirana_varijabla naziv="DomainObject.Oznaka_1">St-1401/2016-2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FORANTE d.o.o. za proizvodnju, trgovinu i usluge</izvorni_sadrzaj>
    <derivirana_varijabla naziv="DomainObject.Predmet.ProtustrankaFormated_1">  FORANTE d.o.o. za proizvodnju, trgovinu i usluge</derivirana_varijabla>
  </DomainObject.Predmet.ProtustrankaFormated>
  <DomainObject.Predmet.ProtustrankaFormatedOIB>
    <izvorni_sadrzaj>  FORANTE d.o.o. za proizvodnju, trgovinu i usluge, OIB 98979432898</izvorni_sadrzaj>
    <derivirana_varijabla naziv="DomainObject.Predmet.ProtustrankaFormatedOIB_1">  FORANTE d.o.o. za proizvodnju, trgovinu i usluge, OIB 98979432898</derivirana_varijabla>
  </DomainObject.Predmet.ProtustrankaFormatedOIB>
  <DomainObject.Predmet.ProtustrankaFormatedWithAdress>
    <izvorni_sadrzaj> FORANTE d.o.o. za proizvodnju, trgovinu i usluge, Ulica hrvatskih mučenika 34, 43270 Velika Pisanica</izvorni_sadrzaj>
    <derivirana_varijabla naziv="DomainObject.Predmet.ProtustrankaFormatedWithAdress_1"> FORANTE d.o.o. za proizvodnju, trgovinu i usluge, Ulica hrvatskih mučenika 34, 43270 Velika Pisanica</derivirana_varijabla>
  </DomainObject.Predmet.ProtustrankaFormatedWithAdress>
  <DomainObject.Predmet.ProtustrankaFormatedWithAdressOIB>
    <izvorni_sadrzaj> FORANTE d.o.o. za proizvodnju, trgovinu i usluge, OIB 98979432898, Ulica hrvatskih mučenika 34, 43270 Velika Pisanica</izvorni_sadrzaj>
    <derivirana_varijabla naziv="DomainObject.Predmet.ProtustrankaFormatedWithAdressOIB_1"> FORANTE d.o.o. za proizvodnju, trgovinu i usluge, OIB 98979432898, Ulica hrvatskih mučenika 34, 43270 Velika Pisanica</derivirana_varijabla>
  </DomainObject.Predmet.ProtustrankaFormatedWithAdressOIB>
  <DomainObject.Predmet.ProtustrankaWithAdress>
    <izvorni_sadrzaj>FORANTE d.o.o. za proizvodnju, trgovinu i usluge Ulica hrvatskih mučenika 34, 43270 Velika Pisanica</izvorni_sadrzaj>
    <derivirana_varijabla naziv="DomainObject.Predmet.ProtustrankaWithAdress_1">FORANTE d.o.o. za proizvodnju, trgovinu i usluge Ulica hrvatskih mučenika 34, 43270 Velika Pisanica</derivirana_varijabla>
  </DomainObject.Predmet.ProtustrankaWithAdress>
  <DomainObject.Predmet.ProtustrankaWithAdressOIB>
    <izvorni_sadrzaj>FORANTE d.o.o. za proizvodnju, trgovinu i usluge, OIB 98979432898, Ulica hrvatskih mučenika 34, 43270 Velika Pisanica</izvorni_sadrzaj>
    <derivirana_varijabla naziv="DomainObject.Predmet.ProtustrankaWithAdressOIB_1">FORANTE d.o.o. za proizvodnju, trgovinu i usluge, OIB 98979432898, Ulica hrvatskih mučenika 34, 43270 Velika Pisanica</derivirana_varijabla>
  </DomainObject.Predmet.ProtustrankaWithAdressOIB>
  <DomainObject.Predmet.ProtustrankaNazivFormated>
    <izvorni_sadrzaj>FORANTE d.o.o. za proizvodnju, trgovinu i usluge</izvorni_sadrzaj>
    <derivirana_varijabla naziv="DomainObject.Predmet.ProtustrankaNazivFormated_1">FORANTE d.o.o. za proizvodnju, trgovinu i usluge</derivirana_varijabla>
  </DomainObject.Predmet.ProtustrankaNazivFormated>
  <DomainObject.Predmet.ProtustrankaNazivFormatedOIB>
    <izvorni_sadrzaj>FORANTE d.o.o. za proizvodnju, trgovinu i usluge, OIB 98979432898</izvorni_sadrzaj>
    <derivirana_varijabla naziv="DomainObject.Predmet.ProtustrankaNazivFormatedOIB_1">FORANTE d.o.o. za proizvodnju, trgovinu i usluge, OIB 98979432898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FORANTE d.o.o. za proizvodnju, trgovinu i usluge</item>
    </izvorni_sadrzaj>
    <derivirana_varijabla naziv="DomainObject.Predmet.ProtuStrankaListFormated_1">
      <item>FORANTE d.o.o. za proizvodnju, trgovinu i usluge</item>
    </derivirana_varijabla>
  </DomainObject.Predmet.ProtuStrankaListFormated>
  <DomainObject.Predmet.ProtuStrankaListFormatedOIB>
    <izvorni_sadrzaj>
      <item>FORANTE d.o.o. za proizvodnju, trgovinu i usluge, OIB 98979432898</item>
    </izvorni_sadrzaj>
    <derivirana_varijabla naziv="DomainObject.Predmet.ProtuStrankaListFormatedOIB_1">
      <item>FORANTE d.o.o. za proizvodnju, trgovinu i usluge, OIB 98979432898</item>
    </derivirana_varijabla>
  </DomainObject.Predmet.ProtuStrankaListFormatedOIB>
  <DomainObject.Predmet.ProtuStrankaListFormatedWithAdress>
    <izvorni_sadrzaj>
      <item>FORANTE d.o.o. za proizvodnju, trgovinu i usluge, Ulica hrvatskih mučenika 34, 43270 Velika Pisanica</item>
    </izvorni_sadrzaj>
    <derivirana_varijabla naziv="DomainObject.Predmet.ProtuStrankaListFormatedWithAdress_1">
      <item>FORANTE d.o.o. za proizvodnju, trgovinu i usluge, Ulica hrvatskih mučenika 34, 43270 Velika Pisanica</item>
    </derivirana_varijabla>
  </DomainObject.Predmet.ProtuStrankaListFormatedWithAdress>
  <DomainObject.Predmet.ProtuStrankaListFormatedWithAdressOIB>
    <izvorni_sadrzaj>
      <item>FORANTE d.o.o. za proizvodnju, trgovinu i usluge, OIB 98979432898, Ulica hrvatskih mučenika 34, 43270 Velika Pisanica</item>
    </izvorni_sadrzaj>
    <derivirana_varijabla naziv="DomainObject.Predmet.ProtuStrankaListFormatedWithAdressOIB_1">
      <item>FORANTE d.o.o. za proizvodnju, trgovinu i usluge, OIB 98979432898, Ulica hrvatskih mučenika 34, 43270 Velika Pisanica</item>
    </derivirana_varijabla>
  </DomainObject.Predmet.ProtuStrankaListFormatedWithAdressOIB>
  <DomainObject.Predmet.ProtuStrankaListNazivFormated>
    <izvorni_sadrzaj>
      <item>FORANTE d.o.o. za proizvodnju, trgovinu i usluge</item>
    </izvorni_sadrzaj>
    <derivirana_varijabla naziv="DomainObject.Predmet.ProtuStrankaListNazivFormated_1">
      <item>FORANTE d.o.o. za proizvodnju, trgovinu i usluge</item>
    </derivirana_varijabla>
  </DomainObject.Predmet.ProtuStrankaListNazivFormated>
  <DomainObject.Predmet.ProtuStrankaListNazivFormatedOIB>
    <izvorni_sadrzaj>
      <item>FORANTE d.o.o. za proizvodnju, trgovinu i usluge, OIB 98979432898</item>
    </izvorni_sadrzaj>
    <derivirana_varijabla naziv="DomainObject.Predmet.ProtuStrankaListNazivFormatedOIB_1">
      <item>FORANTE d.o.o. za proizvodnju, trgovinu i usluge, OIB 98979432898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St-1401/2016-2</izvorni_sadrzaj>
    <derivirana_varijabla naziv="DomainObject.PoslovniBrojDokumenta_1">St-1401/2016-2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FORANTE d.o.o. za proizvodnju, trgovinu i usluge</izvorni_sadrzaj>
    <derivirana_varijabla naziv="DomainObject.Predmet.ProtustrankaIDrugi_1">FORANTE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FORANTE d.o.o. za proizvodnju, trgovinu i usluge, OIB 98979432898, Ulica hrvatskih mučenika 34, 43270 Velika Pisanica</izvorni_sadrzaj>
    <derivirana_varijabla naziv="DomainObject.Predmet.ProtustrankaIDrugiAdressOIB_1">FORANTE d.o.o. za proizvodnju, trgovinu i usluge, OIB 98979432898, Ulica hrvatskih mučenika 34,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FORANTE d.o.o. za proizvodnju, trgovinu i usluge</item>
    </izvorni_sadrzaj>
    <derivirana_varijabla naziv="DomainObject.Predmet.SudioniciListNaziv_1">
      <item>FINA, RC ZAGREB, Podružnica Bjelovar</item>
      <item>FORANTE d.o.o.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FORANTE d.o.o. za proizvodnju, trgovinu i usluge, OIB 98979432898, Ulica hrvatskih mučenika 34,43270 Velika Pisanica</item>
    </izvorni_sadrzaj>
    <derivirana_varijabla naziv="DomainObject.Predmet.SudioniciListAdressOIB_1">
      <item>FINA, RC ZAGREB, Podružnica Bjelovar, OIB 85821130368, F. Supila 4,43000 Bjelovar</item>
      <item>FORANTE d.o.o. za proizvodnju, trgovinu i usluge, OIB 98979432898, Ulica hrvatskih mučenika 34,43270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5BAA7-6251-4CE0-8B78-D95F84E66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3054</properties:Characters>
  <properties:Lines>91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2016-12-12T13:49:00Z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