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e0712" w14:paraId="e8e0712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3D6240">
        <w:t>850</w:t>
      </w:r>
      <w:r w:rsidR="001A2481" w:rsidRPr="000351DA">
        <w:t>/1</w:t>
      </w:r>
      <w:r w:rsidR="0068218C">
        <w:t>6</w:t>
      </w:r>
      <w:r w:rsidR="0024291D">
        <w:t>-</w:t>
      </w:r>
      <w:r w:rsidR="003D6240">
        <w:t>9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3D624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C26FF" w:rsidRPr="00972DB2">
      <w:r w:rsidRPr="00AC26FF">
        <w:t xml:space="preserve">Predmet: </w:t>
      </w:r>
      <w:r w:rsidR="003D6240">
        <w:t>DOMUS GRADNJA d.o.o., Kukljica, OIB: 72109071970</w:t>
      </w:r>
    </w:p>
    <w:p w:rsidRDefault="00AC26FF" w:rsidP="00AC26FF" w:rsidR="00AC26FF" w:rsidRPr="00AC26FF"/>
    <w:p w:rsidRDefault="00F75AF5" w:rsidP="0049309B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3D6240">
        <w:t>DOMUS GRADNJA d.o.o., Kukljica, OIB: 72109071970</w:t>
      </w:r>
      <w:r w:rsidR="001B2FDA">
        <w:t>.</w:t>
      </w:r>
    </w:p>
    <w:p w:rsidRDefault="00F75AF5" w:rsidP="00F75AF5" w:rsidR="00F75AF5" w:rsidRPr="00F75AF5"/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 xml:space="preserve">Za potrebe toga postupka molimo da nam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9235C3">
        <w:t>12. prosinca</w:t>
      </w:r>
      <w:r w:rsidR="003D6240" w:rsidRPr="00A066D0">
        <w:t xml:space="preserve"> </w:t>
      </w:r>
      <w:r w:rsidR="001A2481" w:rsidRPr="00A066D0">
        <w:t>201</w:t>
      </w:r>
      <w:r w:rsidR="005D0B2D">
        <w:t>6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B21176" w:rsidP="00F818D8" w:rsidR="00B21176">
      <w:pPr>
        <w:jc w:val="right"/>
      </w:pPr>
      <w:r>
        <w:t>Sudac</w:t>
      </w:r>
    </w:p>
    <w:p w:rsidRDefault="0054170C" w:rsidP="00F818D8" w:rsidR="00B2117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6008F"/>
    <w:rsid w:val="001608D4"/>
    <w:rsid w:val="00173771"/>
    <w:rsid w:val="0019019B"/>
    <w:rsid w:val="0019118F"/>
    <w:rsid w:val="001A2481"/>
    <w:rsid w:val="001B2FDA"/>
    <w:rsid w:val="001C3DA0"/>
    <w:rsid w:val="002043A2"/>
    <w:rsid w:val="00237CCD"/>
    <w:rsid w:val="0024291D"/>
    <w:rsid w:val="00254CDB"/>
    <w:rsid w:val="002570FB"/>
    <w:rsid w:val="002614D8"/>
    <w:rsid w:val="002658E8"/>
    <w:rsid w:val="00316E90"/>
    <w:rsid w:val="0033573C"/>
    <w:rsid w:val="0035386F"/>
    <w:rsid w:val="00381CA3"/>
    <w:rsid w:val="00395AF4"/>
    <w:rsid w:val="003A7BFD"/>
    <w:rsid w:val="003B143F"/>
    <w:rsid w:val="003D3EA6"/>
    <w:rsid w:val="003D6240"/>
    <w:rsid w:val="003D7E4F"/>
    <w:rsid w:val="00426FE6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62DEF"/>
    <w:rsid w:val="00892B1F"/>
    <w:rsid w:val="008A66B3"/>
    <w:rsid w:val="008B1F41"/>
    <w:rsid w:val="008B39C0"/>
    <w:rsid w:val="008E37BF"/>
    <w:rsid w:val="008F1162"/>
    <w:rsid w:val="009235C3"/>
    <w:rsid w:val="00943A9F"/>
    <w:rsid w:val="00972609"/>
    <w:rsid w:val="00972DB2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655C4"/>
    <w:rsid w:val="00AB7880"/>
    <w:rsid w:val="00AC26FF"/>
    <w:rsid w:val="00AF1854"/>
    <w:rsid w:val="00B21176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2D4C"/>
    <w:rsid w:val="00BE7525"/>
    <w:rsid w:val="00BF1427"/>
    <w:rsid w:val="00BF3DDD"/>
    <w:rsid w:val="00C44B8E"/>
    <w:rsid w:val="00CC46BF"/>
    <w:rsid w:val="00CF2892"/>
    <w:rsid w:val="00CF76EE"/>
    <w:rsid w:val="00D2782E"/>
    <w:rsid w:val="00D3344E"/>
    <w:rsid w:val="00D37ABA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4C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CD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CDB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CDB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CDB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4C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CD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4CDB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4CDB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4CDB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</izvorni_sadrzaj>
    <derivirana_varijabla naziv="DomainObject.Predmet.Broj_1">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St-850/2016</izvorni_sadrzaj>
    <derivirana_varijabla naziv="DomainObject.Predmet.OznakaBroj_1">St-850/2016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DOMUS GRADNJA d.o.o. za graditeljstvo, turizam i trgovinu</izvorni_sadrzaj>
    <derivirana_varijabla naziv="DomainObject.Predmet.ProtustrankaFormated_1">  DOMUS GRADNJA d.o.o. za graditeljstvo, turizam i trgovinu</derivirana_varijabla>
  </DomainObject.Predmet.ProtustrankaFormated>
  <DomainObject.Predmet.ProtustrankaFormatedOIB>
    <izvorni_sadrzaj>  DOMUS GRADNJA d.o.o. za graditeljstvo, turizam i trgovinu, OIB 72109071970</izvorni_sadrzaj>
    <derivirana_varijabla naziv="DomainObject.Predmet.ProtustrankaFormatedOIB_1">  DOMUS GRADNJA d.o.o. za graditeljstvo, turizam i trgovinu, OIB 72109071970</derivirana_varijabla>
  </DomainObject.Predmet.ProtustrankaFormatedOIB>
  <DomainObject.Predmet.ProtustrankaFormatedWithAdress>
    <izvorni_sadrzaj> DOMUS GRADNJA d.o.o. za graditeljstvo, turizam i trgovinu, Kukljica, 23273 Kukljica</izvorni_sadrzaj>
    <derivirana_varijabla naziv="DomainObject.Predmet.ProtustrankaFormatedWithAdress_1"> DOMUS GRADNJA d.o.o. za graditeljstvo, turizam i trgovinu, Kukljica, 23273 Kukljica</derivirana_varijabla>
  </DomainObject.Predmet.ProtustrankaFormatedWithAdress>
  <DomainObject.Predmet.ProtustrankaFormatedWithAdressOIB>
    <izvorni_sadrzaj> DOMUS GRADNJA d.o.o. za graditeljstvo, turizam i trgovinu, OIB 72109071970, Kukljica, 23273 Kukljica</izvorni_sadrzaj>
    <derivirana_varijabla naziv="DomainObject.Predmet.ProtustrankaFormatedWithAdressOIB_1"> DOMUS GRADNJA d.o.o. za graditeljstvo, turizam i trgovinu, OIB 72109071970, Kukljica, 23273 Kukljica</derivirana_varijabla>
  </DomainObject.Predmet.ProtustrankaFormatedWithAdressOIB>
  <DomainObject.Predmet.ProtustrankaWithAdress>
    <izvorni_sadrzaj>DOMUS GRADNJA d.o.o. za graditeljstvo, turizam i trgovinu Kukljica, 23273 Kukljica</izvorni_sadrzaj>
    <derivirana_varijabla naziv="DomainObject.Predmet.ProtustrankaWithAdress_1">DOMUS GRADNJA d.o.o. za graditeljstvo, turizam i trgovinu Kukljica, 23273 Kukljica</derivirana_varijabla>
  </DomainObject.Predmet.ProtustrankaWithAdress>
  <DomainObject.Predmet.ProtustrankaWithAdressOIB>
    <izvorni_sadrzaj>DOMUS GRADNJA d.o.o. za graditeljstvo, turizam i trgovinu, OIB 72109071970, Kukljica, 23273 Kukljica</izvorni_sadrzaj>
    <derivirana_varijabla naziv="DomainObject.Predmet.ProtustrankaWithAdressOIB_1">DOMUS GRADNJA d.o.o. za graditeljstvo, turizam i trgovinu, OIB 72109071970, Kukljica, 23273 Kukljica</derivirana_varijabla>
  </DomainObject.Predmet.ProtustrankaWithAdressOIB>
  <DomainObject.Predmet.ProtustrankaNazivFormated>
    <izvorni_sadrzaj>DOMUS GRADNJA d.o.o. za graditeljstvo, turizam i trgovinu</izvorni_sadrzaj>
    <derivirana_varijabla naziv="DomainObject.Predmet.ProtustrankaNazivFormated_1">DOMUS GRADNJA d.o.o. za graditeljstvo, turizam i trgovinu</derivirana_varijabla>
  </DomainObject.Predmet.ProtustrankaNazivFormated>
  <DomainObject.Predmet.ProtustrankaNazivFormatedOIB>
    <izvorni_sadrzaj>DOMUS GRADNJA d.o.o. za graditeljstvo, turizam i trgovinu, OIB 72109071970</izvorni_sadrzaj>
    <derivirana_varijabla naziv="DomainObject.Predmet.ProtustrankaNazivFormatedOIB_1">DOMUS GRADNJA d.o.o. za graditeljstvo, turizam i trgovinu, OIB 72109071970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8971.19</izvorni_sadrzaj>
    <derivirana_varijabla naziv="DomainObject.Predmet.TrenutnaVrijednost_1">8971.19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DOMUS GRADNJA d.o.o. za graditeljstvo, turizam i trgovinu</item>
    </izvorni_sadrzaj>
    <derivirana_varijabla naziv="DomainObject.Predmet.ProtuStrankaListFormated_1">
      <item>DOMUS GRADNJA d.o.o. za graditeljstvo, turizam i trgovinu</item>
    </derivirana_varijabla>
  </DomainObject.Predmet.ProtuStrankaListFormated>
  <DomainObject.Predmet.ProtuStrankaListFormatedOIB>
    <izvorni_sadrzaj>
      <item>DOMUS GRADNJA d.o.o. za graditeljstvo, turizam i trgovinu, OIB 72109071970</item>
    </izvorni_sadrzaj>
    <derivirana_varijabla naziv="DomainObject.Predmet.ProtuStrankaListFormatedOIB_1">
      <item>DOMUS GRADNJA d.o.o. za graditeljstvo, turizam i trgovinu, OIB 72109071970</item>
    </derivirana_varijabla>
  </DomainObject.Predmet.ProtuStrankaListFormatedOIB>
  <DomainObject.Predmet.ProtuStrankaListFormatedWithAdress>
    <izvorni_sadrzaj>
      <item>DOMUS GRADNJA d.o.o. za graditeljstvo, turizam i trgovinu, Kukljica, 23273 Kukljica</item>
    </izvorni_sadrzaj>
    <derivirana_varijabla naziv="DomainObject.Predmet.ProtuStrankaListFormatedWithAdress_1">
      <item>DOMUS GRADNJA d.o.o. za graditeljstvo, turizam i trgovinu, Kukljica, 23273 Kukljica</item>
    </derivirana_varijabla>
  </DomainObject.Predmet.ProtuStrankaListFormatedWithAdress>
  <DomainObject.Predmet.ProtuStrankaListFormatedWithAdressOIB>
    <izvorni_sadrzaj>
      <item>DOMUS GRADNJA d.o.o. za graditeljstvo, turizam i trgovinu, OIB 72109071970, Kukljica, 23273 Kukljica</item>
    </izvorni_sadrzaj>
    <derivirana_varijabla naziv="DomainObject.Predmet.ProtuStrankaListFormatedWithAdressOIB_1">
      <item>DOMUS GRADNJA d.o.o. za graditeljstvo, turizam i trgovinu, OIB 72109071970, Kukljica, 23273 Kukljica</item>
    </derivirana_varijabla>
  </DomainObject.Predmet.ProtuStrankaListFormatedWithAdressOIB>
  <DomainObject.Predmet.ProtuStrankaListNazivFormated>
    <izvorni_sadrzaj>
      <item>DOMUS GRADNJA d.o.o. za graditeljstvo, turizam i trgovinu</item>
    </izvorni_sadrzaj>
    <derivirana_varijabla naziv="DomainObject.Predmet.ProtuStrankaListNazivFormated_1">
      <item>DOMUS GRADNJA d.o.o. za graditeljstvo, turizam i trgovinu</item>
    </derivirana_varijabla>
  </DomainObject.Predmet.ProtuStrankaListNazivFormated>
  <DomainObject.Predmet.ProtuStrankaListNazivFormatedOIB>
    <izvorni_sadrzaj>
      <item>DOMUS GRADNJA d.o.o. za graditeljstvo, turizam i trgovinu, OIB 72109071970</item>
    </izvorni_sadrzaj>
    <derivirana_varijabla naziv="DomainObject.Predmet.ProtuStrankaListNazivFormatedOIB_1">
      <item>DOMUS GRADNJA d.o.o. za graditeljstvo, turizam i trgovinu, OIB 72109071970</item>
    </derivirana_varijabla>
  </DomainObject.Predmet.ProtuStrankaListNazivFormatedOIB>
  <DomainObject.Predmet.OstaliListFormated>
    <izvorni_sadrzaj>
      <item>Damir Ćeman</item>
    </izvorni_sadrzaj>
    <derivirana_varijabla naziv="DomainObject.Predmet.OstaliListFormated_1">
      <item>Damir Ćeman</item>
    </derivirana_varijabla>
  </DomainObject.Predmet.OstaliListFormated>
  <DomainObject.Predmet.OstaliListFormatedOIB>
    <izvorni_sadrzaj>
      <item>Damir Ćeman, OIB 73141747212</item>
    </izvorni_sadrzaj>
    <derivirana_varijabla naziv="DomainObject.Predmet.OstaliListFormatedOIB_1">
      <item>Damir Ćeman, OIB 73141747212</item>
    </derivirana_varijabla>
  </DomainObject.Predmet.OstaliListFormatedOIB>
  <DomainObject.Predmet.OstaliListFormatedWithAdress>
    <izvorni_sadrzaj>
      <item>Damir Ćeman, Kukljica Ulica Ii 167 A, 23273 Kukljica</item>
    </izvorni_sadrzaj>
    <derivirana_varijabla naziv="DomainObject.Predmet.OstaliListFormatedWithAdress_1">
      <item>Damir Ćeman, Kukljica Ulica Ii 167 A, 23273 Kukljica</item>
    </derivirana_varijabla>
  </DomainObject.Predmet.OstaliListFormatedWithAdress>
  <DomainObject.Predmet.OstaliListFormatedWithAdressOIB>
    <izvorni_sadrzaj>
      <item>Damir Ćeman, OIB 73141747212, Kukljica Ulica Ii 167 A, 23273 Kukljica</item>
    </izvorni_sadrzaj>
    <derivirana_varijabla naziv="DomainObject.Predmet.OstaliListFormatedWithAdressOIB_1">
      <item>Damir Ćeman, OIB 73141747212, Kukljica Ulica Ii 167 A, 23273 Kukljica</item>
    </derivirana_varijabla>
  </DomainObject.Predmet.OstaliListFormatedWithAdressOIB>
  <DomainObject.Predmet.OstaliListNazivFormated>
    <izvorni_sadrzaj>
      <item>Damir Ćeman</item>
    </izvorni_sadrzaj>
    <derivirana_varijabla naziv="DomainObject.Predmet.OstaliListNazivFormated_1">
      <item>Damir Ćeman</item>
    </derivirana_varijabla>
  </DomainObject.Predmet.OstaliListNazivFormated>
  <DomainObject.Predmet.OstaliListNazivFormatedOIB>
    <izvorni_sadrzaj>
      <item>Damir Ćeman, OIB 73141747212</item>
    </izvorni_sadrzaj>
    <derivirana_varijabla naziv="DomainObject.Predmet.OstaliListNazivFormatedOIB_1">
      <item>Damir Ćeman, OIB 73141747212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DOMUS GRADNJA d.o.o. za graditeljstvo, turizam i trgovinu</izvorni_sadrzaj>
    <derivirana_varijabla naziv="DomainObject.Predmet.ProtustrankaIDrugi_1">DOMUS GRADNJA d.o.o. za graditeljstvo, turizam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DOMUS GRADNJA d.o.o. za graditeljstvo, turizam i trgovinu, OIB 72109071970, Kukljica, 23273 Kukljica</izvorni_sadrzaj>
    <derivirana_varijabla naziv="DomainObject.Predmet.ProtustrankaIDrugiAdressOIB_1">DOMUS GRADNJA d.o.o. za graditeljstvo, turizam i trgovinu, OIB 72109071970, Kukljica, 23273 Kukljica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DOMUS GRADNJA d.o.o. za graditeljstvo, turizam i trgovinu</item>
      <item>Damir Ćeman</item>
    </izvorni_sadrzaj>
    <derivirana_varijabla naziv="DomainObject.Predmet.SudioniciListNaziv_1">
      <item>Financijska agencija</item>
      <item>DOMUS GRADNJA d.o.o. za graditeljstvo, turizam i trgovinu</item>
      <item>Damir Ćeman</item>
    </derivirana_varijabla>
  </DomainObject.Predmet.SudioniciListNaziv>
  <DomainObject.Predmet.SudioniciListAdressOIB>
    <izvorni_sadrzaj>
      <item>Financijska agencija, OIB 85821130368, Ivana Danila 4,23000 Zadar</item>
      <item>DOMUS GRADNJA d.o.o. za graditeljstvo, turizam i trgovinu, OIB 72109071970, Kukljica,23273 Kukljica</item>
      <item>Damir Ćeman, OIB 73141747212, Kukljica Ulica Ii 167 A,23273 Kukljica</item>
    </izvorni_sadrzaj>
    <derivirana_varijabla naziv="DomainObject.Predmet.SudioniciListAdressOIB_1">
      <item>Financijska agencija, OIB 85821130368, Ivana Danila 4,23000 Zadar</item>
      <item>DOMUS GRADNJA d.o.o. za graditeljstvo, turizam i trgovinu, OIB 72109071970, Kukljica,23273 Kukljica</item>
      <item>Damir Ćeman, OIB 73141747212, Kukljica Ulica Ii 167 A,23273 Kukljica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72109071970</item>
      <item>, OIB 73141747212</item>
    </izvorni_sadrzaj>
    <derivirana_varijabla naziv="DomainObject.Predmet.SudioniciListNazivOIB_1">
      <item>, OIB 85821130368</item>
      <item>, OIB 72109071970</item>
      <item>, OIB 73141747212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65</properties:Words>
  <properties:Characters>389</properties:Characters>
  <properties:Lines>31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2016-09-08T08:12:00Z</dcterms:created>
  <dc:creator>Administrator</dc:creator>
  <cp:lastModifiedBy>wsadmin</cp:lastModifiedBy>
  <cp:lastPrinted>2016-12-12T09:51:00Z</cp:lastPrinted>
  <dcterms:modified xmlns:xsi="http://www.w3.org/2001/XMLSchema-instance" xsi:type="dcterms:W3CDTF">2016-12-12T10:44:00Z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