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cd8c" w14:paraId="c0dcd8c" w:rsidRDefault="007855DA" w:rsidP="007855DA" w:rsidR="007855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55DA" w:rsidP="007855DA" w:rsidR="007855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855DA" w:rsidP="007855DA" w:rsidR="007855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855DA" w:rsidP="007855DA" w:rsidR="007855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855DA" w:rsidP="007855DA" w:rsidR="007855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855DA" w:rsidP="007855DA" w:rsidR="007855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855DA" w:rsidP="007855DA" w:rsidR="007855DA" w:rsidRPr="005D578C">
      <w:pPr>
        <w:jc w:val="center"/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7855DA">
        <w:rPr>
          <w:rFonts w:cs="Times New Roman" w:eastAsia="Times New Roman"/>
          <w:szCs w:val="24"/>
        </w:rPr>
        <w:t>PELAGUS AVIS YACHTING</w:t>
      </w:r>
      <w:r>
        <w:rPr>
          <w:rFonts w:cs="Times New Roman" w:eastAsia="Times New Roman"/>
          <w:szCs w:val="24"/>
        </w:rPr>
        <w:t xml:space="preserve"> d. o. o. Vrsar, Obala maršala Tita 1a, OIB </w:t>
      </w:r>
      <w:r w:rsidRPr="007855DA">
        <w:rPr>
          <w:rFonts w:cs="Times New Roman" w:eastAsia="Times New Roman"/>
          <w:szCs w:val="24"/>
        </w:rPr>
        <w:t>73106017086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55DA">
        <w:rPr>
          <w:rFonts w:cs="Times New Roman" w:eastAsia="Times New Roman"/>
          <w:szCs w:val="24"/>
        </w:rPr>
        <w:t>040268119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7855DA">
        <w:rPr>
          <w:rFonts w:cs="Times New Roman" w:eastAsia="Times New Roman"/>
          <w:szCs w:val="24"/>
        </w:rPr>
        <w:t>PELAGUS AVIS YACHTING</w:t>
      </w:r>
      <w:r>
        <w:rPr>
          <w:rFonts w:cs="Times New Roman" w:eastAsia="Times New Roman"/>
          <w:szCs w:val="24"/>
        </w:rPr>
        <w:t xml:space="preserve"> d. o. o. Vrsar, Obala maršala Tita 1a, OIB </w:t>
      </w:r>
      <w:r w:rsidRPr="007855DA">
        <w:rPr>
          <w:rFonts w:cs="Times New Roman" w:eastAsia="Times New Roman"/>
          <w:szCs w:val="24"/>
        </w:rPr>
        <w:t>73106017086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55DA">
        <w:rPr>
          <w:rFonts w:cs="Times New Roman" w:eastAsia="Times New Roman"/>
          <w:szCs w:val="24"/>
        </w:rPr>
        <w:t>040268119</w:t>
      </w:r>
      <w:r>
        <w:rPr>
          <w:rFonts w:cs="Times New Roman" w:eastAsia="Times New Roman"/>
          <w:szCs w:val="24"/>
        </w:rPr>
        <w:t>.</w:t>
      </w: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855DA" w:rsidP="007855DA" w:rsidR="007855DA">
      <w:pPr>
        <w:rPr>
          <w:rFonts w:cs="Times New Roman" w:eastAsia="Times New Roman"/>
          <w:szCs w:val="20"/>
        </w:rPr>
      </w:pPr>
    </w:p>
    <w:p w:rsidRDefault="007855DA" w:rsidP="007855DA" w:rsidR="007855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7855DA">
        <w:rPr>
          <w:rFonts w:cs="Times New Roman" w:eastAsia="Times New Roman"/>
          <w:szCs w:val="24"/>
        </w:rPr>
        <w:t>PELAGUS AVIS YACHTING</w:t>
      </w:r>
      <w:r>
        <w:rPr>
          <w:rFonts w:cs="Times New Roman" w:eastAsia="Times New Roman"/>
          <w:szCs w:val="24"/>
        </w:rPr>
        <w:t xml:space="preserve"> d. o. o. Vrsar, Obala maršala Tita 1a, OIB </w:t>
      </w:r>
      <w:r w:rsidRPr="007855DA">
        <w:rPr>
          <w:rFonts w:cs="Times New Roman" w:eastAsia="Times New Roman"/>
          <w:szCs w:val="24"/>
        </w:rPr>
        <w:t>73106017086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55DA">
        <w:rPr>
          <w:rFonts w:cs="Times New Roman" w:eastAsia="Times New Roman"/>
          <w:szCs w:val="24"/>
        </w:rPr>
        <w:t>040268119</w:t>
      </w:r>
      <w:r>
        <w:rPr>
          <w:rFonts w:cs="Times New Roman" w:eastAsia="Times New Roman"/>
          <w:szCs w:val="24"/>
        </w:rPr>
        <w:t>.</w:t>
      </w:r>
    </w:p>
    <w:p w:rsidRDefault="007855DA" w:rsidP="007855DA" w:rsidR="007855DA">
      <w:pPr>
        <w:ind w:firstLine="709"/>
        <w:rPr>
          <w:rFonts w:cs="Times New Roman" w:eastAsia="Times New Roman"/>
          <w:szCs w:val="24"/>
        </w:rPr>
      </w:pPr>
    </w:p>
    <w:p w:rsidRDefault="007855DA" w:rsidP="007855DA" w:rsidR="007855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7855DA">
        <w:rPr>
          <w:rFonts w:cs="Times New Roman" w:eastAsia="Times New Roman"/>
          <w:szCs w:val="24"/>
        </w:rPr>
        <w:t>PELAGUS AVIS YACHTING</w:t>
      </w:r>
      <w:r>
        <w:rPr>
          <w:rFonts w:cs="Times New Roman" w:eastAsia="Times New Roman"/>
          <w:szCs w:val="24"/>
        </w:rPr>
        <w:t xml:space="preserve"> d. o. o. Vrsar, Obala maršala Tita 1a, OIB </w:t>
      </w:r>
      <w:r w:rsidRPr="007855DA">
        <w:rPr>
          <w:rFonts w:cs="Times New Roman" w:eastAsia="Times New Roman"/>
          <w:szCs w:val="24"/>
        </w:rPr>
        <w:t>73106017086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55DA">
        <w:rPr>
          <w:rFonts w:cs="Times New Roman" w:eastAsia="Times New Roman"/>
          <w:szCs w:val="24"/>
        </w:rPr>
        <w:t>040268119</w:t>
      </w:r>
      <w:r>
        <w:rPr>
          <w:rFonts w:cs="Times New Roman" w:eastAsia="Times New Roman"/>
          <w:szCs w:val="24"/>
        </w:rPr>
        <w:t>.</w:t>
      </w:r>
    </w:p>
    <w:p w:rsidRDefault="007855DA" w:rsidP="007855DA" w:rsidR="007855DA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855DA" w:rsidP="007855DA" w:rsidR="007855DA">
      <w:pPr>
        <w:ind w:firstLine="708"/>
        <w:rPr>
          <w:rFonts w:cs="Times New Roman" w:eastAsia="Times New Roman"/>
          <w:szCs w:val="24"/>
        </w:rPr>
      </w:pPr>
    </w:p>
    <w:p w:rsidRDefault="007855DA" w:rsidP="007855DA" w:rsidR="007855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Pr="007855DA">
        <w:rPr>
          <w:rFonts w:cs="Times New Roman" w:eastAsia="Times New Roman"/>
          <w:szCs w:val="24"/>
        </w:rPr>
        <w:t>PELAGUS AVIS YACHTING</w:t>
      </w:r>
      <w:r>
        <w:rPr>
          <w:rFonts w:cs="Times New Roman" w:eastAsia="Times New Roman"/>
          <w:szCs w:val="24"/>
        </w:rPr>
        <w:t xml:space="preserve"> d. o. o. Vrsar.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855DA" w:rsidP="007855DA" w:rsidR="007855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855DA" w:rsidP="007855DA" w:rsidR="007855DA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855DA" w:rsidP="007855DA" w:rsidR="007855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880C6B">
        <w:rPr>
          <w:rFonts w:cs="Times New Roman" w:eastAsia="Times New Roman"/>
          <w:szCs w:val="24"/>
        </w:rPr>
        <w:t xml:space="preserve">, v. r. </w:t>
      </w:r>
    </w:p>
    <w:p w:rsidRDefault="007855DA" w:rsidP="007855DA" w:rsidR="007855DA">
      <w:pPr>
        <w:jc w:val="left"/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left"/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855DA" w:rsidP="007855DA" w:rsidR="007855DA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855DA" w:rsidP="007855DA" w:rsidR="007855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855DA" w:rsidP="007855DA" w:rsidR="007855DA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rPr>
          <w:rFonts w:cs="Times New Roman" w:eastAsia="Times New Roman"/>
          <w:szCs w:val="24"/>
        </w:rPr>
      </w:pPr>
    </w:p>
    <w:p w:rsidRDefault="007855DA" w:rsidP="007855DA" w:rsidR="007855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855DA" w:rsidP="007855DA" w:rsidR="007855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855DA" w:rsidP="007855DA" w:rsidR="007855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7855DA">
        <w:rPr>
          <w:rFonts w:cs="Times New Roman" w:eastAsia="Times New Roman"/>
          <w:szCs w:val="24"/>
        </w:rPr>
        <w:t>PELAGUS AVIS YACHTING</w:t>
      </w:r>
      <w:r>
        <w:rPr>
          <w:rFonts w:cs="Times New Roman" w:eastAsia="Times New Roman"/>
          <w:szCs w:val="24"/>
        </w:rPr>
        <w:t xml:space="preserve"> d. o. o. Vrsar, Obala maršala Tita 1a,</w:t>
      </w:r>
    </w:p>
    <w:p w:rsidRDefault="007855DA" w:rsidP="007855DA" w:rsidR="007855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855DA" w:rsidP="007855DA" w:rsidR="007855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855DA" w:rsidP="007855DA" w:rsidR="007855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855DA" w:rsidP="007855DA" w:rsidR="007855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855DA" w:rsidP="007855DA" w:rsidR="007855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855DA" w:rsidP="007855DA" w:rsidR="007855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855DA" w:rsidP="007855DA" w:rsidR="007855DA"/>
    <w:p w:rsidRDefault="00C0280E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DA" w:rsidP="007855DA" w:rsidR="007855DA">
      <w:r>
        <w:separator/>
      </w:r>
    </w:p>
  </w:endnote>
  <w:endnote w:id="0" w:type="continuationSeparator">
    <w:p w:rsidRDefault="007855DA" w:rsidP="007855DA" w:rsidR="00785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DA" w:rsidP="007855DA" w:rsidR="007855DA">
      <w:r>
        <w:separator/>
      </w:r>
    </w:p>
  </w:footnote>
  <w:footnote w:id="0" w:type="continuationSeparator">
    <w:p w:rsidRDefault="007855DA" w:rsidP="007855DA" w:rsidR="00785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5DA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280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5DA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C8A"/>
    <w:rsid w:val="00721C8A"/>
    <w:rsid w:val="0075528E"/>
    <w:rsid w:val="007855DA"/>
    <w:rsid w:val="0079403F"/>
    <w:rsid w:val="00880C6B"/>
    <w:rsid w:val="00C0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5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55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855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5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5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55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5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8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28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28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28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5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55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855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5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5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55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5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8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28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28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28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PELAGUS AVIS YACHTING d.o.o. VRSAR</izvorni_sadrzaj>
    <derivirana_varijabla naziv="DomainObject.Predmet.ProtustrankaFormated_1">  PELAGUS AVIS YACHTING d.o.o. VRSAR</derivirana_varijabla>
  </DomainObject.Predmet.ProtustrankaFormated>
  <DomainObject.Predmet.ProtustrankaFormatedOIB>
    <izvorni_sadrzaj>  PELAGUS AVIS YACHTING d.o.o. VRSAR, OIB 73106017086</izvorni_sadrzaj>
    <derivirana_varijabla naziv="DomainObject.Predmet.ProtustrankaFormatedOIB_1">  PELAGUS AVIS YACHTING d.o.o. VRSAR, OIB 73106017086</derivirana_varijabla>
  </DomainObject.Predmet.ProtustrankaFormatedOIB>
  <DomainObject.Predmet.ProtustrankaFormatedWithAdress>
    <izvorni_sadrzaj> PELAGUS AVIS YACHTING d.o.o. VRSAR, Obala maršala Tita 1a, 52450 Vrsar</izvorni_sadrzaj>
    <derivirana_varijabla naziv="DomainObject.Predmet.ProtustrankaFormatedWithAdress_1"> PELAGUS AVIS YACHTING d.o.o. VRSAR, Obala maršala Tita 1a, 52450 Vrsar</derivirana_varijabla>
  </DomainObject.Predmet.ProtustrankaFormatedWithAdress>
  <DomainObject.Predmet.ProtustrankaFormatedWithAdressOIB>
    <izvorni_sadrzaj> PELAGUS AVIS YACHTING d.o.o. VRSAR, OIB 73106017086, Obala maršala Tita 1a, 52450 Vrsar</izvorni_sadrzaj>
    <derivirana_varijabla naziv="DomainObject.Predmet.ProtustrankaFormatedWithAdressOIB_1"> PELAGUS AVIS YACHTING d.o.o. VRSAR, OIB 73106017086, Obala maršala Tita 1a, 52450 Vrsar</derivirana_varijabla>
  </DomainObject.Predmet.ProtustrankaFormatedWithAdressOIB>
  <DomainObject.Predmet.ProtustrankaWithAdress>
    <izvorni_sadrzaj>PELAGUS AVIS YACHTING d.o.o. VRSAR Obala maršala Tita 1a, 52450 Vrsar</izvorni_sadrzaj>
    <derivirana_varijabla naziv="DomainObject.Predmet.ProtustrankaWithAdress_1">PELAGUS AVIS YACHTING d.o.o. VRSAR Obala maršala Tita 1a, 52450 Vrsar</derivirana_varijabla>
  </DomainObject.Predmet.ProtustrankaWithAdress>
  <DomainObject.Predmet.ProtustrankaWithAdressOIB>
    <izvorni_sadrzaj>PELAGUS AVIS YACHTING d.o.o. VRSAR, OIB 73106017086, Obala maršala Tita 1a, 52450 Vrsar</izvorni_sadrzaj>
    <derivirana_varijabla naziv="DomainObject.Predmet.ProtustrankaWithAdressOIB_1">PELAGUS AVIS YACHTING d.o.o. VRSAR, OIB 73106017086, Obala maršala Tita 1a, 52450 Vrsar</derivirana_varijabla>
  </DomainObject.Predmet.ProtustrankaWithAdressOIB>
  <DomainObject.Predmet.ProtustrankaNazivFormated>
    <izvorni_sadrzaj>PELAGUS AVIS YACHTING d.o.o. VRSAR</izvorni_sadrzaj>
    <derivirana_varijabla naziv="DomainObject.Predmet.ProtustrankaNazivFormated_1">PELAGUS AVIS YACHTING d.o.o. VRSAR</derivirana_varijabla>
  </DomainObject.Predmet.ProtustrankaNazivFormated>
  <DomainObject.Predmet.ProtustrankaNazivFormatedOIB>
    <izvorni_sadrzaj>PELAGUS AVIS YACHTING d.o.o. VRSAR, OIB 73106017086</izvorni_sadrzaj>
    <derivirana_varijabla naziv="DomainObject.Predmet.ProtustrankaNazivFormatedOIB_1">PELAGUS AVIS YACHTING d.o.o. VRSAR, OIB 73106017086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1927.23</izvorni_sadrzaj>
    <derivirana_varijabla naziv="DomainObject.Predmet.TrenutnaVrijednost_1">1927.23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PELAGUS AVIS YACHTING d.o.o. VRSAR</item>
    </izvorni_sadrzaj>
    <derivirana_varijabla naziv="DomainObject.Predmet.ProtuStrankaListFormated_1">
      <item>PELAGUS AVIS YACHTING d.o.o. VRSAR</item>
    </derivirana_varijabla>
  </DomainObject.Predmet.ProtuStrankaListFormated>
  <DomainObject.Predmet.ProtuStrankaListFormatedOIB>
    <izvorni_sadrzaj>
      <item>PELAGUS AVIS YACHTING d.o.o. VRSAR, OIB 73106017086</item>
    </izvorni_sadrzaj>
    <derivirana_varijabla naziv="DomainObject.Predmet.ProtuStrankaListFormatedOIB_1">
      <item>PELAGUS AVIS YACHTING d.o.o. VRSAR, OIB 73106017086</item>
    </derivirana_varijabla>
  </DomainObject.Predmet.ProtuStrankaListFormatedOIB>
  <DomainObject.Predmet.ProtuStrankaListFormatedWithAdress>
    <izvorni_sadrzaj>
      <item>PELAGUS AVIS YACHTING d.o.o. VRSAR, Obala maršala Tita 1a, 52450 Vrsar</item>
    </izvorni_sadrzaj>
    <derivirana_varijabla naziv="DomainObject.Predmet.ProtuStrankaListFormatedWithAdress_1">
      <item>PELAGUS AVIS YACHTING d.o.o. VRSAR, Obala maršala Tita 1a, 52450 Vrsar</item>
    </derivirana_varijabla>
  </DomainObject.Predmet.ProtuStrankaListFormatedWithAdress>
  <DomainObject.Predmet.ProtuStrankaListFormatedWithAdressOIB>
    <izvorni_sadrzaj>
      <item>PELAGUS AVIS YACHTING d.o.o. VRSAR, OIB 73106017086, Obala maršala Tita 1a, 52450 Vrsar</item>
    </izvorni_sadrzaj>
    <derivirana_varijabla naziv="DomainObject.Predmet.ProtuStrankaListFormatedWithAdressOIB_1">
      <item>PELAGUS AVIS YACHTING d.o.o. VRSAR, OIB 73106017086, Obala maršala Tita 1a, 52450 Vrsar</item>
    </derivirana_varijabla>
  </DomainObject.Predmet.ProtuStrankaListFormatedWithAdressOIB>
  <DomainObject.Predmet.ProtuStrankaListNazivFormated>
    <izvorni_sadrzaj>
      <item>PELAGUS AVIS YACHTING d.o.o. VRSAR</item>
    </izvorni_sadrzaj>
    <derivirana_varijabla naziv="DomainObject.Predmet.ProtuStrankaListNazivFormated_1">
      <item>PELAGUS AVIS YACHTING d.o.o. VRSAR</item>
    </derivirana_varijabla>
  </DomainObject.Predmet.ProtuStrankaListNazivFormated>
  <DomainObject.Predmet.ProtuStrankaListNazivFormatedOIB>
    <izvorni_sadrzaj>
      <item>PELAGUS AVIS YACHTING d.o.o. VRSAR, OIB 73106017086</item>
    </izvorni_sadrzaj>
    <derivirana_varijabla naziv="DomainObject.Predmet.ProtuStrankaListNazivFormatedOIB_1">
      <item>PELAGUS AVIS YACHTING d.o.o. VRSAR, OIB 73106017086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PELAGUS AVIS YACHTING d.o.o. VRSAR</izvorni_sadrzaj>
    <derivirana_varijabla naziv="DomainObject.Predmet.ProtustrankaIDrugi_1">PELAGUS AVIS YACHTING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PELAGUS AVIS YACHTING d.o.o. VRSAR, OIB 73106017086, Obala maršala Tita 1a, 52450 Vrsar</izvorni_sadrzaj>
    <derivirana_varijabla naziv="DomainObject.Predmet.ProtustrankaIDrugiAdressOIB_1">PELAGUS AVIS YACHTING d.o.o. VRSAR, OIB 73106017086, Obala maršala Tita 1a,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PELAGUS AVIS YACHTING d.o.o. VRSAR</item>
    </izvorni_sadrzaj>
    <derivirana_varijabla naziv="DomainObject.Predmet.SudioniciListNaziv_1">
      <item>FINANCIJSKA AGENCIJA, RC RIJEKA, PODRUŽNICA PULA, PULA</item>
      <item>PELAGUS AVIS YACHTING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PELAGUS AVIS YACHTING d.o.o. VRSAR, OIB 73106017086, Obala maršala Tita 1a,52450 Vrsar</item>
    </izvorni_sadrzaj>
    <derivirana_varijabla naziv="DomainObject.Predmet.SudioniciListAdressOIB_1">
      <item>FINANCIJSKA AGENCIJA, RC RIJEKA, PODRUŽNICA PULA, PULA, OIB 85821130368, Giardini 5,52100 Pula</item>
      <item>PELAGUS AVIS YACHTING d.o.o. VRSAR, OIB 73106017086, Obala maršala Tita 1a,52450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73106017086</item>
    </izvorni_sadrzaj>
    <derivirana_varijabla naziv="DomainObject.Predmet.SudioniciListNazivOIB_1">
      <item>, OIB 85821130368</item>
      <item>, OIB 73106017086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3224</properties:Characters>
  <properties:Lines>79</properties:Lines>
  <properties:Paragraphs>29</properties:Paragraphs>
  <properties:TotalTime>5</properties:TotalTime>
  <properties:ScaleCrop>false</properties:ScaleCrop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2016-05-02T11:08:00Z</dcterms:created>
  <dc:creator>Mihaela Kaligari</dc:creator>
  <dc:description/>
  <cp:keywords/>
  <cp:lastModifiedBy>Mihaela Kaligari</cp:lastModifiedBy>
  <cp:lastPrinted>2016-05-03T07:31:00Z</cp:lastPrinted>
  <dcterms:modified xmlns:xsi="http://www.w3.org/2001/XMLSchema-instance" xsi:type="dcterms:W3CDTF">2016-05-03T08:00:00Z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