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dcfb" w14:paraId="688dcfb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380C02" w:rsidP="003130A5" w:rsidR="003130A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Osijek, OIB: 18683136487, zastupana po Županijskom državnom odvjetništvu u Osijeku za otvaranje stečajnog postupka nad dužnikom CORALPLET j.d.o.o., Belišće, Braće Radić 2, MBS: 030133250, OIB: 82135885518</w:t>
      </w:r>
      <w:r w:rsidR="003130A5" w:rsidRPr="00040FA6">
        <w:rPr>
          <w:color w:val="000000"/>
        </w:rPr>
        <w:t xml:space="preserve">, dana </w:t>
      </w:r>
      <w:r>
        <w:rPr>
          <w:color w:val="000000"/>
        </w:rPr>
        <w:t>11. svibnja</w:t>
      </w:r>
      <w:r w:rsidRPr="00040FA6">
        <w:rPr>
          <w:color w:val="000000"/>
        </w:rPr>
        <w:t xml:space="preserve"> </w:t>
      </w:r>
      <w:r w:rsidR="003130A5" w:rsidRPr="00040FA6">
        <w:rPr>
          <w:color w:val="000000"/>
        </w:rPr>
        <w:t>2018. godine</w:t>
      </w:r>
      <w:r w:rsidR="003130A5">
        <w:rPr>
          <w:color w:val="000000"/>
        </w:rPr>
        <w:t xml:space="preserve"> </w:t>
      </w:r>
    </w:p>
    <w:p w:rsidRDefault="0084754F" w:rsidP="003130A5" w:rsidR="0084754F">
      <w:pPr>
        <w:ind w:firstLine="708"/>
        <w:jc w:val="both"/>
      </w:pPr>
    </w:p>
    <w:p w:rsidRDefault="00507454" w:rsidP="00303B98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4754F">
        <w:t>CORALPLET j.d.o.o., Belišće, Braće Radić 2, MBS: 030133250, OIB: 82135885518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2B7735">
        <w:t>1658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7F7713">
        <w:t xml:space="preserve">24.396.16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2B7735" w:rsidR="00F957D4" w:rsidRPr="002B7735">
      <w:pPr>
        <w:pStyle w:val="Tijeloteksta"/>
        <w:rPr>
          <w:sz w:val="24"/>
        </w:rPr>
      </w:pPr>
      <w:r w:rsidRPr="002B7735">
        <w:rPr>
          <w:sz w:val="24"/>
        </w:rPr>
        <w:t>3.Ako osobe koje imaju pravni interes da se</w:t>
      </w:r>
      <w:r w:rsidR="004B5B7A" w:rsidRPr="002B7735">
        <w:rPr>
          <w:sz w:val="24"/>
        </w:rPr>
        <w:t xml:space="preserve"> provede stečajni postupak nad </w:t>
      </w:r>
      <w:r w:rsidRPr="002B7735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2B7735" w:rsidRPr="002B7735">
        <w:rPr>
          <w:sz w:val="24"/>
        </w:rPr>
        <w:t>Stečajnog zakona („Narodne novine“ broj 71/15 i 104/17; u daljnjem tekstu SZ)</w:t>
      </w:r>
      <w:r w:rsidRPr="002B7735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EF001C" w:rsidP="00EF001C" w:rsidR="00EF001C">
      <w:pPr>
        <w:ind w:firstLine="708"/>
        <w:jc w:val="both"/>
      </w:pPr>
      <w:r>
        <w:t xml:space="preserve">Dana 21. srpnja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04-06-17-3800 od 20. srpnja 2017. godine, za provedbu skraćenog stečajnog postupka </w:t>
      </w:r>
      <w:r>
        <w:lastRenderedPageBreak/>
        <w:t>nad dužnikom CORALPLET j.d.o.o., Belišće, Braće Radić 2, MBS: 030133250, OIB: 82135885518.</w:t>
      </w:r>
    </w:p>
    <w:p w:rsidRDefault="00EF001C" w:rsidP="00EF001C" w:rsidR="00EF001C">
      <w:pPr>
        <w:ind w:firstLine="708"/>
        <w:jc w:val="both"/>
      </w:pPr>
    </w:p>
    <w:p w:rsidRDefault="00EF001C" w:rsidP="00EF001C" w:rsidR="00EF001C">
      <w:pPr>
        <w:ind w:firstLine="708"/>
        <w:jc w:val="both"/>
      </w:pPr>
      <w:r>
        <w:t>U zahtjevu je navela da na dan 19. srpnja 2017. godine dužnik u Očevidniku redoslijeda osnova za plaćanje ima evidentirane neizvršene osnove za plaćanje u neprekinutom razdoblju od 120 dana, u ukupnom iznosu od 17.181,73 kn, u koji iznos je uračunata kamata i naknada FINE za provedbe ovrhe na novčanim sredstvima dužnika. Navodi da dužnik nema zaposlenih radnika.</w:t>
      </w:r>
    </w:p>
    <w:p w:rsidRDefault="00EF001C" w:rsidP="00EF001C" w:rsidR="00EF001C">
      <w:pPr>
        <w:jc w:val="both"/>
      </w:pPr>
    </w:p>
    <w:p w:rsidRDefault="00EF001C" w:rsidP="00EF001C" w:rsidR="00EF001C">
      <w:pPr>
        <w:ind w:firstLine="708"/>
        <w:jc w:val="both"/>
      </w:pPr>
      <w:r>
        <w:t>FINA je dostavila popis računa i oročenih novčanih sredstava dužnika na dan 19. srpnja 2017. godine te u svom podnesku od 20. srpnja 2017. godine navodi da dužnik na dan 19. srpnja 2017. godine u Jedinstvenom registru računa ima otvorene sljedeće račune i oročena novčana sredstva HR5124070001100388960 OTP banka Hrvatska d.d., te da na temelju čl. 112. st. 5. SZ-a dužnik na ime predujma za namirenje troškova stečajnog postupka na dan 19. srpnja 2017. nema zaplijenjena novčana sredstva.</w:t>
      </w:r>
    </w:p>
    <w:p w:rsidRDefault="00EF001C" w:rsidP="00EF001C" w:rsidR="00EF001C">
      <w:pPr>
        <w:jc w:val="both"/>
      </w:pPr>
    </w:p>
    <w:p w:rsidRDefault="00EF001C" w:rsidP="00EF001C" w:rsidR="00EF001C">
      <w:pPr>
        <w:ind w:firstLine="708"/>
        <w:jc w:val="both"/>
      </w:pPr>
      <w:r>
        <w:t>Trgovački sud u Osijeku je dana 15. rujna 2017. godine objavio oglas na mrežnoj stranici e-Oglasna ploča sudova pod poslovnim brojem 6 St-1325/17-3 od 14. rujna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F001C" w:rsidP="00EF001C" w:rsidR="00EF001C">
      <w:pPr>
        <w:ind w:firstLine="708"/>
        <w:jc w:val="both"/>
      </w:pPr>
    </w:p>
    <w:p w:rsidRDefault="00EF001C" w:rsidP="00EF001C" w:rsidR="00EF001C">
      <w:pPr>
        <w:ind w:firstLine="708"/>
        <w:jc w:val="both"/>
      </w:pPr>
      <w:r>
        <w:t xml:space="preserve">Podneskom zaprimljenim, kod ovog suda dana 25. rujna 2017. godine, vjerovnik REPUBLIKA HRVATSKA Ministarstvo financija, Porezna uprava Područni ured Osijek, OIB: 18683136487, zastupana po Županijskom državnom odvjetništvu u Osijeku, podnijela je  prijedlog za otvaranjem stečajnog postupka nad dužnikom CORALPLET j.d.o.o., Belišće, Braće Radić 2, MBS: 030133250, OIB: 82135885518, uz koji prijedlog je dostavila dokaz o postojanju svoje tražbine i postojanju stečajnog razloga iz članka 6. stav 2. Stečajnog zakona: nesposobnosti za plaćanje.   </w:t>
      </w:r>
    </w:p>
    <w:p w:rsidRDefault="00EF001C" w:rsidP="00EF001C" w:rsidR="00EF001C">
      <w:pPr>
        <w:ind w:firstLine="708"/>
        <w:jc w:val="both"/>
      </w:pPr>
    </w:p>
    <w:p w:rsidRDefault="00EF001C" w:rsidP="00EF001C" w:rsidR="00EF001C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F001C" w:rsidP="00EF001C" w:rsidR="00EF001C">
      <w:pPr>
        <w:ind w:firstLine="720"/>
        <w:jc w:val="both"/>
      </w:pPr>
    </w:p>
    <w:p w:rsidRDefault="00EF001C" w:rsidP="00EF001C" w:rsidR="00EF001C" w:rsidRPr="00401209">
      <w:pPr>
        <w:pStyle w:val="Tijeloteksta"/>
        <w:ind w:firstLine="708"/>
        <w:rPr>
          <w:sz w:val="24"/>
        </w:rPr>
      </w:pPr>
      <w:r w:rsidRPr="00401209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CB0335">
        <w:t>4</w:t>
      </w:r>
      <w:r w:rsidR="00DF4AE5">
        <w:t xml:space="preserve">. </w:t>
      </w:r>
      <w:r w:rsidR="00401209">
        <w:t>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B51639">
        <w:t>14</w:t>
      </w:r>
      <w:r w:rsidR="003977B5">
        <w:t xml:space="preserve">. </w:t>
      </w:r>
      <w:r w:rsidR="00B51639">
        <w:lastRenderedPageBreak/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7F7713">
        <w:t>24.396.16</w:t>
      </w:r>
      <w:r w:rsidR="00203465">
        <w:t xml:space="preserve"> </w:t>
      </w:r>
      <w:r w:rsidR="00CB0335">
        <w:t>kn i to</w:t>
      </w:r>
      <w:r w:rsidR="004C187C">
        <w:t>:</w:t>
      </w:r>
    </w:p>
    <w:p w:rsidRDefault="00CB0335" w:rsidP="004C187C" w:rsidR="00CB0335">
      <w:pPr>
        <w:ind w:firstLine="708"/>
        <w:jc w:val="both"/>
      </w:pPr>
    </w:p>
    <w:p w:rsidRDefault="00CB0335" w:rsidP="00CB0335" w:rsidR="00CB0335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B0335" w:rsidP="004C187C" w:rsidR="00CB0335">
      <w:pPr>
        <w:ind w:firstLine="708"/>
        <w:jc w:val="both"/>
      </w:pPr>
    </w:p>
    <w:p w:rsidRDefault="00767E05" w:rsidP="00767E05" w:rsidR="00767E05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750</w:t>
      </w:r>
      <w:r w:rsidRPr="004972F0">
        <w:t xml:space="preserve">,00 kn x </w:t>
      </w:r>
      <w:r>
        <w:t>10</w:t>
      </w:r>
      <w:r w:rsidRPr="004972F0">
        <w:t xml:space="preserve"> mjeseci) –u iznosu od </w:t>
      </w:r>
      <w:r>
        <w:t>7.500</w:t>
      </w:r>
      <w:r w:rsidRPr="004972F0">
        <w:t>,00 kn</w:t>
      </w:r>
    </w:p>
    <w:p w:rsidRDefault="00CB0335" w:rsidP="004C187C" w:rsidR="00CB0335">
      <w:pPr>
        <w:ind w:firstLine="708"/>
        <w:jc w:val="both"/>
      </w:pPr>
    </w:p>
    <w:p w:rsidRDefault="00995263" w:rsidP="00995263" w:rsidR="00995263">
      <w:pPr>
        <w:pStyle w:val="Odlomakpopisa"/>
        <w:numPr>
          <w:ilvl w:val="0"/>
          <w:numId w:val="13"/>
        </w:numPr>
        <w:jc w:val="both"/>
      </w:pPr>
      <w:r>
        <w:t xml:space="preserve">uredski materijal, </w:t>
      </w:r>
      <w:proofErr w:type="spellStart"/>
      <w:r>
        <w:t>biljezi</w:t>
      </w:r>
      <w:proofErr w:type="spellEnd"/>
      <w:r>
        <w:t xml:space="preserve">, </w:t>
      </w:r>
      <w:proofErr w:type="spellStart"/>
      <w:r>
        <w:t>ptt</w:t>
      </w:r>
      <w:proofErr w:type="spellEnd"/>
      <w:r>
        <w:t xml:space="preserve"> usluge, javni bilježnik (trošak po ovoj kategoriji je obračunat temeljem uobičajenih tržišnih cijena za nabavku uredskog materijala, biljega, </w:t>
      </w:r>
      <w:proofErr w:type="spellStart"/>
      <w:r>
        <w:t>ptt</w:t>
      </w:r>
      <w:proofErr w:type="spellEnd"/>
      <w:r>
        <w:t xml:space="preserve"> usluga te troškova javnog bilježnika za sastavljanje zapisnika o otvaranju</w:t>
      </w:r>
      <w:r w:rsidR="00D43FE1">
        <w:t xml:space="preserve"> </w:t>
      </w:r>
      <w:r>
        <w:t>ponuda ponuditelja za kupovinu imovine u vlasništvu stečajnog dužnika)</w:t>
      </w:r>
      <w:r w:rsidR="00D43FE1">
        <w:t xml:space="preserve"> </w:t>
      </w:r>
      <w:r>
        <w:t>u iznosu od 2.</w:t>
      </w:r>
      <w:r w:rsidR="00D43FE1">
        <w:t>0</w:t>
      </w:r>
      <w:r>
        <w:t>00,00 kn</w:t>
      </w:r>
    </w:p>
    <w:p w:rsidRDefault="00CB0335" w:rsidP="004C187C" w:rsidR="00CB0335">
      <w:pPr>
        <w:ind w:firstLine="708"/>
        <w:jc w:val="both"/>
      </w:pPr>
    </w:p>
    <w:p w:rsidRDefault="00D43FE1" w:rsidP="00D43FE1" w:rsidR="00CB0335">
      <w:pPr>
        <w:pStyle w:val="Odlomakpopisa"/>
        <w:numPr>
          <w:ilvl w:val="0"/>
          <w:numId w:val="13"/>
        </w:numPr>
        <w:jc w:val="both"/>
      </w:pPr>
      <w:r>
        <w:t>putni trošak stečajnog upravitelja (predvidivo je da će u tijeku stečajnog pos</w:t>
      </w:r>
      <w:r w:rsidR="004A6141">
        <w:t>tu</w:t>
      </w:r>
      <w:r>
        <w:t>pka nastati putni troškovi stečajnom upravitelju za prijeđenih predvidivih 1500 km x 2,00 kn po prijeđenom kilometru, a na što treba obračunati i platiti pripadajuće poreze i doprinose u iznosu od 4.868,6</w:t>
      </w:r>
      <w:r w:rsidR="00C54FE8">
        <w:t>6</w:t>
      </w:r>
      <w:r>
        <w:t xml:space="preserve"> kn</w:t>
      </w:r>
    </w:p>
    <w:p w:rsidRDefault="00D43FE1" w:rsidP="004C187C" w:rsidR="00D43FE1">
      <w:pPr>
        <w:ind w:firstLine="708"/>
        <w:jc w:val="both"/>
      </w:pPr>
    </w:p>
    <w:p w:rsidRDefault="00D43FE1" w:rsidP="00D43FE1" w:rsidR="00D43FE1">
      <w:pPr>
        <w:pStyle w:val="Odlomakpopisa"/>
        <w:numPr>
          <w:ilvl w:val="0"/>
          <w:numId w:val="13"/>
        </w:numPr>
        <w:jc w:val="both"/>
      </w:pPr>
      <w:r w:rsidRPr="004972F0">
        <w:t xml:space="preserve">poslovni račun – u stečaju (naknade za: otvaranje računa, zatvaranje računa (jednokratno </w:t>
      </w:r>
      <w:r>
        <w:t>150</w:t>
      </w:r>
      <w:r w:rsidRPr="004972F0">
        <w:t xml:space="preserve">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</w:t>
      </w:r>
      <w:r w:rsidR="00BE2896">
        <w:t>3</w:t>
      </w:r>
      <w:r w:rsidRPr="004972F0">
        <w:t>,</w:t>
      </w:r>
      <w:r w:rsidR="00BE2896">
        <w:t>75</w:t>
      </w:r>
      <w:r w:rsidRPr="004972F0">
        <w:t xml:space="preserve"> kn x </w:t>
      </w:r>
      <w:r>
        <w:t>10</w:t>
      </w:r>
      <w:r w:rsidRPr="004972F0">
        <w:t xml:space="preserve"> mjeseci - ukupno </w:t>
      </w:r>
      <w:r w:rsidR="005061F6">
        <w:t>437</w:t>
      </w:r>
      <w:r w:rsidRPr="004972F0">
        <w:t>,</w:t>
      </w:r>
      <w:r w:rsidR="005061F6">
        <w:t>5</w:t>
      </w:r>
      <w:r w:rsidRPr="004972F0">
        <w:t xml:space="preserve">0 kn) u iznosu od </w:t>
      </w:r>
      <w:r w:rsidR="00CC076A">
        <w:t>587</w:t>
      </w:r>
      <w:r w:rsidRPr="004972F0">
        <w:t>,</w:t>
      </w:r>
      <w:r w:rsidR="00CC076A">
        <w:t>5</w:t>
      </w:r>
      <w:r w:rsidRPr="004972F0">
        <w:t>0 kn u skladu s prosječnom naknadom prema Cjeniku financijskih institucija za usluge platnog prometa na tržištu u RH</w:t>
      </w:r>
    </w:p>
    <w:p w:rsidRDefault="00D43FE1" w:rsidP="00D43FE1" w:rsidR="00D43FE1">
      <w:pPr>
        <w:pStyle w:val="Odlomakpopisa"/>
      </w:pPr>
    </w:p>
    <w:p w:rsidRDefault="00D43FE1" w:rsidP="00D43FE1" w:rsidR="00D43FE1">
      <w:pPr>
        <w:pStyle w:val="Odlomakpopisa"/>
        <w:numPr>
          <w:ilvl w:val="0"/>
          <w:numId w:val="13"/>
        </w:numPr>
        <w:jc w:val="both"/>
      </w:pPr>
      <w:r w:rsidRPr="004972F0">
        <w:t xml:space="preserve">arhiviranje dokumentacije – (pohrana dokumentacije u skladu sa Zakonom o arhivskom gradivu i arhivima prema Cjeniku u iznosu od </w:t>
      </w:r>
      <w:r w:rsidR="00934CA3">
        <w:t>1.840</w:t>
      </w:r>
      <w:r>
        <w:t>,00</w:t>
      </w:r>
      <w:r w:rsidRPr="004972F0">
        <w:t xml:space="preserve"> kn</w:t>
      </w:r>
    </w:p>
    <w:p w:rsidRDefault="00D43FE1" w:rsidP="00D43FE1" w:rsidR="00D43FE1">
      <w:pPr>
        <w:jc w:val="both"/>
      </w:pPr>
    </w:p>
    <w:p w:rsidRDefault="003E4582" w:rsidP="003E4582" w:rsidR="003E4582" w:rsidRPr="00420A1E">
      <w:pPr>
        <w:pStyle w:val="Odlomakpopisa"/>
        <w:numPr>
          <w:ilvl w:val="0"/>
          <w:numId w:val="13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0F1A57" w:rsidP="004C187C" w:rsidR="000F1A57">
      <w:pPr>
        <w:ind w:firstLine="708"/>
        <w:jc w:val="both"/>
      </w:pPr>
    </w:p>
    <w:p w:rsidRDefault="003E4582" w:rsidP="003E4582" w:rsidR="003E4582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</w:t>
      </w:r>
      <w:r w:rsidR="00934CA3">
        <w:t>1.720</w:t>
      </w:r>
      <w:r w:rsidR="00E82F09">
        <w:t>,00</w:t>
      </w:r>
      <w:r w:rsidRPr="004972F0">
        <w:t xml:space="preserve"> kn </w:t>
      </w:r>
    </w:p>
    <w:p w:rsidRDefault="00D43FE1" w:rsidP="00E968D2" w:rsidR="00D43FE1">
      <w:pPr>
        <w:jc w:val="both"/>
      </w:pPr>
    </w:p>
    <w:p w:rsidRDefault="004A6141" w:rsidP="004A6141" w:rsidR="004A6141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A6141" w:rsidP="004A6141" w:rsidR="004A6141" w:rsidRPr="00592E2E">
      <w:pPr>
        <w:rPr>
          <w:highlight w:val="yellow"/>
        </w:rPr>
      </w:pPr>
    </w:p>
    <w:p w:rsidRDefault="004A6141" w:rsidP="004A6141" w:rsidR="004A6141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A6141" w:rsidP="004A6141" w:rsidR="004A6141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CE785B" w:rsidP="00CE785B" w:rsidR="00CE785B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F435B2">
        <w:t>11.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E33E3">
      <w:pPr>
        <w:jc w:val="both"/>
      </w:pPr>
      <w:r>
        <w:t xml:space="preserve">                                </w:t>
      </w:r>
    </w:p>
    <w:p w:rsidRDefault="004C187C" w:rsidP="004C187C" w:rsidR="004C187C">
      <w:pPr>
        <w:jc w:val="both"/>
      </w:pPr>
      <w:r>
        <w:t xml:space="preserve">      </w:t>
      </w:r>
    </w:p>
    <w:p w:rsidRDefault="00C628CD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391D8D">
        <w:t>7.6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149" w:rsidR="00713149">
      <w:r>
        <w:separator/>
      </w:r>
    </w:p>
  </w:endnote>
  <w:endnote w:id="0" w:type="continuationSeparator">
    <w:p w:rsidRDefault="00713149" w:rsidR="00713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149" w:rsidR="00713149">
      <w:r>
        <w:separator/>
      </w:r>
    </w:p>
  </w:footnote>
  <w:footnote w:id="0" w:type="continuationSeparator">
    <w:p w:rsidRDefault="00713149" w:rsidR="00713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2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0413C" w:rsidR="002041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0413C">
      <w:t>7 St-1658/17-19</w:t>
    </w:r>
  </w:p>
  <w:p w:rsidRDefault="00BF3E59" w:rsidP="0020413C" w:rsidR="00BF3E59">
    <w:pPr>
      <w:jc w:val="right"/>
    </w:pPr>
  </w:p>
  <w:p w:rsidRDefault="00F435B2" w:rsidP="0020413C" w:rsidR="00F435B2">
    <w:pPr>
      <w:jc w:val="right"/>
    </w:pPr>
  </w:p>
  <w:p w:rsidRDefault="00F435B2" w:rsidP="0020413C" w:rsidR="00F435B2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0413C">
      <w:t>1658</w:t>
    </w:r>
    <w:r w:rsidR="00E84A60">
      <w:t>/17-</w:t>
    </w:r>
    <w:r w:rsidR="00D608B3">
      <w:t>1</w:t>
    </w:r>
    <w:r w:rsidR="00C67DF2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0FA6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413C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63D2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735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56B3"/>
    <w:rsid w:val="002F6466"/>
    <w:rsid w:val="00300A40"/>
    <w:rsid w:val="00303B98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0C02"/>
    <w:rsid w:val="003818D8"/>
    <w:rsid w:val="00382E90"/>
    <w:rsid w:val="00390D07"/>
    <w:rsid w:val="00391D8D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582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1209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56B02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141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33E3"/>
    <w:rsid w:val="004E4381"/>
    <w:rsid w:val="004E7246"/>
    <w:rsid w:val="004F0B03"/>
    <w:rsid w:val="004F2AA7"/>
    <w:rsid w:val="004F3C29"/>
    <w:rsid w:val="004F422A"/>
    <w:rsid w:val="004F5315"/>
    <w:rsid w:val="004F5AF1"/>
    <w:rsid w:val="00500CE7"/>
    <w:rsid w:val="005013B9"/>
    <w:rsid w:val="00503088"/>
    <w:rsid w:val="00504C4B"/>
    <w:rsid w:val="0050594E"/>
    <w:rsid w:val="00505F50"/>
    <w:rsid w:val="005061F6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149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6FCB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67E05"/>
    <w:rsid w:val="007703B9"/>
    <w:rsid w:val="007719D5"/>
    <w:rsid w:val="00771D9B"/>
    <w:rsid w:val="00772625"/>
    <w:rsid w:val="00772CCF"/>
    <w:rsid w:val="00772E57"/>
    <w:rsid w:val="00773E7D"/>
    <w:rsid w:val="00774834"/>
    <w:rsid w:val="007752E5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7F7713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521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4754F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A36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4DAC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A3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5263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10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23B3"/>
    <w:rsid w:val="00AE45C0"/>
    <w:rsid w:val="00AE6D15"/>
    <w:rsid w:val="00AE7D7C"/>
    <w:rsid w:val="00AF021A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0CBE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1639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2896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4FE8"/>
    <w:rsid w:val="00C55092"/>
    <w:rsid w:val="00C5519C"/>
    <w:rsid w:val="00C56EB7"/>
    <w:rsid w:val="00C57B0F"/>
    <w:rsid w:val="00C6116A"/>
    <w:rsid w:val="00C615F4"/>
    <w:rsid w:val="00C62055"/>
    <w:rsid w:val="00C62592"/>
    <w:rsid w:val="00C628CD"/>
    <w:rsid w:val="00C658BD"/>
    <w:rsid w:val="00C65C76"/>
    <w:rsid w:val="00C65C7C"/>
    <w:rsid w:val="00C67DF2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64C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0335"/>
    <w:rsid w:val="00CB17F7"/>
    <w:rsid w:val="00CB24A8"/>
    <w:rsid w:val="00CB312D"/>
    <w:rsid w:val="00CB3876"/>
    <w:rsid w:val="00CB4BE0"/>
    <w:rsid w:val="00CB5F68"/>
    <w:rsid w:val="00CB7057"/>
    <w:rsid w:val="00CB7A94"/>
    <w:rsid w:val="00CC076A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85B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3FE1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67793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2D65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42EB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0FD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2F09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68D2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001C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5B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0C47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041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2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41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2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53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34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06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27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St-1658/2017</izvorni_sadrzaj>
    <derivirana_varijabla naziv="DomainObject.Predmet.OznakaBroj_1">St-1658/2017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CORALPLET j.d.o.o. za proizvodnju i trgovinu</izvorni_sadrzaj>
    <derivirana_varijabla naziv="DomainObject.Predmet.ProtustrankaFormated_1">  CORALPLET j.d.o.o. za proizvodnju i trgovinu</derivirana_varijabla>
  </DomainObject.Predmet.ProtustrankaFormated>
  <DomainObject.Predmet.ProtustrankaFormatedOIB>
    <izvorni_sadrzaj>  CORALPLET j.d.o.o. za proizvodnju i trgovinu, OIB 82135885518</izvorni_sadrzaj>
    <derivirana_varijabla naziv="DomainObject.Predmet.ProtustrankaFormatedOIB_1">  CORALPLET j.d.o.o. za proizvodnju i trgovinu, OIB 82135885518</derivirana_varijabla>
  </DomainObject.Predmet.ProtustrankaFormatedOIB>
  <DomainObject.Predmet.ProtustrankaFormatedWithAdress>
    <izvorni_sadrzaj> CORALPLET j.d.o.o. za proizvodnju i trgovinu, Braće Radić 2, 31551 Belišće</izvorni_sadrzaj>
    <derivirana_varijabla naziv="DomainObject.Predmet.ProtustrankaFormatedWithAdress_1"> CORALPLET j.d.o.o. za proizvodnju i trgovinu, Braće Radić 2, 31551 Belišće</derivirana_varijabla>
  </DomainObject.Predmet.ProtustrankaFormatedWithAdress>
  <DomainObject.Predmet.ProtustrankaFormatedWithAdressOIB>
    <izvorni_sadrzaj> CORALPLET j.d.o.o. za proizvodnju i trgovinu, OIB 82135885518, Braće Radić 2, 31551 Belišće</izvorni_sadrzaj>
    <derivirana_varijabla naziv="DomainObject.Predmet.ProtustrankaFormatedWithAdressOIB_1"> CORALPLET j.d.o.o. za proizvodnju i trgovinu, OIB 82135885518, Braće Radić 2, 31551 Belišće</derivirana_varijabla>
  </DomainObject.Predmet.ProtustrankaFormatedWithAdressOIB>
  <DomainObject.Predmet.ProtustrankaWithAdress>
    <izvorni_sadrzaj>CORALPLET j.d.o.o. za proizvodnju i trgovinu Braće Radić 2, 31551 Belišće</izvorni_sadrzaj>
    <derivirana_varijabla naziv="DomainObject.Predmet.ProtustrankaWithAdress_1">CORALPLET j.d.o.o. za proizvodnju i trgovinu Braće Radić 2, 31551 Belišće</derivirana_varijabla>
  </DomainObject.Predmet.ProtustrankaWithAdress>
  <DomainObject.Predmet.ProtustrankaWithAdressOIB>
    <izvorni_sadrzaj>CORALPLET j.d.o.o. za proizvodnju i trgovinu, OIB 82135885518, Braće Radić 2, 31551 Belišće</izvorni_sadrzaj>
    <derivirana_varijabla naziv="DomainObject.Predmet.ProtustrankaWithAdressOIB_1">CORALPLET j.d.o.o. za proizvodnju i trgovinu, OIB 82135885518, Braće Radić 2, 31551 Belišće</derivirana_varijabla>
  </DomainObject.Predmet.ProtustrankaWithAdressOIB>
  <DomainObject.Predmet.ProtustrankaNazivFormated>
    <izvorni_sadrzaj>CORALPLET j.d.o.o. za proizvodnju i trgovinu</izvorni_sadrzaj>
    <derivirana_varijabla naziv="DomainObject.Predmet.ProtustrankaNazivFormated_1">CORALPLET j.d.o.o. za proizvodnju i trgovinu</derivirana_varijabla>
  </DomainObject.Predmet.ProtustrankaNazivFormated>
  <DomainObject.Predmet.ProtustrankaNazivFormatedOIB>
    <izvorni_sadrzaj>CORALPLET j.d.o.o. za proizvodnju i trgovinu, OIB 82135885518</izvorni_sadrzaj>
    <derivirana_varijabla naziv="DomainObject.Predmet.ProtustrankaNazivFormatedOIB_1">CORALPLET j.d.o.o. za proizvodnju i trgovinu, OIB 82135885518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CORALPLET j.d.o.o. za proizvodnju i trgovinu</item>
    </izvorni_sadrzaj>
    <derivirana_varijabla naziv="DomainObject.Predmet.ProtuStrankaListFormated_1">
      <item>CORALPLET j.d.o.o. za proizvodnju i trgovinu</item>
    </derivirana_varijabla>
  </DomainObject.Predmet.ProtuStrankaListFormated>
  <DomainObject.Predmet.ProtuStrankaListFormatedOIB>
    <izvorni_sadrzaj>
      <item>CORALPLET j.d.o.o. za proizvodnju i trgovinu, OIB 82135885518</item>
    </izvorni_sadrzaj>
    <derivirana_varijabla naziv="DomainObject.Predmet.ProtuStrankaListFormatedOIB_1">
      <item>CORALPLET j.d.o.o. za proizvodnju i trgovinu, OIB 82135885518</item>
    </derivirana_varijabla>
  </DomainObject.Predmet.ProtuStrankaListFormatedOIB>
  <DomainObject.Predmet.ProtuStrankaListFormatedWithAdress>
    <izvorni_sadrzaj>
      <item>CORALPLET j.d.o.o. za proizvodnju i trgovinu, Braće Radić 2, 31551 Belišće</item>
    </izvorni_sadrzaj>
    <derivirana_varijabla naziv="DomainObject.Predmet.ProtuStrankaListFormatedWithAdress_1">
      <item>CORALPLET j.d.o.o. za proizvodnju i trgovinu, Braće Radić 2, 31551 Belišće</item>
    </derivirana_varijabla>
  </DomainObject.Predmet.ProtuStrankaListFormatedWithAdress>
  <DomainObject.Predmet.ProtuStrankaListFormatedWithAdressOIB>
    <izvorni_sadrzaj>
      <item>CORALPLET j.d.o.o. za proizvodnju i trgovinu, OIB 82135885518, Braće Radić 2, 31551 Belišće</item>
    </izvorni_sadrzaj>
    <derivirana_varijabla naziv="DomainObject.Predmet.ProtuStrankaListFormatedWithAdressOIB_1">
      <item>CORALPLET j.d.o.o. za proizvodnju i trgovinu, OIB 82135885518, Braće Radić 2, 31551 Belišće</item>
    </derivirana_varijabla>
  </DomainObject.Predmet.ProtuStrankaListFormatedWithAdressOIB>
  <DomainObject.Predmet.ProtuStrankaListNazivFormated>
    <izvorni_sadrzaj>
      <item>CORALPLET j.d.o.o. za proizvodnju i trgovinu</item>
    </izvorni_sadrzaj>
    <derivirana_varijabla naziv="DomainObject.Predmet.ProtuStrankaListNazivFormated_1">
      <item>CORALPLET j.d.o.o. za proizvodnju i trgovinu</item>
    </derivirana_varijabla>
  </DomainObject.Predmet.ProtuStrankaListNazivFormated>
  <DomainObject.Predmet.ProtuStrankaListNazivFormatedOIB>
    <izvorni_sadrzaj>
      <item>CORALPLET j.d.o.o. za proizvodnju i trgovinu, OIB 82135885518</item>
    </izvorni_sadrzaj>
    <derivirana_varijabla naziv="DomainObject.Predmet.ProtuStrankaListNazivFormatedOIB_1">
      <item>CORALPLET j.d.o.o. za proizvodnju i trgovinu, OIB 82135885518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CORALPLET j.d.o.o. za proizvodnju i trgovinu</izvorni_sadrzaj>
    <derivirana_varijabla naziv="DomainObject.Predmet.ProtustrankaIDrugi_1">CORALPLET j.d.o.o.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CORALPLET j.d.o.o. za proizvodnju i trgovinu, OIB 82135885518, Braće Radić 2, 31551 Belišće</izvorni_sadrzaj>
    <derivirana_varijabla naziv="DomainObject.Predmet.ProtustrankaIDrugiAdressOIB_1">CORALPLET j.d.o.o. za proizvodnju i trgovinu, OIB 82135885518, Braće Radić 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CORALPLET j.d.o.o. za proizvodnju i trgovinu</item>
      <item>RH MINISTARSTVO FINANCIJA POREZNA UPRAVA</item>
      <item>Županijsko državno odvjetništvo u Osijeku</item>
    </izvorni_sadrzaj>
    <derivirana_varijabla naziv="DomainObject.Predmet.SudioniciListNaziv_1">
      <item>CORALPLET j.d.o.o. za proizvodnju i trgovinu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82135885518</item>
      <item>, OIB 18683136487</item>
      <item>, OIB 61379160880</item>
    </izvorni_sadrzaj>
    <derivirana_varijabla naziv="DomainObject.Predmet.SudioniciListNazivOIB_1">
      <item>, OIB 82135885518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9FFE7-C725-46EF-8D97-EE3A6E43C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1328</properties:Words>
  <properties:Characters>7377</properties:Characters>
  <properties:Lines>189</properties:Lines>
  <properties:Paragraphs>40</properties:Paragraphs>
  <properties:TotalTime>920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2018-04-06T10:45:00Z</cp:lastPrinted>
  <dcterms:modified xmlns:xsi="http://www.w3.org/2001/XMLSchema-instance" xsi:type="dcterms:W3CDTF">2018-05-11T12:53:00Z</dcterms:modified>
  <cp:revision>620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(1658-17 (-19) ŽELJKO RUPČIĆ.docx)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