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a2ff" w14:paraId="03da2ff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4C4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7C46D7"/>
    <w:rsid w:val="008274C4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St-251/2017-2</izvorni_sadrzaj>
    <derivirana_varijabla naziv="DomainObject.Oznaka_1">St-251/2017-2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NUTRIO jednostavno društvo s ograničenom odgovornošću za ugostiteljstvo i usluge</izvorni_sadrzaj>
    <derivirana_varijabla naziv="DomainObject.Predmet.ProtustrankaFormated_1">  NUTRIO jednostavno društvo s ograničenom odgovornošću za ugostiteljstvo i usluge</derivirana_varijabla>
  </DomainObject.Predmet.ProtustrankaFormated>
  <DomainObject.Predmet.ProtustrankaFormatedOIB>
    <izvorni_sadrzaj>  NUTRIO jednostavno društvo s ograničenom odgovornošću za ugostiteljstvo i usluge, OIB 30057215628</izvorni_sadrzaj>
    <derivirana_varijabla naziv="DomainObject.Predmet.ProtustrankaFormatedOIB_1">  NUTRIO jednostavno društvo s ograničenom odgovornošću za ugostiteljstvo i usluge, OIB 30057215628</derivirana_varijabla>
  </DomainObject.Predmet.ProtustrankaFormatedOIB>
  <DomainObject.Predmet.ProtustrankaFormatedWithAdress>
    <izvorni_sadrzaj> NUTRIO jednostavno društvo s ograničenom odgovornošću za ugostiteljstvo i usluge, Braće Radića 105, 42000 Varaždin</izvorni_sadrzaj>
    <derivirana_varijabla naziv="DomainObject.Predmet.ProtustrankaFormatedWithAdress_1"> NUTRIO jednostavno društvo s ograničenom odgovornošću za ugostiteljstvo i usluge, Braće Radića 105, 42000 Varaždin</derivirana_varijabla>
  </DomainObject.Predmet.ProtustrankaFormatedWithAdress>
  <DomainObject.Predmet.ProtustrankaFormatedWithAdressOIB>
    <izvorni_sadrzaj> NUTRIO jednostavno društvo s ograničenom odgovornošću za ugostiteljstvo i usluge, OIB 30057215628, Braće Radića 105, 42000 Varaždin</izvorni_sadrzaj>
    <derivirana_varijabla naziv="DomainObject.Predmet.ProtustrankaFormatedWithAdressOIB_1"> NUTRIO jednostavno društvo s ograničenom odgovornošću za ugostiteljstvo i usluge, OIB 30057215628, Braće Radića 105, 42000 Varaždin</derivirana_varijabla>
  </DomainObject.Predmet.ProtustrankaFormatedWithAdressOIB>
  <DomainObject.Predmet.ProtustrankaWithAdress>
    <izvorni_sadrzaj>NUTRIO jednostavno društvo s ograničenom odgovornošću za ugostiteljstvo i usluge Braće Radića 105, 42000 Varaždin</izvorni_sadrzaj>
    <derivirana_varijabla naziv="DomainObject.Predmet.ProtustrankaWithAdress_1">NUTRIO jednostavno društvo s ograničenom odgovornošću za ugostiteljstvo i usluge Braće Radića 105, 42000 Varaždin</derivirana_varijabla>
  </DomainObject.Predmet.ProtustrankaWithAdress>
  <DomainObject.Predmet.ProtustrankaWithAdressOIB>
    <izvorni_sadrzaj>NUTRIO jednostavno društvo s ograničenom odgovornošću za ugostiteljstvo i usluge, OIB 30057215628, Braće Radića 105, 42000 Varaždin</izvorni_sadrzaj>
    <derivirana_varijabla naziv="DomainObject.Predmet.ProtustrankaWithAdressOIB_1">NUTRIO jednostavno društvo s ograničenom odgovornošću za ugostiteljstvo i usluge, OIB 30057215628, Braće Radića 105, 42000 Varaždin</derivirana_varijabla>
  </DomainObject.Predmet.ProtustrankaWithAdressOIB>
  <DomainObject.Predmet.ProtustrankaNazivFormated>
    <izvorni_sadrzaj>NUTRIO jednostavno društvo s ograničenom odgovornošću za ugostiteljstvo i usluge</izvorni_sadrzaj>
    <derivirana_varijabla naziv="DomainObject.Predmet.ProtustrankaNazivFormated_1">NUTRIO jednostavno društvo s ograničenom odgovornošću za ugostiteljstvo i usluge</derivirana_varijabla>
  </DomainObject.Predmet.ProtustrankaNazivFormated>
  <DomainObject.Predmet.ProtustrankaNazivFormatedOIB>
    <izvorni_sadrzaj>NUTRIO jednostavno društvo s ograničenom odgovornošću za ugostiteljstvo i usluge, OIB 30057215628</izvorni_sadrzaj>
    <derivirana_varijabla naziv="DomainObject.Predmet.ProtustrankaNazivFormatedOIB_1">NUTRIO jednostavno društvo s ograničenom odgovornošću za ugostiteljstvo i usluge, OIB 30057215628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</izvorni_sadrzaj>
    <derivirana_varijabla naziv="DomainObject.Predmet.StrankaFormated_1">  RH MF - Porezna uprava Područni ured sjeverna Hrvatska zastupanog po punomoćniku Županijsko državno odvjetništvo</derivirana_varijabla>
  </DomainObject.Predmet.StrankaFormated>
  <DomainObject.Predmet.StrankaFormatedOIB>
    <izvorni_sadrzaj>  RH MF - Porezna uprava Područni ured sjeverna Hrvatska, OIB 18683136487 zastupanog po punomoćniku Županijsko državno odvjetništvo</izvorni_sadrzaj>
    <derivirana_varijabla naziv="DomainObject.Predmet.StrankaFormatedOIB_1">  RH MF - Porezna uprava Područni ured sjeverna Hrvatska, OIB 18683136487 zastupanog po punomoćniku Županijsko državno odvjetništvo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</izvorni_sadrzaj>
    <derivirana_varijabla naziv="DomainObject.Predmet.StrankaFormatedWithAdress_1"> RH MF - Porezna uprava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</izvorni_sadrzaj>
    <derivirana_varijabla naziv="DomainObject.Predmet.StrankaFormatedWithAdressOIB_1"> RH MF - Porezna uprava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20166.80</izvorni_sadrzaj>
    <derivirana_varijabla naziv="DomainObject.Predmet.TrenutnaVrijednost_1">20166.80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Područni ured sjeverna Hrvatska zastupanog po punomoćniku Županijsko državno odvjetništvo</item>
    </izvorni_sadrzaj>
    <derivirana_varijabla naziv="DomainObject.Predmet.StrankaListFormated_1">
      <item>RH MF - Porezna uprava Područni ured sjeverna Hrvatska zastupanog po punomoćniku Županijsko državno odvjetništvo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</item>
    </izvorni_sadrzaj>
    <derivirana_varijabla naziv="DomainObject.Predmet.StrankaListFormatedOIB_1">
      <item>RH MF - Porezna uprava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</item>
    </izvorni_sadrzaj>
    <derivirana_varijabla naziv="DomainObject.Predmet.StrankaListFormatedWithAdress_1">
      <item>RH MF - Porezna uprava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NUTRIO jednostavno društvo s ograničenom odgovornošću za ugostiteljstvo i usluge</item>
    </izvorni_sadrzaj>
    <derivirana_varijabla naziv="DomainObject.Predmet.ProtuStrankaListFormated_1">
      <item>NUTRIO jednostavno društvo s ograničenom odgovornošću za ugostiteljstvo i usluge</item>
    </derivirana_varijabla>
  </DomainObject.Predmet.ProtuStrankaListFormated>
  <DomainObject.Predmet.ProtuStrankaListFormatedOIB>
    <izvorni_sadrzaj>
      <item>NUTRIO jednostavno društvo s ograničenom odgovornošću za ugostiteljstvo i usluge, OIB 30057215628</item>
    </izvorni_sadrzaj>
    <derivirana_varijabla naziv="DomainObject.Predmet.ProtuStrankaListFormatedOIB_1">
      <item>NUTRIO jednostavno društvo s ograničenom odgovornošću za ugostiteljstvo i usluge, OIB 30057215628</item>
    </derivirana_varijabla>
  </DomainObject.Predmet.ProtuStrankaListFormatedOIB>
  <DomainObject.Predmet.ProtuStrankaListFormatedWithAdress>
    <izvorni_sadrzaj>
      <item>NUTRIO jednostavno društvo s ograničenom odgovornošću za ugostiteljstvo i usluge, Braće Radića 105, 42000 Varaždin</item>
    </izvorni_sadrzaj>
    <derivirana_varijabla naziv="DomainObject.Predmet.ProtuStrankaListFormatedWithAdress_1">
      <item>NUTRIO jednostavno društvo s ograničenom odgovornošću za ugostiteljstvo i usluge, Braće Radića 105, 42000 Varaždin</item>
    </derivirana_varijabla>
  </DomainObject.Predmet.ProtuStrankaListFormatedWithAdress>
  <DomainObject.Predmet.ProtuStrankaListFormatedWithAdressOIB>
    <izvorni_sadrzaj>
      <item>NUTRIO jednostavno društvo s ograničenom odgovornošću za ugostiteljstvo i usluge, OIB 30057215628, Braće Radića 105, 42000 Varaždin</item>
    </izvorni_sadrzaj>
    <derivirana_varijabla naziv="DomainObject.Predmet.ProtuStrankaListFormatedWithAdressOIB_1">
      <item>NUTRIO jednostavno društvo s ograničenom odgovornošću za ugostiteljstvo i usluge, OIB 30057215628, Braće Radića 105, 42000 Varaždin</item>
    </derivirana_varijabla>
  </DomainObject.Predmet.ProtuStrankaListFormatedWithAdressOIB>
  <DomainObject.Predmet.ProtuStrankaListNazivFormated>
    <izvorni_sadrzaj>
      <item>NUTRIO jednostavno društvo s ograničenom odgovornošću za ugostiteljstvo i usluge</item>
    </izvorni_sadrzaj>
    <derivirana_varijabla naziv="DomainObject.Predmet.ProtuStrankaListNazivFormated_1">
      <item>NUTRIO jednostavno društvo s ograničenom odgovornošću za ugostiteljstvo i usluge</item>
    </derivirana_varijabla>
  </DomainObject.Predmet.ProtuStrankaListNazivFormated>
  <DomainObject.Predmet.ProtuStrankaListNazivFormatedOIB>
    <izvorni_sadrzaj>
      <item>NUTRIO jednostavno društvo s ograničenom odgovornošću za ugostiteljstvo i usluge, OIB 30057215628</item>
    </izvorni_sadrzaj>
    <derivirana_varijabla naziv="DomainObject.Predmet.ProtuStrankaListNazivFormatedOIB_1">
      <item>NUTRIO jednostavno društvo s ograničenom odgovornošću za ugostiteljstvo i usluge, OIB 30057215628</item>
    </derivirana_varijabla>
  </DomainObject.Predmet.ProtuStrankaListNazivFormatedOIB>
  <DomainObject.Predmet.OstaliListFormated>
    <izvorni_sadrzaj>
      <item>Županijsko državno odvjetništvo punomoćnik sudionika u postupku RH MF - Porezna uprava Područni ured sjeverna Hrvatska</item>
    </izvorni_sadrzaj>
    <derivirana_varijabla naziv="DomainObject.Predmet.OstaliListFormated_1">
      <item>Županijsko državno odvjetništvo punomoćnik sudionika u postupku RH MF - Porezna uprava Područni ured sjeverna Hrvatska</item>
    </derivirana_varijabla>
  </DomainObject.Predmet.OstaliListFormated>
  <DomainObject.Predmet.OstaliListFormatedOIB>
    <izvorni_sadrzaj>
      <item>Županijsko državno odvjetništvo punomoćnik sudionika u postupku RH MF - Porezna uprava Područni ured sjeverna Hrvatska</item>
    </izvorni_sadrzaj>
    <derivirana_varijabla naziv="DomainObject.Predmet.OstaliListFormatedOIB_1">
      <item>Županijsko državno odvjetništvo punomoćnik sudionika u postupku RH MF - Porezna uprava Područni ured sjeverna Hrvatska</item>
    </derivirana_varijabla>
  </DomainObject.Predmet.OstaliListFormatedOIB>
  <DomainObject.Predmet.OstaliListFormatedWithAdress>
    <izvorni_sadrzaj>
      <item>Županijsko državno odvjetništvo punomoćnik sudionika u postupku RH MF - Porezna uprava Područni ured sjeverna Hrvatska</item>
    </izvorni_sadrzaj>
    <derivirana_varijabla naziv="DomainObject.Predmet.OstaliListFormatedWithAdress_1">
      <item>Županijsko državno odvjetništvo punomoćnik sudionika u postupku RH MF - Porezna uprava Područni ured sjeverna Hrvatska</item>
    </derivirana_varijabla>
  </DomainObject.Predmet.OstaliListFormatedWithAdress>
  <DomainObject.Predmet.OstaliListFormatedWithAdressOIB>
    <izvorni_sadrzaj>
      <item>Županijsko državno odvjetništvo punomoćnik sudionika u postupku RH MF - Porezna uprava Područni ured sjeverna Hrvatska</item>
    </izvorni_sadrzaj>
    <derivirana_varijabla naziv="DomainObject.Predmet.OstaliListFormatedWithAdressOIB_1">
      <item>Županijsko državno odvjetništvo punomoćnik sudionika u postupku RH MF - Porezna uprava Područni ured sjeverna Hrvatska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St-251/2017-2</izvorni_sadrzaj>
    <derivirana_varijabla naziv="DomainObject.PoslovniBrojDokumenta_1">St-251/2017-2</derivirana_varijabla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NUTRIO jednostavno društvo s ograničenom odgovornošću za ugostiteljstvo i usluge</izvorni_sadrzaj>
    <derivirana_varijabla naziv="DomainObject.Predmet.ProtustrankaIDrugi_1">NUTRIO jednostavno društvo s ograničenom odgovornošću za ugostiteljstvo i usluge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NUTRIO jednostavno društvo s ograničenom odgovornošću za ugostiteljstvo i usluge, OIB 30057215628, Braće Radića 105, 42000 Varaždin</izvorni_sadrzaj>
    <derivirana_varijabla naziv="DomainObject.Predmet.ProtustrankaIDrugiAdressOIB_1">NUTRIO jednostavno društvo s ograničenom odgovornošću za ugostiteljstvo i usluge, OIB 30057215628, Braće Radića 105,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NUTRIO jednostavno društvo s ograničenom odgovornošću za ugostiteljstvo i usluge</item>
      <item>Županijsko državno odvjetništvo</item>
      <item>RH MF - Porezna uprava Područni ured sjeverna Hrvatska</item>
    </izvorni_sadrzaj>
    <derivirana_varijabla naziv="DomainObject.Predmet.SudioniciListNaziv_1">
      <item>NUTRIO jednostavno društvo s ograničenom odgovornošću za ugostiteljstvo i usluge</item>
      <item>Županijsko državno odvjetništvo</item>
      <item>RH MF - Porezna uprava Područni ured sjeverna Hrvatska</item>
    </derivirana_varijabla>
  </DomainObject.Predmet.SudioniciListNaziv>
  <DomainObject.Predmet.SudioniciListAdressOIB>
    <izvorni_sadrzaj>
      <item>NUTRIO jednostavno društvo s ograničenom odgovornošću za ugostiteljstvo i usluge, OIB 30057215628, Braće Radića 105,42000 Varaždin</item>
      <item>Županijsko državno odvjetništvo</item>
      <item>RH MF - Porezna uprava Područni ured sjeverna Hrvatska, OIB 18683136487, Graberje 1,42000 Varaždin</item>
    </izvorni_sadrzaj>
    <derivirana_varijabla naziv="DomainObject.Predmet.SudioniciListAdressOIB_1">
      <item>NUTRIO jednostavno društvo s ograničenom odgovornošću za ugostiteljstvo i usluge, OIB 30057215628, Braće Radića 105,42000 Varaždin</item>
      <item>Županijsko državno odvjetništvo</item>
      <item>RH MF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St-251/2017-2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