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8321" w14:paraId="e738321" w:rsidRDefault="007B22A3" w:rsidP="007B22A3" w:rsidR="007B22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2A3" w:rsidP="007B22A3" w:rsidR="007B22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22A3" w:rsidP="007B22A3" w:rsidR="007B22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22A3" w:rsidP="007B22A3" w:rsidR="007B22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B22A3" w:rsidP="007B22A3" w:rsidR="007B22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22A3" w:rsidP="007B22A3" w:rsidR="007B22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B22A3" w:rsidP="007B22A3" w:rsidR="007B22A3" w:rsidRPr="005D578C">
      <w:pPr>
        <w:jc w:val="center"/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8092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Bertoši, Maršeti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67500702546, MBS 040275298, 12. veljače 2016.</w:t>
      </w: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Bertoši, Maršeti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67500702546, MBS 040275298,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12.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814FF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7B22A3" w:rsidP="007B22A3" w:rsidR="007B22A3">
      <w:pPr>
        <w:rPr>
          <w:rFonts w:cs="Times New Roman" w:eastAsia="Times New Roman"/>
          <w:szCs w:val="20"/>
        </w:rPr>
      </w:pPr>
    </w:p>
    <w:p w:rsidRDefault="007B22A3" w:rsidP="007B22A3" w:rsidR="007B22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Bertoši, Maršeti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67500702546, MBS 040275298.</w:t>
      </w:r>
    </w:p>
    <w:p w:rsidRDefault="007B22A3" w:rsidP="007B22A3" w:rsidR="007B22A3">
      <w:pPr>
        <w:rPr>
          <w:rFonts w:cs="Times New Roman" w:eastAsia="Times New Roman"/>
          <w:szCs w:val="24"/>
        </w:rPr>
      </w:pPr>
    </w:p>
    <w:p w:rsidRDefault="007B22A3" w:rsidP="007B22A3" w:rsidR="007B22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Bertoši, Maršeti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67500702546, MBS 040275298.</w:t>
      </w:r>
    </w:p>
    <w:p w:rsidRDefault="007B22A3" w:rsidP="007B22A3" w:rsidR="007B22A3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B22A3" w:rsidP="007B22A3" w:rsidR="007B22A3">
      <w:pPr>
        <w:ind w:firstLine="708"/>
        <w:rPr>
          <w:rFonts w:cs="Times New Roman" w:eastAsia="Times New Roman"/>
          <w:szCs w:val="24"/>
        </w:rPr>
      </w:pPr>
    </w:p>
    <w:p w:rsidRDefault="007B22A3" w:rsidP="007B22A3" w:rsidR="007B22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St-345/2015-3 od 23. studenog 2015. pokrenuo skraćeni stečajni postupak nad dužnikom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B22A3" w:rsidP="007B22A3" w:rsidR="007B22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22A3" w:rsidP="007B22A3" w:rsidR="007B22A3" w:rsidRPr="005D578C">
      <w:pPr>
        <w:jc w:val="center"/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B22A3" w:rsidP="007B22A3" w:rsidR="007B22A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14FF8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7B22A3" w:rsidP="007B22A3" w:rsidR="007B22A3">
      <w:pPr>
        <w:jc w:val="left"/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left"/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B22A3" w:rsidP="007B22A3" w:rsidR="007B22A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B22A3" w:rsidP="007B22A3" w:rsidR="007B22A3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rPr>
          <w:rFonts w:cs="Times New Roman" w:eastAsia="Times New Roman"/>
          <w:szCs w:val="24"/>
        </w:rPr>
      </w:pPr>
    </w:p>
    <w:p w:rsidRDefault="007B22A3" w:rsidP="007B22A3" w:rsidR="007B22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J. F. J. GRUPA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Bertoši, Maršeti 2,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Nikola Jurman, Pazin, Zagrebačka 48,</w:t>
      </w:r>
    </w:p>
    <w:p w:rsidRDefault="007B22A3" w:rsidP="007B22A3" w:rsidR="007B22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814FF8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>M. B. Rašana 2/4,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22A3" w:rsidP="007B22A3" w:rsidR="007B22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Krstić, Osijek, Županijska 2, 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B22A3" w:rsidP="007B22A3" w:rsidR="007B2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B22A3" w:rsidP="007B22A3" w:rsidR="007B22A3" w:rsidRPr="00EB7ECC"/>
    <w:p w:rsidRDefault="007B22A3" w:rsidP="007B22A3" w:rsidR="007B22A3">
      <w:pPr>
        <w:jc w:val="left"/>
        <w:rPr>
          <w:rFonts w:cs="Times New Roman" w:eastAsia="Times New Roman"/>
          <w:szCs w:val="24"/>
        </w:rPr>
      </w:pPr>
    </w:p>
    <w:p w:rsidRDefault="007B22A3" w:rsidP="007B22A3" w:rsidR="007B22A3"/>
    <w:p w:rsidRDefault="007B22A3" w:rsidP="007B22A3" w:rsidR="007B22A3"/>
    <w:p w:rsidRDefault="00584632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2A3" w:rsidP="007B22A3" w:rsidR="007B22A3">
      <w:r>
        <w:separator/>
      </w:r>
    </w:p>
  </w:endnote>
  <w:endnote w:id="0" w:type="continuationSeparator">
    <w:p w:rsidRDefault="007B22A3" w:rsidP="007B22A3" w:rsidR="007B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2A3" w:rsidP="007B22A3" w:rsidR="007B22A3">
      <w:r>
        <w:separator/>
      </w:r>
    </w:p>
  </w:footnote>
  <w:footnote w:id="0" w:type="continuationSeparator">
    <w:p w:rsidRDefault="007B22A3" w:rsidP="007B22A3" w:rsidR="007B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2A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46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2A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451"/>
    <w:rsid w:val="00584632"/>
    <w:rsid w:val="00730451"/>
    <w:rsid w:val="0075528E"/>
    <w:rsid w:val="0079403F"/>
    <w:rsid w:val="007B22A3"/>
    <w:rsid w:val="0081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2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2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22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2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2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2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6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46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46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46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2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2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22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2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2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2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6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46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46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46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J.F.J. GRUPA d.o.o. PAZIN</izvorni_sadrzaj>
    <derivirana_varijabla naziv="DomainObject.Predmet.ProtustrankaFormated_1">  J.F.J. GRUPA d.o.o. PAZIN</derivirana_varijabla>
  </DomainObject.Predmet.ProtustrankaFormated>
  <DomainObject.Predmet.ProtustrankaFormatedOIB>
    <izvorni_sadrzaj>  J.F.J. GRUPA d.o.o. PAZIN, OIB 67500702546</izvorni_sadrzaj>
    <derivirana_varijabla naziv="DomainObject.Predmet.ProtustrankaFormatedOIB_1">  J.F.J. GRUPA d.o.o. PAZIN, OIB 67500702546</derivirana_varijabla>
  </DomainObject.Predmet.ProtustrankaFormatedOIB>
  <DomainObject.Predmet.ProtustrankaFormatedWithAdress>
    <izvorni_sadrzaj> J.F.J. GRUPA d.o.o. PAZIN, Bertoši, Maršeti 2, 52000 Pazin</izvorni_sadrzaj>
    <derivirana_varijabla naziv="DomainObject.Predmet.ProtustrankaFormatedWithAdress_1"> J.F.J. GRUPA d.o.o. PAZIN, Bertoši, Maršeti 2, 52000 Pazin</derivirana_varijabla>
  </DomainObject.Predmet.ProtustrankaFormatedWithAdress>
  <DomainObject.Predmet.ProtustrankaFormatedWithAdressOIB>
    <izvorni_sadrzaj> J.F.J. GRUPA d.o.o. PAZIN, OIB 67500702546, Bertoši, Maršeti 2, 52000 Pazin</izvorni_sadrzaj>
    <derivirana_varijabla naziv="DomainObject.Predmet.ProtustrankaFormatedWithAdressOIB_1"> J.F.J. GRUPA d.o.o. PAZIN, OIB 67500702546, Bertoši, Maršeti 2, 52000 Pazin</derivirana_varijabla>
  </DomainObject.Predmet.ProtustrankaFormatedWithAdressOIB>
  <DomainObject.Predmet.ProtustrankaWithAdress>
    <izvorni_sadrzaj>J.F.J. GRUPA d.o.o. PAZIN Bertoši, Maršeti 2, 52000 Pazin</izvorni_sadrzaj>
    <derivirana_varijabla naziv="DomainObject.Predmet.ProtustrankaWithAdress_1">J.F.J. GRUPA d.o.o. PAZIN Bertoši, Maršeti 2, 52000 Pazin</derivirana_varijabla>
  </DomainObject.Predmet.ProtustrankaWithAdress>
  <DomainObject.Predmet.ProtustrankaWithAdressOIB>
    <izvorni_sadrzaj>J.F.J. GRUPA d.o.o. PAZIN, OIB 67500702546, Bertoši, Maršeti 2, 52000 Pazin</izvorni_sadrzaj>
    <derivirana_varijabla naziv="DomainObject.Predmet.ProtustrankaWithAdressOIB_1">J.F.J. GRUPA d.o.o. PAZIN, OIB 67500702546, Bertoši, Maršeti 2, 52000 Pazin</derivirana_varijabla>
  </DomainObject.Predmet.ProtustrankaWithAdressOIB>
  <DomainObject.Predmet.ProtustrankaNazivFormated>
    <izvorni_sadrzaj>J.F.J. GRUPA d.o.o. PAZIN</izvorni_sadrzaj>
    <derivirana_varijabla naziv="DomainObject.Predmet.ProtustrankaNazivFormated_1">J.F.J. GRUPA d.o.o. PAZIN</derivirana_varijabla>
  </DomainObject.Predmet.ProtustrankaNazivFormated>
  <DomainObject.Predmet.ProtustrankaNazivFormatedOIB>
    <izvorni_sadrzaj>J.F.J. GRUPA d.o.o. PAZIN, OIB 67500702546</izvorni_sadrzaj>
    <derivirana_varijabla naziv="DomainObject.Predmet.ProtustrankaNazivFormatedOIB_1">J.F.J. GRUPA d.o.o. PAZIN, OIB 67500702546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5742.41</izvorni_sadrzaj>
    <derivirana_varijabla naziv="DomainObject.Predmet.TrenutnaVrijednost_1">5742.41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J.F.J. GRUPA d.o.o. PAZIN</item>
    </izvorni_sadrzaj>
    <derivirana_varijabla naziv="DomainObject.Predmet.ProtuStrankaListFormated_1">
      <item>J.F.J. GRUPA d.o.o. PAZIN</item>
    </derivirana_varijabla>
  </DomainObject.Predmet.ProtuStrankaListFormated>
  <DomainObject.Predmet.ProtuStrankaListFormatedOIB>
    <izvorni_sadrzaj>
      <item>J.F.J. GRUPA d.o.o. PAZIN, OIB 67500702546</item>
    </izvorni_sadrzaj>
    <derivirana_varijabla naziv="DomainObject.Predmet.ProtuStrankaListFormatedOIB_1">
      <item>J.F.J. GRUPA d.o.o. PAZIN, OIB 67500702546</item>
    </derivirana_varijabla>
  </DomainObject.Predmet.ProtuStrankaListFormatedOIB>
  <DomainObject.Predmet.ProtuStrankaListFormatedWithAdress>
    <izvorni_sadrzaj>
      <item>J.F.J. GRUPA d.o.o. PAZIN, Bertoši, Maršeti 2, 52000 Pazin</item>
    </izvorni_sadrzaj>
    <derivirana_varijabla naziv="DomainObject.Predmet.ProtuStrankaListFormatedWithAdress_1">
      <item>J.F.J. GRUPA d.o.o. PAZIN, Bertoši, Maršeti 2, 52000 Pazin</item>
    </derivirana_varijabla>
  </DomainObject.Predmet.ProtuStrankaListFormatedWithAdress>
  <DomainObject.Predmet.ProtuStrankaListFormatedWithAdressOIB>
    <izvorni_sadrzaj>
      <item>J.F.J. GRUPA d.o.o. PAZIN, OIB 67500702546, Bertoši, Maršeti 2, 52000 Pazin</item>
    </izvorni_sadrzaj>
    <derivirana_varijabla naziv="DomainObject.Predmet.ProtuStrankaListFormatedWithAdressOIB_1">
      <item>J.F.J. GRUPA d.o.o. PAZIN, OIB 67500702546, Bertoši, Maršeti 2, 52000 Pazin</item>
    </derivirana_varijabla>
  </DomainObject.Predmet.ProtuStrankaListFormatedWithAdressOIB>
  <DomainObject.Predmet.ProtuStrankaListNazivFormated>
    <izvorni_sadrzaj>
      <item>J.F.J. GRUPA d.o.o. PAZIN</item>
    </izvorni_sadrzaj>
    <derivirana_varijabla naziv="DomainObject.Predmet.ProtuStrankaListNazivFormated_1">
      <item>J.F.J. GRUPA d.o.o. PAZIN</item>
    </derivirana_varijabla>
  </DomainObject.Predmet.ProtuStrankaListNazivFormated>
  <DomainObject.Predmet.ProtuStrankaListNazivFormatedOIB>
    <izvorni_sadrzaj>
      <item>J.F.J. GRUPA d.o.o. PAZIN, OIB 67500702546</item>
    </izvorni_sadrzaj>
    <derivirana_varijabla naziv="DomainObject.Predmet.ProtuStrankaListNazivFormatedOIB_1">
      <item>J.F.J. GRUPA d.o.o. PAZIN, OIB 67500702546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J.F.J. GRUPA d.o.o. PAZIN</izvorni_sadrzaj>
    <derivirana_varijabla naziv="DomainObject.Predmet.ProtustrankaIDrugi_1">J.F.J. GRUPA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J.F.J. GRUPA d.o.o. PAZIN, OIB 67500702546, Bertoši, Maršeti 2, 52000 Pazin</izvorni_sadrzaj>
    <derivirana_varijabla naziv="DomainObject.Predmet.ProtustrankaIDrugiAdressOIB_1">J.F.J. GRUPA d.o.o. PAZIN, OIB 67500702546, Bertoši, Maršeti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J.F.J. GRUPA d.o.o. PAZIN</item>
    </izvorni_sadrzaj>
    <derivirana_varijabla naziv="DomainObject.Predmet.SudioniciListNaziv_1">
      <item>FINANCIJSKA AGENCIJA, RC RIJEKA, PODRUŽNICA PULA, PULA</item>
      <item>J.F.J. GRUPA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J.F.J. GRUPA d.o.o. PAZIN, OIB 67500702546, Bertoši, Maršeti 2,52000 Pazin</item>
    </izvorni_sadrzaj>
    <derivirana_varijabla naziv="DomainObject.Predmet.SudioniciListAdressOIB_1">
      <item>FINANCIJSKA AGENCIJA, RC RIJEKA, PODRUŽNICA PULA, PULA, OIB 85821130368, Ulica grada Vukovara 70,Zagreb</item>
      <item>J.F.J. GRUPA d.o.o. PAZIN, OIB 67500702546, Bertoši, Maršeti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67500702546</item>
    </izvorni_sadrzaj>
    <derivirana_varijabla naziv="DomainObject.Predmet.SudioniciListNazivOIB_1">
      <item>, OIB 85821130368</item>
      <item>, OIB 67500702546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3241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2016-02-11T12:21:00Z</dcterms:created>
  <dc:creator>Mihaela Kaligari</dc:creator>
  <dc:description/>
  <cp:keywords/>
  <cp:lastModifiedBy>Mihaela Kaligari</cp:lastModifiedBy>
  <cp:lastPrinted>2016-02-12T07:38:00Z</cp:lastPrinted>
  <dcterms:modified xmlns:xsi="http://www.w3.org/2001/XMLSchema-instance" xsi:type="dcterms:W3CDTF">2016-02-12T09:36:00Z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