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7a6f" w14:paraId="80b7a6f" w:rsidRDefault="00AE649C" w:rsidP="00E6775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E67750" w:rsidP="00E6775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E67750" w:rsidP="00E67750" w:rsidR="00E67750">
      <w:pPr>
        <w:pStyle w:val="SudNaziv"/>
      </w:pPr>
      <w:r>
        <w:t>TRGOVAČKI SUD U VARAŽDINU</w:t>
      </w:r>
    </w:p>
    <w:p w:rsidRDefault="00E67750" w:rsidP="00E67750" w:rsidR="00E6775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67750" w:rsidP="00E67750" w:rsidR="00E67750">
      <w:pPr>
        <w:spacing w:after="0"/>
        <w:jc w:val="both"/>
      </w:pPr>
    </w:p>
    <w:p w:rsidRDefault="00E67750" w:rsidP="00E67750" w:rsidR="00E67750">
      <w:pPr>
        <w:spacing w:after="0"/>
        <w:jc w:val="center"/>
      </w:pPr>
      <w:r>
        <w:t>REPUBLIKA HRVATSKA</w:t>
      </w:r>
    </w:p>
    <w:p w:rsidRDefault="00E67750" w:rsidP="00E67750" w:rsidR="00E67750">
      <w:pPr>
        <w:spacing w:after="0"/>
      </w:pPr>
    </w:p>
    <w:p w:rsidRDefault="00E67750" w:rsidP="00E67750" w:rsidR="00E67750">
      <w:pPr>
        <w:spacing w:after="0"/>
        <w:jc w:val="center"/>
      </w:pPr>
      <w:r>
        <w:t>R J E Š E NJ E</w:t>
      </w:r>
    </w:p>
    <w:p w:rsidRDefault="00E67750" w:rsidP="00E67750" w:rsidR="00E67750">
      <w:pPr>
        <w:spacing w:after="0"/>
      </w:pPr>
    </w:p>
    <w:p w:rsidRDefault="00E67750" w:rsidP="00E67750" w:rsidR="00E67750">
      <w:pPr>
        <w:spacing w:after="0"/>
        <w:ind w:hanging="705"/>
        <w:jc w:val="both"/>
      </w:pPr>
      <w:r>
        <w:rPr>
          <w:b/>
        </w:rPr>
        <w:tab/>
      </w:r>
      <w:r>
        <w:rPr>
          <w:b/>
        </w:rPr>
        <w:tab/>
      </w:r>
      <w:r>
        <w:t xml:space="preserve">Trgovački sud u Varaždinu, u ime Republike Hrvatske, po sucu toga suda Mariji Levanić-Škerbić, kao stečajnom sucu, u stečajnom postupku nad stečajnim dužnikom KNEGRA d.o.o. inženjering i graditeljstvo, </w:t>
      </w:r>
      <w:proofErr w:type="spellStart"/>
      <w:r>
        <w:t>Strahoninec</w:t>
      </w:r>
      <w:proofErr w:type="spellEnd"/>
      <w:r>
        <w:t>, Poljska 1, OIB: 77927649995, MBS: 070016656, dana 23. prosinca 2015. godine,</w:t>
      </w:r>
    </w:p>
    <w:p w:rsidRDefault="00E67750" w:rsidP="00E67750" w:rsidR="00E67750">
      <w:pPr>
        <w:spacing w:after="0"/>
        <w:ind w:hanging="705"/>
        <w:jc w:val="both"/>
      </w:pPr>
      <w:r>
        <w:t xml:space="preserve"> </w:t>
      </w:r>
    </w:p>
    <w:p w:rsidRDefault="00E67750" w:rsidP="00E67750" w:rsidR="00E67750">
      <w:pPr>
        <w:spacing w:after="0"/>
        <w:jc w:val="center"/>
      </w:pPr>
      <w:r>
        <w:t>r i j e š i o    j e</w:t>
      </w:r>
    </w:p>
    <w:p w:rsidRDefault="00E67750" w:rsidP="00E67750" w:rsidR="00E67750">
      <w:pPr>
        <w:spacing w:after="0"/>
        <w:ind w:firstLine="720"/>
        <w:jc w:val="both"/>
      </w:pPr>
    </w:p>
    <w:p w:rsidRDefault="00E67750" w:rsidP="00E67750" w:rsidR="00E67750">
      <w:pPr>
        <w:spacing w:after="0"/>
        <w:ind w:hanging="360" w:left="360"/>
        <w:jc w:val="both"/>
      </w:pPr>
      <w:r>
        <w:t>I</w:t>
      </w:r>
      <w:r>
        <w:tab/>
        <w:t xml:space="preserve">Stečajnom upravitelju Ivi Žiža </w:t>
      </w:r>
      <w:proofErr w:type="spellStart"/>
      <w:r>
        <w:t>dipl.oec</w:t>
      </w:r>
      <w:proofErr w:type="spellEnd"/>
      <w:r>
        <w:t xml:space="preserve">. iz Ludbrega, Vinogradi </w:t>
      </w:r>
      <w:proofErr w:type="spellStart"/>
      <w:r>
        <w:t>ludbreški</w:t>
      </w:r>
      <w:proofErr w:type="spellEnd"/>
      <w:r>
        <w:t xml:space="preserve"> 53, određuje se:</w:t>
      </w:r>
    </w:p>
    <w:p w:rsidRDefault="00E67750" w:rsidP="00E67750" w:rsidR="00E67750">
      <w:pPr>
        <w:spacing w:after="0"/>
        <w:jc w:val="both"/>
      </w:pPr>
    </w:p>
    <w:p w:rsidRDefault="00E67750" w:rsidP="00E67750" w:rsidR="00E67750">
      <w:pPr>
        <w:numPr>
          <w:ilvl w:val="0"/>
          <w:numId w:val="47"/>
        </w:numPr>
        <w:spacing w:lineRule="auto" w:line="276" w:after="0"/>
        <w:jc w:val="both"/>
        <w:rPr>
          <w:color w:val="000000"/>
        </w:rPr>
      </w:pPr>
      <w:r>
        <w:rPr>
          <w:color w:val="000000"/>
        </w:rPr>
        <w:t>nagrada za rad u bruto iznosu od 53.608,42 kn,</w:t>
      </w:r>
    </w:p>
    <w:p w:rsidRDefault="00E67750" w:rsidP="00E67750" w:rsidR="00E67750">
      <w:pPr>
        <w:numPr>
          <w:ilvl w:val="0"/>
          <w:numId w:val="47"/>
        </w:numPr>
        <w:spacing w:lineRule="auto" w:line="276" w:after="0"/>
        <w:jc w:val="both"/>
        <w:rPr>
          <w:color w:val="000000"/>
        </w:rPr>
      </w:pPr>
      <w:r>
        <w:rPr>
          <w:color w:val="000000"/>
        </w:rPr>
        <w:t>naknada troškova u bruto iznosu od 37.048,57 kn.</w:t>
      </w:r>
    </w:p>
    <w:p w:rsidRDefault="00E67750" w:rsidP="00E67750" w:rsidR="00E67750">
      <w:pPr>
        <w:spacing w:after="0"/>
        <w:ind w:hanging="705" w:left="705"/>
        <w:jc w:val="both"/>
        <w:rPr>
          <w:color w:val="000000"/>
        </w:rPr>
      </w:pPr>
      <w:r>
        <w:rPr>
          <w:color w:val="000000"/>
        </w:rPr>
        <w:t>III</w:t>
      </w:r>
      <w:r>
        <w:rPr>
          <w:color w:val="000000"/>
        </w:rPr>
        <w:tab/>
      </w:r>
      <w:r>
        <w:rPr>
          <w:color w:val="000000"/>
        </w:rPr>
        <w:tab/>
        <w:t>Ovlašćuje se stečajni upravitelj sukladno točci I izreke raspolagati sa sredstvima na računu stečajnog dužnika.</w:t>
      </w:r>
    </w:p>
    <w:p w:rsidRDefault="00E67750" w:rsidP="00E67750" w:rsidR="00E67750">
      <w:pPr>
        <w:spacing w:after="0"/>
        <w:jc w:val="both"/>
        <w:rPr>
          <w:lang w:val="en-AU"/>
        </w:rPr>
      </w:pPr>
    </w:p>
    <w:p w:rsidRDefault="00E67750" w:rsidP="00E67750" w:rsidR="00E67750">
      <w:pPr>
        <w:spacing w:after="0"/>
        <w:jc w:val="center"/>
      </w:pPr>
      <w:r>
        <w:t>Obrazloženje</w:t>
      </w:r>
    </w:p>
    <w:p w:rsidRDefault="00E67750" w:rsidP="00E67750" w:rsidR="00E67750">
      <w:pPr>
        <w:spacing w:after="0"/>
        <w:jc w:val="center"/>
      </w:pPr>
    </w:p>
    <w:p w:rsidRDefault="00E67750" w:rsidP="00E67750" w:rsidR="00E67750">
      <w:pPr>
        <w:spacing w:after="0"/>
        <w:ind w:firstLine="720"/>
        <w:jc w:val="both"/>
      </w:pPr>
      <w:r>
        <w:t xml:space="preserve">Rješenjem ovoga suda od 11.12.2013. kojim je otvoren stečajni postupak nad ovim dužnikom, je stečajnim upraviteljem postupku imenovan Ivo Žiža, </w:t>
      </w:r>
      <w:proofErr w:type="spellStart"/>
      <w:r>
        <w:t>dipl.oec</w:t>
      </w:r>
      <w:proofErr w:type="spellEnd"/>
      <w:r>
        <w:t xml:space="preserve">. iz Ludbrega, Vinogradi </w:t>
      </w:r>
      <w:proofErr w:type="spellStart"/>
      <w:r>
        <w:t>ludbreški</w:t>
      </w:r>
      <w:proofErr w:type="spellEnd"/>
      <w:r>
        <w:t xml:space="preserve"> 53.</w:t>
      </w:r>
    </w:p>
    <w:p w:rsidRDefault="00E67750" w:rsidP="00E67750" w:rsidR="00E67750">
      <w:pPr>
        <w:spacing w:after="0"/>
        <w:ind w:firstLine="705"/>
        <w:jc w:val="both"/>
      </w:pPr>
      <w:r>
        <w:t xml:space="preserve">Podneskom od 17.11.2015. (list 308-312 spisa), nakon što je unovčena sva imovina, stečajni upravitelj je zatražio određivanje nagrade za poslove obavljene u ovom stečajnom postupku u bruto iznosu od </w:t>
      </w:r>
      <w:r>
        <w:rPr>
          <w:color w:val="000000"/>
        </w:rPr>
        <w:t xml:space="preserve">53.608,42 </w:t>
      </w:r>
      <w:r>
        <w:t>kn.</w:t>
      </w:r>
    </w:p>
    <w:p w:rsidRDefault="00E67750" w:rsidP="00E67750" w:rsidR="00E67750">
      <w:pPr>
        <w:spacing w:after="0"/>
        <w:ind w:firstLine="705"/>
        <w:jc w:val="both"/>
      </w:pPr>
      <w:r>
        <w:t>Uz zahtjev za nagradu priložio je obračun nagrade (list 359 spisa) iz kojeg proizlazi da je nagradu obračunao primjenom čl. 7. Uredbe o kriterijima i načinu obračuna i plaćanja nagrada stečajnim upraviteljima, "Narodne novine" broj 105/2015, koja je na snazi od 10.10.2015.</w:t>
      </w:r>
    </w:p>
    <w:p w:rsidRDefault="00E67750" w:rsidP="00E67750" w:rsidR="00E67750">
      <w:pPr>
        <w:spacing w:after="0"/>
        <w:ind w:firstLine="705"/>
        <w:jc w:val="both"/>
      </w:pPr>
    </w:p>
    <w:p w:rsidRDefault="00E67750" w:rsidP="00E67750" w:rsidR="00E67750">
      <w:pPr>
        <w:spacing w:after="0"/>
        <w:ind w:firstLine="705"/>
        <w:jc w:val="both"/>
      </w:pPr>
      <w:r>
        <w:t>Međutim, na konkretni slučaj primjenjuje se ranija Uredba o kriterijima i načinu obračuna i plaćanja nagrada stečajnim upraviteljima, "Narodne novine" broj 189/03, budući da nova Uredba u čl. 16. st. 2. propisuje da se za rad stečajnom upravitelju koji je obavljen do stupanja na snagu nove Uredbe nagrada obračunava po pravilima ranije Uredbe.</w:t>
      </w:r>
    </w:p>
    <w:p w:rsidRDefault="00E67750" w:rsidP="00E67750" w:rsidR="00E67750">
      <w:pPr>
        <w:spacing w:after="0"/>
        <w:ind w:firstLine="705"/>
        <w:jc w:val="both"/>
      </w:pPr>
    </w:p>
    <w:p w:rsidRDefault="00E67750" w:rsidP="00E67750" w:rsidR="00E67750">
      <w:pPr>
        <w:spacing w:after="0"/>
        <w:ind w:firstLine="720"/>
        <w:jc w:val="both"/>
      </w:pPr>
      <w:r>
        <w:t>Prema tome, primjenom čl. 29. Stečajnog zakona ("Narodne novine" broj 44/96, 29/99, 129/00, 123/03, 82/06, 116/10, 25/12, 133/12, dalje: SZ), kao i čl. 3. st. 1. i čl. 4. st. 1. Uredbe o kriterijima i načinu obračuna i plaćanja nagrada stečajnim upraviteljima, NN 189/03), uzimajući u obzir obujam poslova i rad stečajnog upravitelja tijekom ovoga postupka, te vrijednost unovčene stečajne mase (436.084,28 kn), kao i sam prijedlog stečajnog upravitelja, odlučeno je kao pod točkom I a) izreke i stečajnom upravitelju je priznata nagrada u iznosu od 53.608,42 kn bruto, koliko je on zatražio.</w:t>
      </w:r>
    </w:p>
    <w:p w:rsidRDefault="00E67750" w:rsidP="00E67750" w:rsidR="00E67750">
      <w:pPr>
        <w:spacing w:after="0"/>
        <w:ind w:firstLine="720"/>
        <w:jc w:val="both"/>
      </w:pPr>
      <w:r>
        <w:lastRenderedPageBreak/>
        <w:t>Naime, ta bi nagrada primjenom stope od 10% koja je propisana u čl. 4. st. 1. Uredbe na ukupnu unovčenu imovinu (436.084,28 kn) bila i viša, jer bi iznosila 43.608,42 kn neto, ali budući da je stečajni upravitelj zatražio nagradu u iznosu od 27.223,75 kn neto (što daje 53.608,42 kn bruto), sud je nagradu odredio u visini zatraženoga.</w:t>
      </w:r>
    </w:p>
    <w:p w:rsidRDefault="00E67750" w:rsidP="00E67750" w:rsidR="00E67750">
      <w:pPr>
        <w:spacing w:after="0"/>
        <w:ind w:firstLine="705"/>
        <w:jc w:val="both"/>
      </w:pPr>
    </w:p>
    <w:p w:rsidRDefault="00E67750" w:rsidP="00E67750" w:rsidR="00E67750">
      <w:pPr>
        <w:spacing w:after="0"/>
        <w:ind w:firstLine="705"/>
        <w:jc w:val="both"/>
      </w:pPr>
      <w:r>
        <w:t xml:space="preserve">Nadalje, podnescima od 31.12.2014. (list 251 spisa), od 06.05.2015. (list 277 spisa), te od 17.11.2015. (list 314 spisa) stečajni upravitelj zatražio je i naknadu stvarnih troškova koji su mu nastali u okviru obnašanja dužnosti stečajnog upravitelja, u ukupnom iznosu od </w:t>
      </w:r>
      <w:r>
        <w:rPr>
          <w:color w:val="000000"/>
        </w:rPr>
        <w:t xml:space="preserve">37.048,57 </w:t>
      </w:r>
      <w:r>
        <w:t>kn bruto, a koji se odnose na putne troškove, poštarine i troškove ureda (telefon, grijanje, struja, voda). Uz specifikaciju troškova je priložio putne naloge s obračunatim putnim troškovima i račune za ostale troškove.</w:t>
      </w:r>
    </w:p>
    <w:p w:rsidRDefault="00E67750" w:rsidP="00E67750" w:rsidR="00E67750">
      <w:pPr>
        <w:spacing w:after="0"/>
        <w:jc w:val="both"/>
      </w:pPr>
    </w:p>
    <w:p w:rsidRDefault="00E67750" w:rsidP="00E67750" w:rsidR="00E67750">
      <w:pPr>
        <w:spacing w:after="0"/>
        <w:ind w:firstLine="720"/>
        <w:jc w:val="both"/>
      </w:pPr>
      <w:r>
        <w:t xml:space="preserve">U odnosu na zatražene stvarne troškove, uvidom u priloženu dokumentaciju uz troškovnike stečajnog upravitelja, utvrđeno je da su mu nastali stvarni troškovi u ukupnom iznosu od </w:t>
      </w:r>
      <w:r>
        <w:rPr>
          <w:color w:val="000000"/>
        </w:rPr>
        <w:t xml:space="preserve">37.048,57 </w:t>
      </w:r>
      <w:r>
        <w:t>kn, te je riješeno kao pod točkom I b) izreke.</w:t>
      </w:r>
    </w:p>
    <w:p w:rsidRDefault="00E67750" w:rsidP="00E67750" w:rsidR="00E67750">
      <w:pPr>
        <w:spacing w:after="0"/>
        <w:jc w:val="center"/>
      </w:pPr>
    </w:p>
    <w:p w:rsidRDefault="00E67750" w:rsidP="00E67750" w:rsidR="00E67750">
      <w:pPr>
        <w:spacing w:after="0"/>
        <w:jc w:val="center"/>
      </w:pPr>
      <w:r>
        <w:t>U Varaždinu, 23. prosinca 2015. godine</w:t>
      </w:r>
    </w:p>
    <w:p w:rsidRDefault="00E67750" w:rsidP="00E67750" w:rsidR="00E67750">
      <w:pPr>
        <w:spacing w:after="0"/>
        <w:ind w:firstLine="720"/>
        <w:jc w:val="center"/>
      </w:pPr>
    </w:p>
    <w:p w:rsidRDefault="00E67750" w:rsidP="00E67750" w:rsidR="00E6775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SUDAC:</w:t>
      </w:r>
    </w:p>
    <w:p w:rsidRDefault="00E67750" w:rsidP="00E67750" w:rsidR="00E67750">
      <w:pPr>
        <w:spacing w:after="0"/>
        <w:ind w:firstLine="720"/>
        <w:jc w:val="both"/>
      </w:pPr>
    </w:p>
    <w:p w:rsidRDefault="00E67750" w:rsidP="00E67750" w:rsidR="00E6775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Marija Levanić-Škerbić</w:t>
      </w:r>
    </w:p>
    <w:p w:rsidRDefault="00E67750" w:rsidP="00E67750" w:rsidR="00E67750">
      <w:pPr>
        <w:spacing w:after="0"/>
        <w:ind w:firstLine="720"/>
        <w:jc w:val="both"/>
      </w:pPr>
    </w:p>
    <w:p w:rsidRDefault="00E67750" w:rsidP="00E67750" w:rsidR="00E6775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67750" w:rsidP="00E67750" w:rsidR="00E67750">
      <w:pPr>
        <w:spacing w:after="0"/>
        <w:jc w:val="both"/>
      </w:pPr>
      <w:r>
        <w:t>UPUTA O PRAVNOM LIJEKU :</w:t>
      </w:r>
    </w:p>
    <w:p w:rsidRDefault="00E67750" w:rsidP="00E67750" w:rsidR="00E67750">
      <w:pPr>
        <w:spacing w:after="0"/>
        <w:jc w:val="both"/>
        <w:rPr>
          <w:lang w:val="en-AU"/>
        </w:rPr>
      </w:pPr>
      <w:r>
        <w:t xml:space="preserve">Protiv ovoga rješenja žalbu mogu podnijeti stečajni upravitelj i svaki stečajni vjerovnik. Žalba se podnosi ovome sudu u tri primjerka u roku od osam dana, a o njoj odlučuje Visoki trgovački sud Republike Hrvatske.  </w:t>
      </w:r>
    </w:p>
    <w:p w:rsidRDefault="00E67750" w:rsidP="00E67750" w:rsidR="00E67750">
      <w:pPr>
        <w:spacing w:after="0"/>
        <w:jc w:val="both"/>
      </w:pPr>
    </w:p>
    <w:p w:rsidRDefault="00E67750" w:rsidP="00E67750" w:rsidR="00E67750">
      <w:pPr>
        <w:spacing w:after="0"/>
        <w:jc w:val="both"/>
      </w:pPr>
      <w:r>
        <w:t>DNA:</w:t>
      </w:r>
    </w:p>
    <w:p w:rsidRDefault="00E67750" w:rsidP="00E67750" w:rsidR="00E67750">
      <w:pPr>
        <w:spacing w:after="0"/>
        <w:jc w:val="both"/>
      </w:pPr>
      <w:r>
        <w:t>- stečajni upravitelj –Ivo Žiža, putem e-mail-a,</w:t>
      </w:r>
    </w:p>
    <w:p w:rsidRDefault="00E67750" w:rsidP="00E67750" w:rsidR="00E67750">
      <w:pPr>
        <w:spacing w:after="0"/>
        <w:jc w:val="both"/>
        <w:rPr>
          <w:lang w:val="en-AU"/>
        </w:rPr>
      </w:pPr>
      <w:r>
        <w:t>- e oglasna ploča.</w:t>
      </w:r>
    </w:p>
    <w:p w:rsidRDefault="00E67750" w:rsidP="00E67750" w:rsidR="00E67750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CB0EA4" w:rsidP="00E67750" w:rsidR="00CB0EA4">
      <w:pPr>
        <w:pStyle w:val="Naslovdokumenta"/>
        <w:spacing w:after="0"/>
      </w:pPr>
    </w:p>
    <w:p w:rsidRDefault="0071688E" w:rsidP="00E67750" w:rsidR="0071688E">
      <w:pPr>
        <w:pStyle w:val="Poetniodjeljak"/>
        <w:spacing w:after="0"/>
      </w:pPr>
    </w:p>
    <w:p w:rsidRDefault="00A21F0D" w:rsidP="00E67750" w:rsidR="00A21F0D">
      <w:pPr>
        <w:pStyle w:val="NormaleSPIS"/>
        <w:spacing w:after="0"/>
        <w:rPr>
          <w:noProof/>
        </w:rPr>
      </w:pPr>
    </w:p>
    <w:p w:rsidRDefault="00DA0242" w:rsidP="00E67750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750" w:rsidR="008333A9">
    <w:pPr>
      <w:pStyle w:val="Zaglavlje"/>
    </w:pPr>
    <w:r>
      <w:rPr>
        <w:rStyle w:val="PozadinaSvijetloCrvena"/>
        <w:shd w:fill="auto" w:color="auto" w:val="clear"/>
      </w:rPr>
      <w:t>Poslovni broj: 7 St-147/13-72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24321BE"/>
    <w:multiLevelType w:val="hybridMultilevel"/>
    <w:tmpl w:val="82CE82C4"/>
    <w:lvl w:tplc="1AC6A398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750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255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St-147/2013-72</izvorni_sadrzaj>
    <derivirana_varijabla naziv="DomainObject.Oznaka_1">St-147/2013-72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St-147/2013</izvorni_sadrzaj>
    <derivirana_varijabla naziv="DomainObject.Predmet.OznakaBroj_1">St-147/2013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Knegra d.o.o., inženjering i graditeljstvo</izvorni_sadrzaj>
    <derivirana_varijabla naziv="DomainObject.Predmet.ProtustrankaFormated_1">  Knegra d.o.o., inženjering i graditeljstvo</derivirana_varijabla>
  </DomainObject.Predmet.ProtustrankaFormated>
  <DomainObject.Predmet.ProtustrankaFormatedOIB>
    <izvorni_sadrzaj>  Knegra d.o.o., inženjering i graditeljstvo, OIB 77927649995</izvorni_sadrzaj>
    <derivirana_varijabla naziv="DomainObject.Predmet.ProtustrankaFormatedOIB_1">  Knegra d.o.o., inženjering i graditeljstvo, OIB 77927649995</derivirana_varijabla>
  </DomainObject.Predmet.ProtustrankaFormatedOIB>
  <DomainObject.Predmet.ProtustrankaFormatedWithAdress>
    <izvorni_sadrzaj> Knegra d.o.o., inženjering i graditeljstvo, Poljska 1, Strahoninec</izvorni_sadrzaj>
    <derivirana_varijabla naziv="DomainObject.Predmet.ProtustrankaFormatedWithAdress_1"> Knegra d.o.o., inženjering i graditeljstvo, Poljska 1, Strahoninec</derivirana_varijabla>
  </DomainObject.Predmet.ProtustrankaFormatedWithAdress>
  <DomainObject.Predmet.ProtustrankaFormatedWithAdressOIB>
    <izvorni_sadrzaj> Knegra d.o.o., inženjering i graditeljstvo, OIB 77927649995, Poljska 1, Strahoninec</izvorni_sadrzaj>
    <derivirana_varijabla naziv="DomainObject.Predmet.ProtustrankaFormatedWithAdressOIB_1"> Knegra d.o.o., inženjering i graditeljstvo, OIB 77927649995, Poljska 1, Strahoninec</derivirana_varijabla>
  </DomainObject.Predmet.ProtustrankaFormatedWithAdressOIB>
  <DomainObject.Predmet.ProtustrankaWithAdress>
    <izvorni_sadrzaj>Knegra d.o.o., inženjering i graditeljstvo Poljska 1, Strahoninec</izvorni_sadrzaj>
    <derivirana_varijabla naziv="DomainObject.Predmet.ProtustrankaWithAdress_1">Knegra d.o.o., inženjering i graditeljstvo Poljska 1, Strahoninec</derivirana_varijabla>
  </DomainObject.Predmet.ProtustrankaWithAdress>
  <DomainObject.Predmet.ProtustrankaWithAdressOIB>
    <izvorni_sadrzaj>Knegra d.o.o., inženjering i graditeljstvo, OIB 77927649995, Poljska 1, Strahoninec</izvorni_sadrzaj>
    <derivirana_varijabla naziv="DomainObject.Predmet.ProtustrankaWithAdressOIB_1">Knegra d.o.o., inženjering i graditeljstvo, OIB 77927649995, Poljska 1, Strahoninec</derivirana_varijabla>
  </DomainObject.Predmet.ProtustrankaWithAdressOIB>
  <DomainObject.Predmet.ProtustrankaNazivFormated>
    <izvorni_sadrzaj>Knegra d.o.o., inženjering i graditeljstvo</izvorni_sadrzaj>
    <derivirana_varijabla naziv="DomainObject.Predmet.ProtustrankaNazivFormated_1">Knegra d.o.o., inženjering i graditeljstvo</derivirana_varijabla>
  </DomainObject.Predmet.ProtustrankaNazivFormated>
  <DomainObject.Predmet.ProtustrankaNazivFormatedOIB>
    <izvorni_sadrzaj>Knegra d.o.o., inženjering i graditeljstvo, OIB 77927649995</izvorni_sadrzaj>
    <derivirana_varijabla naziv="DomainObject.Predmet.ProtustrankaNazivFormatedOIB_1">Knegra d.o.o., inženjering i graditeljstvo, OIB 77927649995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Nagodbeno vijeće</izvorni_sadrzaj>
    <derivirana_varijabla naziv="DomainObject.Predmet.StrankaFormated_1">  FINANCIJSKA AGENCIJA / REGIONALNI CENTAR Nagodbeno vijeće</derivirana_varijabla>
  </DomainObject.Predmet.StrankaFormated>
  <DomainObject.Predmet.StrankaFormatedOIB>
    <izvorni_sadrzaj>  FINANCIJSKA AGENCIJA / REGIONALNI CENTAR Nagodbeno vijeće</izvorni_sadrzaj>
    <derivirana_varijabla naziv="DomainObject.Predmet.StrankaFormatedOIB_1">  FINANCIJSKA AGENCIJA / REGIONALNI CENTAR Nagodbeno vijeće</derivirana_varijabla>
  </DomainObject.Predmet.StrankaFormatedOIB>
  <DomainObject.Predmet.StrankaFormatedWithAdress>
    <izvorni_sadrzaj> FINANCIJSKA AGENCIJA / REGIONALNI CENTAR Nagodbeno vijeće, Albrechtova 42, 10000 Zagreb</izvorni_sadrzaj>
    <derivirana_varijabla naziv="DomainObject.Predmet.StrankaFormatedWithAdress_1"> FINANCIJSKA AGENCIJA / REGIONALNI CENTAR Nagodbeno vijeće, Albrechtova 42, 10000 Zagreb</derivirana_varijabla>
  </DomainObject.Predmet.StrankaFormatedWithAdress>
  <DomainObject.Predmet.StrankaFormatedWithAdressOIB>
    <izvorni_sadrzaj> FINANCIJSKA AGENCIJA / REGIONALNI CENTAR Nagodbeno vijeće, Albrechtova 42, 10000 Zagreb</izvorni_sadrzaj>
    <derivirana_varijabla naziv="DomainObject.Predmet.StrankaFormatedWithAdressOIB_1"> FINANCIJSKA AGENCIJA / REGIONALNI CENTAR Nagodbeno vijeće, Albrechtova 42, 10000 Zagreb</derivirana_varijabla>
  </DomainObject.Predmet.StrankaFormatedWithAdressOIB>
  <DomainObject.Predmet.StrankaWithAdress>
    <izvorni_sadrzaj>FINANCIJSKA AGENCIJA / REGIONALNI CENTAR Nagodbeno vijeće Albrechtova 42,10000 Zagreb</izvorni_sadrzaj>
    <derivirana_varijabla naziv="DomainObject.Predmet.StrankaWithAdress_1">FINANCIJSKA AGENCIJA / REGIONALNI CENTAR Nagodbeno vijeće Albrechtova 42,10000 Zagreb</derivirana_varijabla>
  </DomainObject.Predmet.StrankaWithAdress>
  <DomainObject.Predmet.StrankaWithAdressOIB>
    <izvorni_sadrzaj>FINANCIJSKA AGENCIJA / REGIONALNI CENTAR Nagodbeno vijeće, Albrechtova 42,10000 Zagreb</izvorni_sadrzaj>
    <derivirana_varijabla naziv="DomainObject.Predmet.StrankaWithAdressOIB_1">FINANCIJSKA AGENCIJA / REGIONALNI CENTAR Nagodbeno vijeće, Albrechtova 42,10000 Zagreb</derivirana_varijabla>
  </DomainObject.Predmet.StrankaWithAdressOIB>
  <DomainObject.Predmet.StrankaNazivFormated>
    <izvorni_sadrzaj>FINANCIJSKA AGENCIJA / REGIONALNI CENTAR Nagodbeno vijeće</izvorni_sadrzaj>
    <derivirana_varijabla naziv="DomainObject.Predmet.StrankaNazivFormated_1">FINANCIJSKA AGENCIJA / REGIONALNI CENTAR Nagodbeno vijeće</derivirana_varijabla>
  </DomainObject.Predmet.StrankaNazivFormated>
  <DomainObject.Predmet.StrankaNazivFormatedOIB>
    <izvorni_sadrzaj>FINANCIJSKA AGENCIJA / REGIONALNI CENTAR Nagodbeno vijeće</izvorni_sadrzaj>
    <derivirana_varijabla naziv="DomainObject.Predmet.StrankaNazivFormatedOIB_1">FINANCIJSKA AGENCIJA / REGIONALNI CENTAR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Nagodbeno vijeće</item>
    </izvorni_sadrzaj>
    <derivirana_varijabla naziv="DomainObject.Predmet.StrankaListFormated_1">
      <item>FINANCIJSKA AGENCIJA / REGIONALNI CENTAR Nagodbeno vijeće</item>
    </derivirana_varijabla>
  </DomainObject.Predmet.StrankaListFormated>
  <DomainObject.Predmet.StrankaListFormatedOIB>
    <izvorni_sadrzaj>
      <item>FINANCIJSKA AGENCIJA / REGIONALNI CENTAR Nagodbeno vijeće</item>
    </izvorni_sadrzaj>
    <derivirana_varijabla naziv="DomainObject.Predmet.StrankaListFormatedOIB_1">
      <item>FINANCIJSKA AGENCIJA / REGIONALNI CENTAR Nagodbeno vijeće</item>
    </derivirana_varijabla>
  </DomainObject.Predmet.StrankaListFormatedOIB>
  <DomainObject.Predmet.StrankaListFormatedWithAdress>
    <izvorni_sadrzaj>
      <item>FINANCIJSKA AGENCIJA / REGIONALNI CENTAR Nagodbeno vijeće, Albrechtova 42, 10000 Zagreb</item>
    </izvorni_sadrzaj>
    <derivirana_varijabla naziv="DomainObject.Predmet.StrankaListFormatedWithAdress_1">
      <item>FINANCIJSKA AGENCIJA / REGIONALNI CENTAR Nagodbeno vijeće, Albrechtova 42, 10000 Zagreb</item>
    </derivirana_varijabla>
  </DomainObject.Predmet.StrankaListFormatedWithAdress>
  <DomainObject.Predmet.StrankaListFormatedWithAdressOIB>
    <izvorni_sadrzaj>
      <item>FINANCIJSKA AGENCIJA / REGIONALNI CENTAR Nagodbeno vijeće, Albrechtova 42, 10000 Zagreb</item>
    </izvorni_sadrzaj>
    <derivirana_varijabla naziv="DomainObject.Predmet.StrankaListFormatedWithAdressOIB_1">
      <item>FINANCIJSKA AGENCIJA / REGIONALNI CENTAR Nagodbeno vijeće, Albrechtova 42, 10000 Zagreb</item>
    </derivirana_varijabla>
  </DomainObject.Predmet.StrankaListFormatedWithAdressOIB>
  <DomainObject.Predmet.StrankaListNazivFormated>
    <izvorni_sadrzaj>
      <item>FINANCIJSKA AGENCIJA / REGIONALNI CENTAR Nagodbeno vijeće</item>
    </izvorni_sadrzaj>
    <derivirana_varijabla naziv="DomainObject.Predmet.StrankaListNazivFormated_1">
      <item>FINANCIJSKA AGENCIJA / REGIONALNI CENTAR Nagodbeno vijeće</item>
    </derivirana_varijabla>
  </DomainObject.Predmet.StrankaListNazivFormated>
  <DomainObject.Predmet.StrankaListNazivFormatedOIB>
    <izvorni_sadrzaj>
      <item>FINANCIJSKA AGENCIJA / REGIONALNI CENTAR Nagodbeno vijeće</item>
    </izvorni_sadrzaj>
    <derivirana_varijabla naziv="DomainObject.Predmet.StrankaListNazivFormatedOIB_1">
      <item>FINANCIJSKA AGENCIJA / REGIONALNI CENTAR Nagodbeno vijeće</item>
    </derivirana_varijabla>
  </DomainObject.Predmet.StrankaListNazivFormatedOIB>
  <DomainObject.Predmet.ProtuStrankaListFormated>
    <izvorni_sadrzaj>
      <item>Knegra d.o.o., inženjering i graditeljstvo</item>
    </izvorni_sadrzaj>
    <derivirana_varijabla naziv="DomainObject.Predmet.ProtuStrankaListFormated_1">
      <item>Knegra d.o.o., inženjering i graditeljstvo</item>
    </derivirana_varijabla>
  </DomainObject.Predmet.ProtuStrankaListFormated>
  <DomainObject.Predmet.ProtuStrankaListFormatedOIB>
    <izvorni_sadrzaj>
      <item>Knegra d.o.o., inženjering i graditeljstvo, OIB 77927649995</item>
    </izvorni_sadrzaj>
    <derivirana_varijabla naziv="DomainObject.Predmet.ProtuStrankaListFormatedOIB_1">
      <item>Knegra d.o.o., inženjering i graditeljstvo, OIB 77927649995</item>
    </derivirana_varijabla>
  </DomainObject.Predmet.ProtuStrankaListFormatedOIB>
  <DomainObject.Predmet.ProtuStrankaListFormatedWithAdress>
    <izvorni_sadrzaj>
      <item>Knegra d.o.o., inženjering i graditeljstvo, Poljska 1, Strahoninec</item>
    </izvorni_sadrzaj>
    <derivirana_varijabla naziv="DomainObject.Predmet.ProtuStrankaListFormatedWithAdress_1">
      <item>Knegra d.o.o., inženjering i graditeljstvo, Poljska 1, Strahoninec</item>
    </derivirana_varijabla>
  </DomainObject.Predmet.ProtuStrankaListFormatedWithAdress>
  <DomainObject.Predmet.ProtuStrankaListFormatedWithAdressOIB>
    <izvorni_sadrzaj>
      <item>Knegra d.o.o., inženjering i graditeljstvo, OIB 77927649995, Poljska 1, Strahoninec</item>
    </izvorni_sadrzaj>
    <derivirana_varijabla naziv="DomainObject.Predmet.ProtuStrankaListFormatedWithAdressOIB_1">
      <item>Knegra d.o.o., inženjering i graditeljstvo, OIB 77927649995, Poljska 1, Strahoninec</item>
    </derivirana_varijabla>
  </DomainObject.Predmet.ProtuStrankaListFormatedWithAdressOIB>
  <DomainObject.Predmet.ProtuStrankaListNazivFormated>
    <izvorni_sadrzaj>
      <item>Knegra d.o.o., inženjering i graditeljstvo</item>
    </izvorni_sadrzaj>
    <derivirana_varijabla naziv="DomainObject.Predmet.ProtuStrankaListNazivFormated_1">
      <item>Knegra d.o.o., inženjering i graditeljstvo</item>
    </derivirana_varijabla>
  </DomainObject.Predmet.ProtuStrankaListNazivFormated>
  <DomainObject.Predmet.ProtuStrankaListNazivFormatedOIB>
    <izvorni_sadrzaj>
      <item>Knegra d.o.o., inženjering i graditeljstvo, OIB 77927649995</item>
    </izvorni_sadrzaj>
    <derivirana_varijabla naziv="DomainObject.Predmet.ProtuStrankaListNazivFormatedOIB_1">
      <item>Knegra d.o.o., inženjering i graditeljstvo, OIB 77927649995</item>
    </derivirana_varijabla>
  </DomainObject.Predmet.ProtuStrankaListNazivFormatedOIB>
  <DomainObject.Predmet.OstaliListFormated>
    <izvorni_sadrzaj>
      <item>Branko Knezić</item>
      <item>ŽDO VARAŽDIN, Građansko upravni odjel</item>
      <item>JOSIP NOVAK</item>
      <item>IVO ŽIŽA</item>
      <item>Goran Veljović, odvj. iz ZOU</item>
      <item>Vaba d.d. banka Varaždin</item>
    </izvorni_sadrzaj>
    <derivirana_varijabla naziv="DomainObject.Predmet.OstaliListFormated_1">
      <item>Branko Knezić</item>
      <item>ŽDO VARAŽDIN, Građansko upravni odjel</item>
      <item>JOSIP NOVAK</item>
      <item>IVO ŽIŽA</item>
      <item>Goran Veljović, odvj. iz ZOU</item>
      <item>Vaba d.d. banka Varaždin</item>
    </derivirana_varijabla>
  </DomainObject.Predmet.OstaliListFormated>
  <DomainObject.Predmet.OstaliListFormatedOIB>
    <izvorni_sadrzaj>
      <item>Branko Knezić</item>
      <item>ŽDO VARAŽDIN, Građansko upravni odjel</item>
      <item>JOSIP NOVAK</item>
      <item>IVO ŽIŽA, OIB 08163835361</item>
      <item>Goran Veljović, odvj. iz ZOU</item>
      <item>Vaba d.d. banka Varaždin, OIB 38182927268</item>
    </izvorni_sadrzaj>
    <derivirana_varijabla naziv="DomainObject.Predmet.OstaliListFormatedOIB_1">
      <item>Branko Knezić</item>
      <item>ŽDO VARAŽDIN, Građansko upravni odjel</item>
      <item>JOSIP NOVAK</item>
      <item>IVO ŽIŽA, OIB 08163835361</item>
      <item>Goran Veljović, odvj. iz ZOU</item>
      <item>Vaba d.d. banka Varaždin, OIB 38182927268</item>
    </derivirana_varijabla>
  </DomainObject.Predmet.OstaliListFormatedOIB>
  <DomainObject.Predmet.OstaliListFormatedWithAdress>
    <izvorni_sadrzaj>
      <item>Branko Knezić</item>
      <item>ŽDO VARAŽDIN, Građansko upravni odjel</item>
      <item>JOSIP NOVAK</item>
      <item>IVO ŽIŽA</item>
      <item>Goran Veljović, odvj. iz ZOU, Dobrilina 9, 52100 Pula</item>
      <item>Vaba d.d. banka Varaždin, Aleja Kralja Zvonimira 1, 42000 Varaždin</item>
    </izvorni_sadrzaj>
    <derivirana_varijabla naziv="DomainObject.Predmet.OstaliListFormatedWithAdress_1">
      <item>Branko Knezić</item>
      <item>ŽDO VARAŽDIN, Građansko upravni odjel</item>
      <item>JOSIP NOVAK</item>
      <item>IVO ŽIŽA</item>
      <item>Goran Veljović, odvj. iz ZOU, Dobrilina 9, 52100 Pula</item>
      <item>Vaba d.d. banka Varaždin, Aleja Kralja Zvonimira 1, 42000 Varaždin</item>
    </derivirana_varijabla>
  </DomainObject.Predmet.OstaliListFormatedWithAdress>
  <DomainObject.Predmet.OstaliListFormatedWithAdressOIB>
    <izvorni_sadrzaj>
      <item>Branko Knezić</item>
      <item>ŽDO VARAŽDIN, Građansko upravni odjel</item>
      <item>JOSIP NOVAK</item>
      <item>IVO ŽIŽA, OIB 08163835361</item>
      <item>Goran Veljović, odvj. iz ZOU, Dobrilina 9, 52100 Pula</item>
      <item>Vaba d.d. banka Varaždin, OIB 38182927268, Aleja Kralja Zvonimira 1, 42000 Varaždin</item>
    </izvorni_sadrzaj>
    <derivirana_varijabla naziv="DomainObject.Predmet.OstaliListFormatedWithAdressOIB_1">
      <item>Branko Knezić</item>
      <item>ŽDO VARAŽDIN, Građansko upravni odjel</item>
      <item>JOSIP NOVAK</item>
      <item>IVO ŽIŽA, OIB 08163835361</item>
      <item>Goran Veljović, odvj. iz ZOU, Dobrilina 9, 52100 Pula</item>
      <item>Vaba d.d. banka Varaždin, OIB 38182927268, Aleja Kralja Zvonimira 1, 42000 Varaždin</item>
    </derivirana_varijabla>
  </DomainObject.Predmet.OstaliListFormatedWithAdressOIB>
  <DomainObject.Predmet.OstaliListNazivFormated>
    <izvorni_sadrzaj>
      <item>Branko Knezić</item>
      <item>ŽDO VARAŽDIN, Građansko upravni odjel</item>
      <item>JOSIP NOVAK</item>
      <item>IVO ŽIŽA</item>
      <item>Goran Veljović, odvj. iz ZOU</item>
      <item>Vaba d.d. banka Varaždin</item>
    </izvorni_sadrzaj>
    <derivirana_varijabla naziv="DomainObject.Predmet.OstaliListNazivFormated_1">
      <item>Branko Knezić</item>
      <item>ŽDO VARAŽDIN, Građansko upravni odjel</item>
      <item>JOSIP NOVAK</item>
      <item>IVO ŽIŽA</item>
      <item>Goran Veljović, odvj. iz ZOU</item>
      <item>Vaba d.d. banka Varaždin</item>
    </derivirana_varijabla>
  </DomainObject.Predmet.OstaliListNazivFormated>
  <DomainObject.Predmet.OstaliListNazivFormatedOIB>
    <izvorni_sadrzaj>
      <item>Branko Knezić</item>
      <item>ŽDO VARAŽDIN, Građansko upravni odjel</item>
      <item>JOSIP NOVAK</item>
      <item>IVO ŽIŽA, OIB 08163835361</item>
      <item>Goran Veljović, odvj. iz ZOU</item>
      <item>Vaba d.d. banka Varaždin, OIB 38182927268</item>
    </izvorni_sadrzaj>
    <derivirana_varijabla naziv="DomainObject.Predmet.OstaliListNazivFormatedOIB_1">
      <item>Branko Knezić</item>
      <item>ŽDO VARAŽDIN, Građansko upravni odjel</item>
      <item>JOSIP NOVAK</item>
      <item>IVO ŽIŽA, OIB 08163835361</item>
      <item>Goran Veljović, odvj. iz ZOU</item>
      <item>Vaba d.d. banka Varaždin,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St-147/2013-72</izvorni_sadrzaj>
    <derivirana_varijabla naziv="DomainObject.PoslovniBrojDokumenta_1">St-147/2013-72</derivirana_varijabla>
  </DomainObject.PoslovniBrojDokumenta>
  <DomainObject.Predmet.StrankaIDrugi>
    <izvorni_sadrzaj>FINANCIJSKA AGENCIJA / REGIONALNI CENTAR Nagodbeno vijeće</izvorni_sadrzaj>
    <derivirana_varijabla naziv="DomainObject.Predmet.StrankaIDrugi_1">FINANCIJSKA AGENCIJA / REGIONALNI CENTAR Nagodbeno vijeće</derivirana_varijabla>
  </DomainObject.Predmet.StrankaIDrugi>
  <DomainObject.Predmet.ProtustrankaIDrugi>
    <izvorni_sadrzaj>Knegra d.o.o., inženjering i graditeljstvo</izvorni_sadrzaj>
    <derivirana_varijabla naziv="DomainObject.Predmet.ProtustrankaIDrugi_1">Knegra d.o.o., inženjering i graditeljstvo</derivirana_varijabla>
  </DomainObject.Predmet.ProtustrankaIDrugi>
  <DomainObject.Predmet.StrankaIDrugiAdressOIB>
    <izvorni_sadrzaj>FINANCIJSKA AGENCIJA / REGIONALNI CENTAR Nagodbeno vijeće, Albrechtova 42, 10000 Zagreb</izvorni_sadrzaj>
    <derivirana_varijabla naziv="DomainObject.Predmet.StrankaIDrugiAdressOIB_1">FINANCIJSKA AGENCIJA / REGIONALNI CENTAR Nagodbeno vijeće, Albrechtova 42, 10000 Zagreb</derivirana_varijabla>
  </DomainObject.Predmet.StrankaIDrugiAdressOIB>
  <DomainObject.Predmet.ProtustrankaIDrugiAdressOIB>
    <izvorni_sadrzaj>Knegra d.o.o., inženjering i graditeljstvo, OIB 77927649995, Poljska 1, Strahoninec</izvorni_sadrzaj>
    <derivirana_varijabla naziv="DomainObject.Predmet.ProtustrankaIDrugiAdressOIB_1">Knegra d.o.o., inženjering i graditeljstvo, OIB 77927649995, Poljska 1,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Knegra d.o.o., inženjering i graditeljstvo</item>
      <item>FINANCIJSKA AGENCIJA / REGIONALNI CENTAR Nagodbeno vijeće</item>
      <item>Branko Knezić</item>
      <item>ŽDO VARAŽDIN, Građansko upravni odjel</item>
      <item>JOSIP NOVAK</item>
      <item>IVO ŽIŽA</item>
      <item>Goran Veljović, odvj. iz ZOU</item>
      <item>Vaba d.d. banka Varaždin</item>
    </izvorni_sadrzaj>
    <derivirana_varijabla naziv="DomainObject.Predmet.SudioniciListNaziv_1">
      <item>Knegra d.o.o., inženjering i graditeljstvo</item>
      <item>FINANCIJSKA AGENCIJA / REGIONALNI CENTAR Nagodbeno vijeće</item>
      <item>Branko Knezić</item>
      <item>ŽDO VARAŽDIN, Građansko upravni odjel</item>
      <item>JOSIP NOVAK</item>
      <item>IVO ŽIŽA</item>
      <item>Goran Veljović, odvj. iz ZOU</item>
      <item>Vaba d.d. banka Varaždin</item>
    </derivirana_varijabla>
  </DomainObject.Predmet.SudioniciListNaziv>
  <DomainObject.Predmet.SudioniciListAdressOIB>
    <izvorni_sadrzaj>
      <item>Knegra d.o.o., inženjering i graditeljstvo, OIB 77927649995, Poljska 1,Strahoninec</item>
      <item>FINANCIJSKA AGENCIJA / REGIONALNI CENTAR Nagodbeno vijeće, Albrechtova 42,10000 Zagreb</item>
      <item>Branko Knezić</item>
      <item>ŽDO VARAŽDIN, Građansko upravni odjel</item>
      <item>JOSIP NOVAK</item>
      <item>IVO ŽIŽA, OIB 08163835361</item>
      <item>Goran Veljović, odvj. iz ZOU, Dobrilina 9,52100 Pula</item>
      <item>Vaba d.d. banka Varaždin, OIB 38182927268, Aleja Kralja Zvonimira 1,42000 Varaždin</item>
    </izvorni_sadrzaj>
    <derivirana_varijabla naziv="DomainObject.Predmet.SudioniciListAdressOIB_1">
      <item>Knegra d.o.o., inženjering i graditeljstvo, OIB 77927649995, Poljska 1,Strahoninec</item>
      <item>FINANCIJSKA AGENCIJA / REGIONALNI CENTAR Nagodbeno vijeće, Albrechtova 42,10000 Zagreb</item>
      <item>Branko Knezić</item>
      <item>ŽDO VARAŽDIN, Građansko upravni odjel</item>
      <item>JOSIP NOVAK</item>
      <item>IVO ŽIŽA, OIB 08163835361</item>
      <item>Goran Veljović, odvj. iz ZOU, Dobrilina 9,52100 Pula</item>
      <item>Vaba d.d. banka Varaždin,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A1770C-EDFE-40C2-95CE-C121EC476C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3198</properties:Characters>
  <properties:Lines>83</properties:Lines>
  <properties:Paragraphs>28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2015-12-23T08:40:00Z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St-147/2013-72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