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cd8d" w14:paraId="f95cd8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13BB7">
        <w:t>40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913BB7">
        <w:t xml:space="preserve">EURO CAR &amp; </w:t>
      </w:r>
      <w:proofErr w:type="spellStart"/>
      <w:r w:rsidR="00913BB7">
        <w:t>NAUTIC</w:t>
      </w:r>
      <w:proofErr w:type="spellEnd"/>
      <w:r w:rsidR="00913BB7">
        <w:t xml:space="preserve"> </w:t>
      </w:r>
      <w:proofErr w:type="spellStart"/>
      <w:r w:rsidR="00913BB7">
        <w:t>INTERNATIONAL</w:t>
      </w:r>
      <w:proofErr w:type="spellEnd"/>
      <w:r w:rsidR="00913BB7">
        <w:t xml:space="preserve"> d.o.o. za trgovinu i usluge Tenja, Dunavska 5, </w:t>
      </w:r>
      <w:proofErr w:type="spellStart"/>
      <w:r w:rsidR="00913BB7">
        <w:t>OIB</w:t>
      </w:r>
      <w:proofErr w:type="spellEnd"/>
      <w:r w:rsidR="00913BB7">
        <w:t xml:space="preserve">: 82750443287, </w:t>
      </w:r>
      <w:proofErr w:type="spellStart"/>
      <w:r w:rsidR="00913BB7">
        <w:t>MBS</w:t>
      </w:r>
      <w:proofErr w:type="spellEnd"/>
      <w:r w:rsidR="00913BB7">
        <w:t xml:space="preserve">:  030077804, </w:t>
      </w:r>
      <w:r w:rsidR="00F334C8">
        <w:t xml:space="preserve">dana 21. ožujka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13BB7">
        <w:t xml:space="preserve">EURO CAR &amp; </w:t>
      </w:r>
      <w:proofErr w:type="spellStart"/>
      <w:r w:rsidR="00913BB7">
        <w:t>NAUTIC</w:t>
      </w:r>
      <w:proofErr w:type="spellEnd"/>
      <w:r w:rsidR="00913BB7">
        <w:t xml:space="preserve"> </w:t>
      </w:r>
      <w:proofErr w:type="spellStart"/>
      <w:r w:rsidR="00913BB7">
        <w:t>INTERNATIONAL</w:t>
      </w:r>
      <w:proofErr w:type="spellEnd"/>
      <w:r w:rsidR="00913BB7">
        <w:t xml:space="preserve"> d.o.o. za trgovinu i usluge Tenja, Dunavska 5, </w:t>
      </w:r>
      <w:proofErr w:type="spellStart"/>
      <w:r w:rsidR="00913BB7">
        <w:t>OIB</w:t>
      </w:r>
      <w:proofErr w:type="spellEnd"/>
      <w:r w:rsidR="00913BB7">
        <w:t xml:space="preserve">: 82750443287, </w:t>
      </w:r>
      <w:proofErr w:type="spellStart"/>
      <w:r w:rsidR="00913BB7">
        <w:t>MBS</w:t>
      </w:r>
      <w:proofErr w:type="spellEnd"/>
      <w:r w:rsidR="00913BB7">
        <w:t>:  030077804.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13BB7">
        <w:t xml:space="preserve">Sanela </w:t>
      </w:r>
      <w:proofErr w:type="spellStart"/>
      <w:r w:rsidR="00913BB7">
        <w:t>Kučar</w:t>
      </w:r>
      <w:proofErr w:type="spellEnd"/>
      <w:r w:rsidR="00913BB7">
        <w:t xml:space="preserve">, </w:t>
      </w:r>
      <w:proofErr w:type="spellStart"/>
      <w:r w:rsidR="00913BB7">
        <w:t>OIB</w:t>
      </w:r>
      <w:proofErr w:type="spellEnd"/>
      <w:r w:rsidR="00913BB7">
        <w:t xml:space="preserve">: 97473612486, Osijek, J.J.Strossmayera 37.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13BB7">
        <w:t xml:space="preserve">EURO CAR &amp; </w:t>
      </w:r>
      <w:proofErr w:type="spellStart"/>
      <w:r w:rsidR="00913BB7">
        <w:t>NAUTIC</w:t>
      </w:r>
      <w:proofErr w:type="spellEnd"/>
      <w:r w:rsidR="00913BB7">
        <w:t xml:space="preserve"> </w:t>
      </w:r>
      <w:proofErr w:type="spellStart"/>
      <w:r w:rsidR="00913BB7">
        <w:t>INTERNATIONAL</w:t>
      </w:r>
      <w:proofErr w:type="spellEnd"/>
      <w:r w:rsidR="00913BB7">
        <w:t xml:space="preserve"> d.o.o. za trgovinu i usluge Tenja, Dunavska 5, </w:t>
      </w:r>
      <w:proofErr w:type="spellStart"/>
      <w:r w:rsidR="00913BB7">
        <w:t>OIB</w:t>
      </w:r>
      <w:proofErr w:type="spellEnd"/>
      <w:r w:rsidR="00913BB7">
        <w:t xml:space="preserve">: 82750443287, </w:t>
      </w:r>
      <w:proofErr w:type="spellStart"/>
      <w:r w:rsidR="00913BB7">
        <w:t>MBS</w:t>
      </w:r>
      <w:proofErr w:type="spellEnd"/>
      <w:r w:rsidR="00913BB7">
        <w:t>:  030077804.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302DDE">
        <w:rPr>
          <w:bCs/>
        </w:rPr>
        <w:t>11</w:t>
      </w:r>
      <w:r w:rsidR="00F334C8">
        <w:rPr>
          <w:bCs/>
        </w:rPr>
        <w:t>. siječnja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913BB7">
        <w:t xml:space="preserve">EURO CAR &amp; </w:t>
      </w:r>
      <w:proofErr w:type="spellStart"/>
      <w:r w:rsidR="00913BB7">
        <w:t>NAUTIC</w:t>
      </w:r>
      <w:proofErr w:type="spellEnd"/>
      <w:r w:rsidR="00913BB7">
        <w:t xml:space="preserve"> </w:t>
      </w:r>
      <w:proofErr w:type="spellStart"/>
      <w:r w:rsidR="00913BB7">
        <w:t>INTERNATIONAL</w:t>
      </w:r>
      <w:proofErr w:type="spellEnd"/>
      <w:r w:rsidR="00913BB7">
        <w:t xml:space="preserve"> d.o.o. za trgovinu i usluge Tenja, Dunavska 5, </w:t>
      </w:r>
      <w:proofErr w:type="spellStart"/>
      <w:r w:rsidR="00913BB7">
        <w:t>OIB</w:t>
      </w:r>
      <w:proofErr w:type="spellEnd"/>
      <w:r w:rsidR="00913BB7">
        <w:t xml:space="preserve">: 82750443287, </w:t>
      </w:r>
      <w:proofErr w:type="spellStart"/>
      <w:r w:rsidR="00913BB7">
        <w:t>MBS</w:t>
      </w:r>
      <w:proofErr w:type="spellEnd"/>
      <w:r w:rsidR="00913BB7">
        <w:t>:  030077804.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334C8">
        <w:t>1</w:t>
      </w:r>
      <w:r w:rsidR="00302DDE">
        <w:t>9</w:t>
      </w:r>
      <w:r w:rsidR="00F334C8">
        <w:t>. siječnja 2018.</w:t>
      </w:r>
      <w:r>
        <w:t xml:space="preserve">, objavio oglas na mrežnoj stranici e-oglasna ploča sudova pod </w:t>
      </w:r>
      <w:r>
        <w:lastRenderedPageBreak/>
        <w:t>poslovnim brojem St-</w:t>
      </w:r>
      <w:r w:rsidR="00302DDE">
        <w:t>40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 xml:space="preserve">21. ožujka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302DDE">
      <w:t>40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02DD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170A2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5801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13BB7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70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70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7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170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70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CAR &amp; NAUTIC INTERNATIONAL d.o.o. za trgovinu i usluge</izvorni_sadrzaj>
    <derivirana_varijabla naziv="DomainObject.Predmet.ProtustrankaFormated_1">  EURO CAR &amp; NAUTIC INTERNATIONAL d.o.o. za trgovinu i usluge</derivirana_varijabla>
  </DomainObject.Predmet.ProtustrankaFormated>
  <DomainObject.Predmet.ProtustrankaFormatedOIB>
    <izvorni_sadrzaj>  EURO CAR &amp; NAUTIC INTERNATIONAL d.o.o. za trgovinu i usluge, OIB 82750443287</izvorni_sadrzaj>
    <derivirana_varijabla naziv="DomainObject.Predmet.ProtustrankaFormatedOIB_1">  EURO CAR &amp; NAUTIC INTERNATIONAL d.o.o. za trgovinu i usluge, OIB 82750443287</derivirana_varijabla>
  </DomainObject.Predmet.ProtustrankaFormatedOIB>
  <DomainObject.Predmet.ProtustrankaFormatedWithAdress>
    <izvorni_sadrzaj> EURO CAR &amp; NAUTIC INTERNATIONAL d.o.o. za trgovinu i usluge, Dunavska 5, 31207 Tenja</izvorni_sadrzaj>
    <derivirana_varijabla naziv="DomainObject.Predmet.ProtustrankaFormatedWithAdress_1"> EURO CAR &amp; NAUTIC INTERNATIONAL d.o.o. za trgovinu i usluge, Dunavska 5, 31207 Tenja</derivirana_varijabla>
  </DomainObject.Predmet.ProtustrankaFormatedWithAdress>
  <DomainObject.Predmet.ProtustrankaFormatedWithAdressOIB>
    <izvorni_sadrzaj> EURO CAR &amp; NAUTIC INTERNATIONAL d.o.o. za trgovinu i usluge, OIB 82750443287, Dunavska 5, 31207 Tenja</izvorni_sadrzaj>
    <derivirana_varijabla naziv="DomainObject.Predmet.ProtustrankaFormatedWithAdressOIB_1"> EURO CAR &amp; NAUTIC INTERNATIONAL d.o.o. za trgovinu i usluge, OIB 82750443287, Dunavska 5, 31207 Tenja</derivirana_varijabla>
  </DomainObject.Predmet.ProtustrankaFormatedWithAdressOIB>
  <DomainObject.Predmet.ProtustrankaWithAdress>
    <izvorni_sadrzaj>EURO CAR &amp; NAUTIC INTERNATIONAL d.o.o. za trgovinu i usluge Dunavska 5, 31207 Tenja</izvorni_sadrzaj>
    <derivirana_varijabla naziv="DomainObject.Predmet.ProtustrankaWithAdress_1">EURO CAR &amp; NAUTIC INTERNATIONAL d.o.o. za trgovinu i usluge Dunavska 5, 31207 Tenja</derivirana_varijabla>
  </DomainObject.Predmet.ProtustrankaWithAdress>
  <DomainObject.Predmet.ProtustrankaWithAdressOIB>
    <izvorni_sadrzaj>EURO CAR &amp; NAUTIC INTERNATIONAL d.o.o. za trgovinu i usluge, OIB 82750443287, Dunavska 5, 31207 Tenja</izvorni_sadrzaj>
    <derivirana_varijabla naziv="DomainObject.Predmet.ProtustrankaWithAdressOIB_1">EURO CAR &amp; NAUTIC INTERNATIONAL d.o.o. za trgovinu i usluge, OIB 82750443287, Dunavska 5, 31207 Tenja</derivirana_varijabla>
  </DomainObject.Predmet.ProtustrankaWithAdressOIB>
  <DomainObject.Predmet.ProtustrankaNazivFormated>
    <izvorni_sadrzaj>EURO CAR &amp; NAUTIC INTERNATIONAL d.o.o. za trgovinu i usluge</izvorni_sadrzaj>
    <derivirana_varijabla naziv="DomainObject.Predmet.ProtustrankaNazivFormated_1">EURO CAR &amp; NAUTIC INTERNATIONAL d.o.o. za trgovinu i usluge</derivirana_varijabla>
  </DomainObject.Predmet.ProtustrankaNazivFormated>
  <DomainObject.Predmet.ProtustrankaNazivFormatedOIB>
    <izvorni_sadrzaj>EURO CAR &amp; NAUTIC INTERNATIONAL d.o.o. za trgovinu i usluge, OIB 82750443287</izvorni_sadrzaj>
    <derivirana_varijabla naziv="DomainObject.Predmet.ProtustrankaNazivFormatedOIB_1">EURO CAR &amp; NAUTIC INTERNATIONAL d.o.o. za trgovinu i usluge, OIB 82750443287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CAR &amp; NAUTIC INTERNATIONAL d.o.o. za trgovinu i usluge</item>
    </izvorni_sadrzaj>
    <derivirana_varijabla naziv="DomainObject.Predmet.ProtuStrankaListFormated_1">
      <item>EURO CAR &amp; NAUTIC INTERNATIONAL d.o.o. za trgovinu i usluge</item>
    </derivirana_varijabla>
  </DomainObject.Predmet.ProtuStrankaListFormated>
  <DomainObject.Predmet.ProtuStrankaListFormatedOIB>
    <izvorni_sadrzaj>
      <item>EURO CAR &amp; NAUTIC INTERNATIONAL d.o.o. za trgovinu i usluge, OIB 82750443287</item>
    </izvorni_sadrzaj>
    <derivirana_varijabla naziv="DomainObject.Predmet.ProtuStrankaListFormatedOIB_1">
      <item>EURO CAR &amp; NAUTIC INTERNATIONAL d.o.o. za trgovinu i usluge, OIB 82750443287</item>
    </derivirana_varijabla>
  </DomainObject.Predmet.ProtuStrankaListFormatedOIB>
  <DomainObject.Predmet.ProtuStrankaListFormatedWithAdress>
    <izvorni_sadrzaj>
      <item>EURO CAR &amp; NAUTIC INTERNATIONAL d.o.o. za trgovinu i usluge, Dunavska 5, 31207 Tenja</item>
    </izvorni_sadrzaj>
    <derivirana_varijabla naziv="DomainObject.Predmet.ProtuStrankaListFormatedWithAdress_1">
      <item>EURO CAR &amp; NAUTIC INTERNATIONAL d.o.o. za trgovinu i usluge, Dunavska 5, 31207 Tenja</item>
    </derivirana_varijabla>
  </DomainObject.Predmet.ProtuStrankaListFormatedWithAdress>
  <DomainObject.Predmet.ProtuStrankaListFormatedWithAdressOIB>
    <izvorni_sadrzaj>
      <item>EURO CAR &amp; NAUTIC INTERNATIONAL d.o.o. za trgovinu i usluge, OIB 82750443287, Dunavska 5, 31207 Tenja</item>
    </izvorni_sadrzaj>
    <derivirana_varijabla naziv="DomainObject.Predmet.ProtuStrankaListFormatedWithAdressOIB_1">
      <item>EURO CAR &amp; NAUTIC INTERNATIONAL d.o.o. za trgovinu i usluge, OIB 82750443287, Dunavska 5, 31207 Tenja</item>
    </derivirana_varijabla>
  </DomainObject.Predmet.ProtuStrankaListFormatedWithAdressOIB>
  <DomainObject.Predmet.ProtuStrankaListNazivFormated>
    <izvorni_sadrzaj>
      <item>EURO CAR &amp; NAUTIC INTERNATIONAL d.o.o. za trgovinu i usluge</item>
    </izvorni_sadrzaj>
    <derivirana_varijabla naziv="DomainObject.Predmet.ProtuStrankaListNazivFormated_1">
      <item>EURO CAR &amp; NAUTIC INTERNATIONAL d.o.o. za trgovinu i usluge</item>
    </derivirana_varijabla>
  </DomainObject.Predmet.ProtuStrankaListNazivFormated>
  <DomainObject.Predmet.ProtuStrankaListNazivFormatedOIB>
    <izvorni_sadrzaj>
      <item>EURO CAR &amp; NAUTIC INTERNATIONAL d.o.o. za trgovinu i usluge, OIB 82750443287</item>
    </izvorni_sadrzaj>
    <derivirana_varijabla naziv="DomainObject.Predmet.ProtuStrankaListNazivFormatedOIB_1">
      <item>EURO CAR &amp; NAUTIC INTERNATIONAL d.o.o. za trgovinu i usluge, OIB 82750443287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CAR &amp; NAUTIC INTERNATIONAL d.o.o. za trgovinu i usluge</izvorni_sadrzaj>
    <derivirana_varijabla naziv="DomainObject.Predmet.ProtustrankaIDrugi_1">EURO CAR &amp; NAUTIC INTERNATIONAL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CAR &amp; NAUTIC INTERNATIONAL d.o.o. za trgovinu i usluge, OIB 82750443287, Dunavska 5, 31207 Tenja</izvorni_sadrzaj>
    <derivirana_varijabla naziv="DomainObject.Predmet.ProtustrankaIDrugiAdressOIB_1">EURO CAR &amp; NAUTIC INTERNATIONAL d.o.o. za trgovinu i usluge, OIB 82750443287, Dunavska 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CAR &amp; NAUTIC INTERNATIONAL d.o.o. za trgovinu i usluge</item>
    </izvorni_sadrzaj>
    <derivirana_varijabla naziv="DomainObject.Predmet.SudioniciListNaziv_1">
      <item>FINA RC OSIJEK</item>
      <item>EURO CAR &amp; NAUTIC INTERNATIONAL d.o.o. za trgovinu i usluge</item>
    </derivirana_varijabla>
  </DomainObject.Predmet.SudioniciListNaziv>
  <DomainObject.Predmet.SudioniciListAdressOIB>
    <izvorni_sadrzaj>
      <item>FINA RC OSIJEK, OIB 85821130368</item>
      <item>EURO CAR &amp; NAUTIC INTERNATIONAL d.o.o. za trgovinu i usluge, OIB 82750443287, Dunavska 5,31207 Tenja</item>
    </izvorni_sadrzaj>
    <derivirana_varijabla naziv="DomainObject.Predmet.SudioniciListAdressOIB_1">
      <item>FINA RC OSIJEK, OIB 85821130368</item>
      <item>EURO CAR &amp; NAUTIC INTERNATIONAL d.o.o. za trgovinu i usluge, OIB 82750443287, Dunavska 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82750443287</item>
    </izvorni_sadrzaj>
    <derivirana_varijabla naziv="DomainObject.Predmet.SudioniciListNazivOIB_1">
      <item>, OIB 85821130368</item>
      <item>, OIB 82750443287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F270D-AECF-4AB7-BD87-AF3362462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2811</properties:Characters>
  <properties:Lines>79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2018-03-21T11:12:00Z</dcterms:created>
  <dc:creator>Korisnik</dc:creator>
  <cp:lastModifiedBy>Ljiljana Floršić</cp:lastModifiedBy>
  <cp:lastPrinted>2018-03-21T11:18:00Z</cp:lastPrinted>
  <dcterms:modified xmlns:xsi="http://www.w3.org/2001/XMLSchema-instance" xsi:type="dcterms:W3CDTF">2018-03-21T11:20:00Z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(St-40-18 - otvaranje i zaključenje - Sanela Kučar.docx)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