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909c" w14:paraId="ea1909c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Amruševa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7402DB">
        <w:t>6761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7402DB">
        <w:t>IGITUR d.o.o. OIB:35439975147, MBS:080006490, Zaprešić, Ilije Gregorića 47.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7402DB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7402DB">
        <w:t>2.086,97</w:t>
      </w:r>
    </w:p>
    <w:p w:rsidRDefault="00F45504" w:rsidP="00F45504" w:rsidR="00F45504">
      <w:pPr>
        <w:ind w:right="-142"/>
      </w:pP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Šipek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r>
        <w:t xml:space="preserve">zz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2DB" w:rsidR="00000000">
      <w:r>
        <w:separator/>
      </w:r>
    </w:p>
  </w:endnote>
  <w:endnote w:id="0" w:type="continuationSeparator">
    <w:p w:rsidRDefault="007402D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2DB" w:rsidR="00000000">
      <w:r>
        <w:separator/>
      </w:r>
    </w:p>
  </w:footnote>
  <w:footnote w:id="0" w:type="continuationSeparator">
    <w:p w:rsidRDefault="007402D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02D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2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02D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402DB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740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740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6761</izvorni_sadrzaj>
    <derivirana_varijabla naziv="DomainObject.Predmet.Broj_1">6761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St-6761/2015</izvorni_sadrzaj>
    <derivirana_varijabla naziv="DomainObject.Predmet.OznakaBroj_1">St-6761/2015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IGITUR d.o.o. zastupanog po punomoćniku Zoran Velagić</izvorni_sadrzaj>
    <derivirana_varijabla naziv="DomainObject.Predmet.ProtustrankaFormated_1">  IGITUR d.o.o. zastupanog po punomoćniku Zoran Velagić</derivirana_varijabla>
  </DomainObject.Predmet.ProtustrankaFormated>
  <DomainObject.Predmet.ProtustrankaFormatedOIB>
    <izvorni_sadrzaj>  IGITUR d.o.o., OIB 35439975147 zastupanog po punomoćniku Zoran Velagić</izvorni_sadrzaj>
    <derivirana_varijabla naziv="DomainObject.Predmet.ProtustrankaFormatedOIB_1">  IGITUR d.o.o., OIB 35439975147 zastupanog po punomoćniku Zoran Velagić</derivirana_varijabla>
  </DomainObject.Predmet.ProtustrankaFormatedOIB>
  <DomainObject.Predmet.ProtustrankaFormatedWithAdress>
    <izvorni_sadrzaj> IGITUR d.o.o., Ilije Gregorića 47, 10290 Zaprešić zastupanog po punomoćniku Zoran Velagić</izvorni_sadrzaj>
    <derivirana_varijabla naziv="DomainObject.Predmet.ProtustrankaFormatedWithAdress_1"> IGITUR d.o.o., Ilije Gregorića 47, 10290 Zaprešić zastupanog po punomoćniku Zoran Velagić</derivirana_varijabla>
  </DomainObject.Predmet.ProtustrankaFormatedWithAdress>
  <DomainObject.Predmet.ProtustrankaFormatedWithAdressOIB>
    <izvorni_sadrzaj> IGITUR d.o.o., OIB 35439975147, Ilije Gregorića 47, 10290 Zaprešić zastupanog po punomoćniku Zoran Velagić</izvorni_sadrzaj>
    <derivirana_varijabla naziv="DomainObject.Predmet.ProtustrankaFormatedWithAdressOIB_1"> IGITUR d.o.o., OIB 35439975147, Ilije Gregorića 47, 10290 Zaprešić zastupanog po punomoćniku Zoran Velagić</derivirana_varijabla>
  </DomainObject.Predmet.ProtustrankaFormatedWithAdressOIB>
  <DomainObject.Predmet.ProtustrankaWithAdress>
    <izvorni_sadrzaj>IGITUR d.o.o. Ilije Gregorića 47, 10290 Zaprešić</izvorni_sadrzaj>
    <derivirana_varijabla naziv="DomainObject.Predmet.ProtustrankaWithAdress_1">IGITUR d.o.o. Ilije Gregorića 47, 10290 Zaprešić</derivirana_varijabla>
  </DomainObject.Predmet.ProtustrankaWithAdress>
  <DomainObject.Predmet.ProtustrankaWithAdressOIB>
    <izvorni_sadrzaj>IGITUR d.o.o., OIB 35439975147, Ilije Gregorića 47, 10290 Zaprešić</izvorni_sadrzaj>
    <derivirana_varijabla naziv="DomainObject.Predmet.ProtustrankaWithAdressOIB_1">IGITUR d.o.o., OIB 35439975147, Ilije Gregorića 47, 10290 Zaprešić</derivirana_varijabla>
  </DomainObject.Predmet.ProtustrankaWithAdressOIB>
  <DomainObject.Predmet.ProtustrankaNazivFormated>
    <izvorni_sadrzaj>IGITUR d.o.o.</izvorni_sadrzaj>
    <derivirana_varijabla naziv="DomainObject.Predmet.ProtustrankaNazivFormated_1">IGITUR d.o.o.</derivirana_varijabla>
  </DomainObject.Predmet.ProtustrankaNazivFormated>
  <DomainObject.Predmet.ProtustrankaNazivFormatedOIB>
    <izvorni_sadrzaj>IGITUR d.o.o., OIB 35439975147</izvorni_sadrzaj>
    <derivirana_varijabla naziv="DomainObject.Predmet.ProtustrankaNazivFormatedOIB_1">IGITUR d.o.o., OIB 35439975147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IGITUR d.o.o. zastupanog po punomoćniku Zoran Velagić</item>
    </izvorni_sadrzaj>
    <derivirana_varijabla naziv="DomainObject.Predmet.ProtuStrankaListFormated_1">
      <item>IGITUR d.o.o. zastupanog po punomoćniku Zoran Velagić</item>
    </derivirana_varijabla>
  </DomainObject.Predmet.ProtuStrankaListFormated>
  <DomainObject.Predmet.ProtuStrankaListFormatedOIB>
    <izvorni_sadrzaj>
      <item>IGITUR d.o.o., OIB 35439975147 zastupanog po punomoćniku Zoran Velagić</item>
    </izvorni_sadrzaj>
    <derivirana_varijabla naziv="DomainObject.Predmet.ProtuStrankaListFormatedOIB_1">
      <item>IGITUR d.o.o., OIB 35439975147 zastupanog po punomoćniku Zoran Velagić</item>
    </derivirana_varijabla>
  </DomainObject.Predmet.ProtuStrankaListFormatedOIB>
  <DomainObject.Predmet.ProtuStrankaListFormatedWithAdress>
    <izvorni_sadrzaj>
      <item>IGITUR d.o.o., Ilije Gregorića 47, 10290 Zaprešić zastupanog po punomoćniku Zoran Velagić</item>
    </izvorni_sadrzaj>
    <derivirana_varijabla naziv="DomainObject.Predmet.ProtuStrankaListFormatedWithAdress_1">
      <item>IGITUR d.o.o., Ilije Gregorića 47, 10290 Zaprešić zastupanog po punomoćniku Zoran Velagić</item>
    </derivirana_varijabla>
  </DomainObject.Predmet.ProtuStrankaListFormatedWithAdress>
  <DomainObject.Predmet.ProtuStrankaListFormatedWithAdressOIB>
    <izvorni_sadrzaj>
      <item>IGITUR d.o.o., OIB 35439975147, Ilije Gregorića 47, 10290 Zaprešić zastupanog po punomoćniku Zoran Velagić</item>
    </izvorni_sadrzaj>
    <derivirana_varijabla naziv="DomainObject.Predmet.ProtuStrankaListFormatedWithAdressOIB_1">
      <item>IGITUR d.o.o., OIB 35439975147, Ilije Gregorića 47, 10290 Zaprešić zastupanog po punomoćniku Zoran Velagić</item>
    </derivirana_varijabla>
  </DomainObject.Predmet.ProtuStrankaListFormatedWithAdressOIB>
  <DomainObject.Predmet.ProtuStrankaListNazivFormated>
    <izvorni_sadrzaj>
      <item>IGITUR d.o.o.</item>
    </izvorni_sadrzaj>
    <derivirana_varijabla naziv="DomainObject.Predmet.ProtuStrankaListNazivFormated_1">
      <item>IGITUR d.o.o.</item>
    </derivirana_varijabla>
  </DomainObject.Predmet.ProtuStrankaListNazivFormated>
  <DomainObject.Predmet.ProtuStrankaListNazivFormatedOIB>
    <izvorni_sadrzaj>
      <item>IGITUR d.o.o., OIB 35439975147</item>
    </izvorni_sadrzaj>
    <derivirana_varijabla naziv="DomainObject.Predmet.ProtuStrankaListNazivFormatedOIB_1">
      <item>IGITUR d.o.o., OIB 35439975147</item>
    </derivirana_varijabla>
  </DomainObject.Predmet.ProtuStrankaListNazivFormatedOIB>
  <DomainObject.Predmet.OstaliListFormated>
    <izvorni_sadrzaj>
      <item>Zoran Velagić punomoćnik sudionika u postupku IGITUR d.o.o.</item>
    </izvorni_sadrzaj>
    <derivirana_varijabla naziv="DomainObject.Predmet.OstaliListFormated_1">
      <item>Zoran Velagić punomoćnik sudionika u postupku IGITUR d.o.o.</item>
    </derivirana_varijabla>
  </DomainObject.Predmet.OstaliListFormated>
  <DomainObject.Predmet.OstaliListFormatedOIB>
    <izvorni_sadrzaj>
      <item>Zoran Velagić, OIB 11700525650 punomoćnik sudionika u postupku IGITUR d.o.o.</item>
    </izvorni_sadrzaj>
    <derivirana_varijabla naziv="DomainObject.Predmet.OstaliListFormatedOIB_1">
      <item>Zoran Velagić, OIB 11700525650 punomoćnik sudionika u postupku IGITUR d.o.o.</item>
    </derivirana_varijabla>
  </DomainObject.Predmet.OstaliListFormatedOIB>
  <DomainObject.Predmet.OstaliListFormatedWithAdress>
    <izvorni_sadrzaj>
      <item>Zoran Velagić, Marinci 7, 52420 Marinci punomoćnik sudionika u postupku IGITUR d.o.o.</item>
    </izvorni_sadrzaj>
    <derivirana_varijabla naziv="DomainObject.Predmet.OstaliListFormatedWithAdress_1">
      <item>Zoran Velagić, Marinci 7, 52420 Marinci punomoćnik sudionika u postupku IGITUR d.o.o.</item>
    </derivirana_varijabla>
  </DomainObject.Predmet.OstaliListFormatedWithAdress>
  <DomainObject.Predmet.OstaliListFormatedWithAdressOIB>
    <izvorni_sadrzaj>
      <item>Zoran Velagić, OIB 11700525650, Marinci 7, 52420 Marinci punomoćnik sudionika u postupku IGITUR d.o.o.</item>
    </izvorni_sadrzaj>
    <derivirana_varijabla naziv="DomainObject.Predmet.OstaliListFormatedWithAdressOIB_1">
      <item>Zoran Velagić, OIB 11700525650, Marinci 7, 52420 Marinci punomoćnik sudionika u postupku IGITUR d.o.o.</item>
    </derivirana_varijabla>
  </DomainObject.Predmet.OstaliListFormatedWithAdressOIB>
  <DomainObject.Predmet.OstaliListNazivFormated>
    <izvorni_sadrzaj>
      <item>Zoran Velagić</item>
    </izvorni_sadrzaj>
    <derivirana_varijabla naziv="DomainObject.Predmet.OstaliListNazivFormated_1">
      <item>Zoran Velagić</item>
    </derivirana_varijabla>
  </DomainObject.Predmet.OstaliListNazivFormated>
  <DomainObject.Predmet.OstaliListNazivFormatedOIB>
    <izvorni_sadrzaj>
      <item>Zoran Velagić, OIB 11700525650</item>
    </izvorni_sadrzaj>
    <derivirana_varijabla naziv="DomainObject.Predmet.OstaliListNazivFormatedOIB_1">
      <item>Zoran Velagić, OIB 11700525650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IGITUR d.o.o.</izvorni_sadrzaj>
    <derivirana_varijabla naziv="DomainObject.Predmet.ProtustrankaIDrugi_1">IGITUR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IGITUR d.o.o., OIB 35439975147, Ilije Gregorića 47, 10290 Zaprešić</izvorni_sadrzaj>
    <derivirana_varijabla naziv="DomainObject.Predmet.ProtustrankaIDrugiAdressOIB_1">IGITUR d.o.o., OIB 35439975147, Ilije Gregorića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IGITUR d.o.o.</item>
      <item>FINA Regionalni centar Zagreb</item>
      <item>Zoran Velagić</item>
    </izvorni_sadrzaj>
    <derivirana_varijabla naziv="DomainObject.Predmet.SudioniciListNaziv_1">
      <item>IGITUR d.o.o.</item>
      <item>FINA Regionalni centar Zagreb</item>
      <item>Zoran Velagić</item>
    </derivirana_varijabla>
  </DomainObject.Predmet.SudioniciListNaziv>
  <DomainObject.Predmet.SudioniciListAdressOIB>
    <izvorni_sadrzaj>
      <item>IGITUR d.o.o., OIB 35439975147, Ilije Gregorića 47,10290 Zaprešić</item>
      <item>FINA Regionalni centar Zagreb, OIB 85821130368, Trg svibanjskih žrtava 1995. 1,10000 Zagreb</item>
      <item>Zoran Velagić, OIB 11700525650, Marinci 7,52420 Marinci</item>
    </izvorni_sadrzaj>
    <derivirana_varijabla naziv="DomainObject.Predmet.SudioniciListAdressOIB_1">
      <item>IGITUR d.o.o., OIB 35439975147, Ilije Gregorića 47,10290 Zaprešić</item>
      <item>FINA Regionalni centar Zagreb, OIB 85821130368, Trg svibanjskih žrtava 1995. 1,10000 Zagreb</item>
      <item>Zoran Velagić, OIB 11700525650, Marinci 7,52420 Marinci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35439975147</item>
      <item>, OIB 85821130368</item>
      <item>, OIB 11700525650</item>
    </izvorni_sadrzaj>
    <derivirana_varijabla naziv="DomainObject.Predmet.SudioniciListNazivOIB_1">
      <item>, OIB 35439975147</item>
      <item>, OIB 85821130368</item>
      <item>, OIB 11700525650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1335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2016-02-04T08:38:00Z</cp:lastPrinted>
  <dcterms:modified xmlns:xsi="http://www.w3.org/2001/XMLSchema-instance" xsi:type="dcterms:W3CDTF">2016-02-04T08:38:00Z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