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b3f5" w14:paraId="ae9b3f5" w:rsidRDefault="00D52693" w:rsidP="00910611" w:rsidR="00D5269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693" w:rsidP="00910611" w:rsidR="00D52693">
      <w:r>
        <w:rPr>
          <w:rFonts w:eastAsia="MS Mincho"/>
        </w:rPr>
        <w:t>REPUBLIKA HRVATSKA</w:t>
      </w:r>
    </w:p>
    <w:p w:rsidRDefault="00D52693" w:rsidP="00910611" w:rsidR="00D52693">
      <w:r>
        <w:rPr>
          <w:rFonts w:eastAsia="MS Mincho"/>
        </w:rPr>
        <w:t>TRGOVAČKI SUD U RIJECI</w:t>
      </w:r>
    </w:p>
    <w:p w:rsidRDefault="00D52693" w:rsidR="00D5269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B7FC6" w:rsidP="003B7FC6" w:rsidR="003B7FC6" w:rsidRPr="00190885"/>
    <w:p w:rsidRDefault="003B7FC6" w:rsidP="003B7FC6" w:rsidR="003B7FC6" w:rsidRPr="00190885">
      <w:pPr>
        <w:jc w:val="center"/>
      </w:pPr>
      <w:r w:rsidRPr="00190885">
        <w:tab/>
      </w:r>
      <w:r w:rsidRPr="00190885">
        <w:tab/>
      </w:r>
    </w:p>
    <w:p w:rsidRDefault="003B7FC6" w:rsidP="003B7FC6" w:rsidR="003B7FC6" w:rsidRPr="00190885">
      <w:pPr>
        <w:jc w:val="center"/>
        <w:rPr>
          <w:bCs/>
        </w:rPr>
      </w:pPr>
      <w:r w:rsidRPr="00190885">
        <w:rPr>
          <w:bCs/>
        </w:rPr>
        <w:t>R E P U B L I K A    H R V A T S K A</w:t>
      </w:r>
    </w:p>
    <w:p w:rsidRDefault="003B7FC6" w:rsidP="003B7FC6" w:rsidR="003B7FC6" w:rsidRPr="00190885">
      <w:pPr>
        <w:jc w:val="center"/>
        <w:rPr>
          <w:bCs/>
        </w:rPr>
      </w:pPr>
    </w:p>
    <w:p w:rsidRDefault="003B7FC6" w:rsidP="003B7FC6" w:rsidR="003B7FC6" w:rsidRPr="00190885">
      <w:pPr>
        <w:jc w:val="center"/>
        <w:rPr>
          <w:bCs/>
        </w:rPr>
      </w:pPr>
      <w:r w:rsidRPr="00190885">
        <w:rPr>
          <w:bCs/>
        </w:rPr>
        <w:t>Z A K L J U Č A K</w:t>
      </w:r>
    </w:p>
    <w:p w:rsidRDefault="003B7FC6" w:rsidP="003B7FC6" w:rsidR="003B7FC6" w:rsidRPr="00190885">
      <w:pPr>
        <w:jc w:val="both"/>
      </w:pPr>
    </w:p>
    <w:p w:rsidRDefault="003B7FC6" w:rsidP="003B7FC6" w:rsidR="003B7FC6" w:rsidRPr="00190885">
      <w:pPr>
        <w:jc w:val="both"/>
      </w:pPr>
    </w:p>
    <w:p w:rsidRDefault="00DD411C" w:rsidP="00DD411C" w:rsidR="00DD411C" w:rsidRPr="00190885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190885">
        <w:tab/>
      </w:r>
      <w:r w:rsidRPr="00190885">
        <w:tab/>
        <w:t xml:space="preserve">Trgovački sud u Rijeci, po sucu Veri Jelenović, odlučujući o prijedlogu Paula </w:t>
      </w:r>
      <w:proofErr w:type="spellStart"/>
      <w:r w:rsidRPr="00190885">
        <w:t>Kosagova</w:t>
      </w:r>
      <w:proofErr w:type="spellEnd"/>
      <w:r w:rsidRPr="00190885">
        <w:t xml:space="preserve">, OIB: 29830913630, </w:t>
      </w:r>
      <w:proofErr w:type="spellStart"/>
      <w:r w:rsidRPr="00190885">
        <w:t>Tribalj</w:t>
      </w:r>
      <w:proofErr w:type="spellEnd"/>
      <w:r w:rsidRPr="00190885">
        <w:t xml:space="preserve"> 54, </w:t>
      </w:r>
      <w:proofErr w:type="spellStart"/>
      <w:r w:rsidRPr="00190885">
        <w:t>Tribalj</w:t>
      </w:r>
      <w:proofErr w:type="spellEnd"/>
      <w:r w:rsidRPr="00190885">
        <w:t xml:space="preserve"> i Gorjane Medija, OIB: 20212842490, </w:t>
      </w:r>
      <w:proofErr w:type="spellStart"/>
      <w:r w:rsidRPr="00190885">
        <w:t>Krasica</w:t>
      </w:r>
      <w:proofErr w:type="spellEnd"/>
      <w:r w:rsidRPr="00190885">
        <w:t xml:space="preserve"> 275, </w:t>
      </w:r>
      <w:proofErr w:type="spellStart"/>
      <w:r w:rsidRPr="00190885">
        <w:t>Krasica</w:t>
      </w:r>
      <w:proofErr w:type="spellEnd"/>
      <w:r w:rsidRPr="00190885">
        <w:t xml:space="preserve">, za otvaranje stečajnog postupka nad trgovačkim društvom dužnikom MIKRO DISTRIBUCIJA društvo s ograničenom odgovornošću za prijevoz, trgovinu i usluge Rijeka (Grad Rijeka), Bože Starca </w:t>
      </w:r>
      <w:proofErr w:type="spellStart"/>
      <w:r w:rsidRPr="00190885">
        <w:t>Jurićeva</w:t>
      </w:r>
      <w:proofErr w:type="spellEnd"/>
      <w:r w:rsidRPr="00190885">
        <w:t xml:space="preserve"> 31, OIB: 58016730880, MBS: 040276887, dana 3. ožujka 201</w:t>
      </w:r>
      <w:r w:rsidR="00190885" w:rsidRPr="00190885">
        <w:t>7</w:t>
      </w:r>
      <w:r w:rsidRPr="00190885">
        <w:t xml:space="preserve">. godine  </w:t>
      </w:r>
    </w:p>
    <w:p w:rsidRDefault="003B7FC6" w:rsidP="003B7FC6" w:rsidR="003B7FC6" w:rsidRPr="00190885"/>
    <w:p w:rsidRDefault="003B7FC6" w:rsidP="003B7FC6" w:rsidR="003B7FC6" w:rsidRPr="00190885">
      <w:pPr>
        <w:jc w:val="center"/>
      </w:pPr>
      <w:r w:rsidRPr="00190885">
        <w:t>z a k l j u č i o    j  e</w:t>
      </w:r>
    </w:p>
    <w:p w:rsidRDefault="003B7FC6" w:rsidP="003B7FC6" w:rsidR="003B7FC6" w:rsidRPr="00190885">
      <w:pPr>
        <w:ind w:left="1428"/>
        <w:jc w:val="both"/>
      </w:pPr>
    </w:p>
    <w:p w:rsidRDefault="003B7FC6" w:rsidP="003B7FC6" w:rsidR="003B7FC6" w:rsidRPr="00190885">
      <w:pPr>
        <w:ind w:left="1428"/>
        <w:jc w:val="both"/>
      </w:pPr>
    </w:p>
    <w:p w:rsidRDefault="003B7FC6" w:rsidP="003B7FC6" w:rsidR="003B7FC6" w:rsidRPr="00190885">
      <w:pPr>
        <w:ind w:firstLine="709"/>
        <w:jc w:val="both"/>
      </w:pPr>
      <w:r w:rsidRPr="00190885">
        <w:t>Poziva</w:t>
      </w:r>
      <w:r w:rsidR="00DD411C" w:rsidRPr="00190885">
        <w:t xml:space="preserve">ju se predlagatelji Paulo </w:t>
      </w:r>
      <w:proofErr w:type="spellStart"/>
      <w:r w:rsidR="00DD411C" w:rsidRPr="00190885">
        <w:t>Kosagov</w:t>
      </w:r>
      <w:proofErr w:type="spellEnd"/>
      <w:r w:rsidR="00DD411C" w:rsidRPr="00190885">
        <w:t xml:space="preserve">, OIB: 29830913630, </w:t>
      </w:r>
      <w:proofErr w:type="spellStart"/>
      <w:r w:rsidR="00DD411C" w:rsidRPr="00190885">
        <w:t>Tribalj</w:t>
      </w:r>
      <w:proofErr w:type="spellEnd"/>
      <w:r w:rsidR="00DD411C" w:rsidRPr="00190885">
        <w:t xml:space="preserve"> 54, </w:t>
      </w:r>
      <w:proofErr w:type="spellStart"/>
      <w:r w:rsidR="00DD411C" w:rsidRPr="00190885">
        <w:t>Tribalj</w:t>
      </w:r>
      <w:proofErr w:type="spellEnd"/>
      <w:r w:rsidR="00DD411C" w:rsidRPr="00190885">
        <w:t xml:space="preserve"> i Gorjana Medija, OIB: 20212842490, </w:t>
      </w:r>
      <w:proofErr w:type="spellStart"/>
      <w:r w:rsidR="00DD411C" w:rsidRPr="00190885">
        <w:t>Krasica</w:t>
      </w:r>
      <w:proofErr w:type="spellEnd"/>
      <w:r w:rsidR="00DD411C" w:rsidRPr="00190885">
        <w:t xml:space="preserve"> 275, </w:t>
      </w:r>
      <w:proofErr w:type="spellStart"/>
      <w:r w:rsidR="00DD411C" w:rsidRPr="00190885">
        <w:t>Krasica</w:t>
      </w:r>
      <w:proofErr w:type="spellEnd"/>
      <w:r w:rsidR="00DD411C" w:rsidRPr="00190885">
        <w:t xml:space="preserve"> </w:t>
      </w:r>
      <w:r w:rsidRPr="00190885">
        <w:t xml:space="preserve"> </w:t>
      </w:r>
      <w:r w:rsidR="00DD411C" w:rsidRPr="00190885">
        <w:t xml:space="preserve"> </w:t>
      </w:r>
      <w:r w:rsidR="001A48D1" w:rsidRPr="00190885">
        <w:t>da</w:t>
      </w:r>
      <w:r w:rsidRPr="00190885">
        <w:t xml:space="preserve"> u roku od osam dana od dana pri</w:t>
      </w:r>
      <w:r w:rsidR="00DD411C" w:rsidRPr="00190885">
        <w:t xml:space="preserve">mitka ovog </w:t>
      </w:r>
      <w:r w:rsidRPr="00190885">
        <w:t>zaključka dostav</w:t>
      </w:r>
      <w:r w:rsidR="00DD411C" w:rsidRPr="00190885">
        <w:t>e</w:t>
      </w:r>
      <w:r w:rsidRPr="00190885">
        <w:t xml:space="preserve"> sudu </w:t>
      </w:r>
      <w:r w:rsidR="001A48D1" w:rsidRPr="00190885">
        <w:t>potvrdu Financijske agencije iz koje je razvidno je li dužnik nesposoban za plaćanje odnosno ima li</w:t>
      </w:r>
      <w:r w:rsidRPr="00190885">
        <w:t xml:space="preserve"> evidentirane neizvršene osnove za plaćanje. </w:t>
      </w:r>
    </w:p>
    <w:p w:rsidRDefault="003B7FC6" w:rsidP="003B7FC6" w:rsidR="003B7FC6" w:rsidRPr="00190885">
      <w:pPr>
        <w:ind w:firstLine="709"/>
        <w:jc w:val="both"/>
      </w:pPr>
    </w:p>
    <w:p w:rsidRDefault="003B7FC6" w:rsidP="003B7FC6" w:rsidR="003B7FC6" w:rsidRPr="00190885">
      <w:pPr>
        <w:ind w:firstLine="709"/>
        <w:jc w:val="both"/>
      </w:pPr>
    </w:p>
    <w:p w:rsidRDefault="003B7FC6" w:rsidP="003B7FC6" w:rsidR="003B7FC6" w:rsidRPr="00190885">
      <w:pPr>
        <w:jc w:val="center"/>
      </w:pPr>
      <w:r w:rsidRPr="00190885">
        <w:t xml:space="preserve">Rijeka, </w:t>
      </w:r>
      <w:r w:rsidR="00DD411C" w:rsidRPr="00190885">
        <w:t>3. ožujka</w:t>
      </w:r>
      <w:r w:rsidR="00493A9F" w:rsidRPr="00190885">
        <w:t xml:space="preserve"> 2017</w:t>
      </w:r>
      <w:r w:rsidRPr="00190885">
        <w:t>. godine</w:t>
      </w:r>
    </w:p>
    <w:p w:rsidRDefault="003B7FC6" w:rsidP="003B7FC6" w:rsidR="003B7FC6" w:rsidRPr="00190885">
      <w:pPr>
        <w:jc w:val="both"/>
      </w:pPr>
    </w:p>
    <w:p w:rsidRDefault="003B7FC6" w:rsidP="000C6247" w:rsidR="003B7FC6" w:rsidRPr="00190885">
      <w:pPr>
        <w:jc w:val="both"/>
      </w:pPr>
      <w:r w:rsidRPr="00190885">
        <w:tab/>
      </w:r>
      <w:r w:rsidRPr="00190885">
        <w:tab/>
      </w:r>
      <w:r w:rsidRPr="00190885">
        <w:tab/>
      </w:r>
      <w:r w:rsidRPr="00190885">
        <w:tab/>
      </w:r>
      <w:r w:rsidRPr="00190885">
        <w:tab/>
      </w:r>
      <w:r w:rsidRPr="00190885">
        <w:tab/>
      </w:r>
      <w:r w:rsidRPr="00190885">
        <w:tab/>
        <w:t xml:space="preserve">                Sudac</w:t>
      </w:r>
    </w:p>
    <w:p w:rsidRDefault="003B7FC6" w:rsidP="000C6247" w:rsidR="003B7FC6" w:rsidRPr="00190885">
      <w:pPr>
        <w:jc w:val="both"/>
      </w:pPr>
      <w:r w:rsidRPr="00190885">
        <w:tab/>
      </w:r>
      <w:r w:rsidRPr="00190885">
        <w:tab/>
      </w:r>
      <w:r w:rsidRPr="00190885">
        <w:tab/>
      </w:r>
      <w:r w:rsidRPr="00190885">
        <w:tab/>
      </w:r>
      <w:r w:rsidRPr="00190885">
        <w:tab/>
      </w:r>
      <w:r w:rsidRPr="00190885">
        <w:tab/>
      </w:r>
      <w:r w:rsidRPr="00190885">
        <w:tab/>
        <w:t xml:space="preserve">          Vera Jelenović</w:t>
      </w:r>
    </w:p>
    <w:p w:rsidRDefault="003B7FC6" w:rsidP="003B7FC6" w:rsidR="003B7FC6" w:rsidRPr="00190885">
      <w:pPr>
        <w:ind w:left="2160"/>
        <w:jc w:val="right"/>
      </w:pPr>
    </w:p>
    <w:p w:rsidRDefault="003B7FC6" w:rsidP="003B7FC6" w:rsidR="003B7FC6" w:rsidRPr="00190885">
      <w:pPr>
        <w:ind w:left="2160"/>
        <w:jc w:val="right"/>
      </w:pPr>
    </w:p>
    <w:p w:rsidRDefault="003B7FC6" w:rsidP="003B7FC6" w:rsidR="003B7FC6" w:rsidRPr="00190885">
      <w:pPr>
        <w:ind w:left="2160"/>
        <w:jc w:val="right"/>
      </w:pPr>
    </w:p>
    <w:p w:rsidRDefault="003B7FC6" w:rsidP="003B7FC6" w:rsidR="003B7FC6" w:rsidRPr="00190885">
      <w:pPr>
        <w:ind w:hanging="1440" w:left="2160"/>
        <w:jc w:val="both"/>
      </w:pPr>
      <w:r w:rsidRPr="00190885">
        <w:t>UPUTA O PRAVNOM LIJEKU:</w:t>
      </w:r>
    </w:p>
    <w:p w:rsidRDefault="003B7FC6" w:rsidP="003B7FC6" w:rsidR="003B7FC6" w:rsidRPr="00190885">
      <w:r w:rsidRPr="00190885">
        <w:tab/>
        <w:t>Protiv zaključka nije dopušten pravni lijek (čl.19. st.7. SZ).</w:t>
      </w:r>
      <w:r w:rsidRPr="00190885">
        <w:tab/>
      </w:r>
    </w:p>
    <w:p w:rsidRDefault="00C74C35" w:rsidP="003B7FC6" w:rsidR="00C74C35" w:rsidRPr="00190885"/>
    <w:p w:rsidRDefault="00C74C35" w:rsidP="003B7FC6" w:rsidR="00C74C35" w:rsidRPr="00190885"/>
    <w:p w:rsidRDefault="00493A9F" w:rsidP="003B7FC6" w:rsidR="00493A9F" w:rsidRPr="00190885"/>
    <w:p w:rsidRDefault="00493A9F" w:rsidP="003B7FC6" w:rsidR="00493A9F" w:rsidRPr="00190885"/>
    <w:p w:rsidRDefault="00493A9F" w:rsidP="003B7FC6" w:rsidR="00493A9F" w:rsidRPr="00190885"/>
    <w:p w:rsidRDefault="00493A9F" w:rsidP="003B7FC6" w:rsidR="00493A9F" w:rsidRPr="00190885"/>
    <w:p w:rsidRDefault="00493A9F" w:rsidP="003B7FC6" w:rsidR="00493A9F" w:rsidRPr="00190885"/>
    <w:p w:rsidRDefault="00DD411C" w:rsidP="003B7FC6" w:rsidR="00DD411C" w:rsidRPr="00190885"/>
    <w:p w:rsidRDefault="00DD411C" w:rsidP="003B7FC6" w:rsidR="00DD411C" w:rsidRPr="00190885"/>
    <w:p w:rsidRDefault="00DD411C" w:rsidP="003B7FC6" w:rsidR="00DD411C" w:rsidRPr="00190885"/>
    <w:p w:rsidRDefault="00493A9F" w:rsidP="003B7FC6" w:rsidR="00493A9F"/>
    <w:p w:rsidRDefault="00D52693" w:rsidP="003B7FC6" w:rsidR="00D52693" w:rsidRPr="00190885"/>
    <w:p w:rsidRDefault="00C74C35" w:rsidP="003B7FC6" w:rsidR="00C74C35" w:rsidRPr="00190885">
      <w:r w:rsidRPr="00190885">
        <w:lastRenderedPageBreak/>
        <w:t>DNA</w:t>
      </w:r>
    </w:p>
    <w:p w:rsidRDefault="001A48D1" w:rsidP="00C74C35" w:rsidR="001A48D1" w:rsidRPr="00190885">
      <w:pPr>
        <w:rPr>
          <w:bCs/>
        </w:rPr>
      </w:pPr>
    </w:p>
    <w:p w:rsidRDefault="00DD411C" w:rsidP="00DD411C" w:rsidR="00DD411C" w:rsidRPr="00190885">
      <w:pPr>
        <w:pStyle w:val="Odlomakpopisa"/>
        <w:numPr>
          <w:ilvl w:val="0"/>
          <w:numId w:val="3"/>
        </w:numPr>
      </w:pPr>
      <w:r w:rsidRPr="00190885">
        <w:t xml:space="preserve">Paulo </w:t>
      </w:r>
      <w:proofErr w:type="spellStart"/>
      <w:r w:rsidRPr="00190885">
        <w:t>Kosagov</w:t>
      </w:r>
      <w:proofErr w:type="spellEnd"/>
      <w:r w:rsidRPr="00190885">
        <w:t xml:space="preserve">, OIB: 29830913630, </w:t>
      </w:r>
      <w:proofErr w:type="spellStart"/>
      <w:r w:rsidRPr="00190885">
        <w:t>Tribalj</w:t>
      </w:r>
      <w:proofErr w:type="spellEnd"/>
      <w:r w:rsidRPr="00190885">
        <w:t xml:space="preserve"> 54, </w:t>
      </w:r>
      <w:proofErr w:type="spellStart"/>
      <w:r w:rsidRPr="00190885">
        <w:t>Tribalj</w:t>
      </w:r>
      <w:proofErr w:type="spellEnd"/>
    </w:p>
    <w:p w:rsidRDefault="00DD411C" w:rsidP="00190885" w:rsidR="00190885" w:rsidRPr="00190885">
      <w:pPr>
        <w:pStyle w:val="Odlomakpopisa"/>
        <w:numPr>
          <w:ilvl w:val="0"/>
          <w:numId w:val="3"/>
        </w:numPr>
      </w:pPr>
      <w:r w:rsidRPr="00190885">
        <w:t xml:space="preserve">Gorjana Medija, OIB: 20212842490, </w:t>
      </w:r>
      <w:proofErr w:type="spellStart"/>
      <w:r w:rsidRPr="00190885">
        <w:t>Krasica</w:t>
      </w:r>
      <w:proofErr w:type="spellEnd"/>
      <w:r w:rsidRPr="00190885">
        <w:t xml:space="preserve"> 275, </w:t>
      </w:r>
      <w:proofErr w:type="spellStart"/>
      <w:r w:rsidRPr="00190885">
        <w:t>Krasica</w:t>
      </w:r>
      <w:proofErr w:type="spellEnd"/>
      <w:r w:rsidRPr="00190885">
        <w:t xml:space="preserve">   </w:t>
      </w:r>
    </w:p>
    <w:p w:rsidRDefault="00190885" w:rsidP="00190885" w:rsidR="00190885" w:rsidRPr="00190885">
      <w:pPr>
        <w:pStyle w:val="Odlomakpopisa"/>
      </w:pPr>
    </w:p>
    <w:p w:rsidRDefault="00C74C35" w:rsidP="00190885" w:rsidR="00C74C35" w:rsidRPr="00190885">
      <w:pPr>
        <w:pStyle w:val="Odlomakpopisa"/>
      </w:pPr>
      <w:r w:rsidRPr="00190885">
        <w:t>Rijeka</w:t>
      </w:r>
      <w:r w:rsidR="00190885" w:rsidRPr="00190885">
        <w:t xml:space="preserve">, 3. </w:t>
      </w:r>
      <w:r w:rsidR="00DD411C" w:rsidRPr="00190885">
        <w:t>ožujka</w:t>
      </w:r>
      <w:r w:rsidR="00493A9F" w:rsidRPr="00190885">
        <w:t xml:space="preserve"> 2017</w:t>
      </w:r>
      <w:r w:rsidRPr="00190885">
        <w:t>. godine</w:t>
      </w:r>
    </w:p>
    <w:p w:rsidRDefault="00190885" w:rsidP="00190885" w:rsidR="00190885" w:rsidRPr="00190885">
      <w:pPr>
        <w:pStyle w:val="Odlomakpopisa"/>
      </w:pPr>
    </w:p>
    <w:p w:rsidRDefault="00190885" w:rsidP="00190885" w:rsidR="00190885" w:rsidRPr="00190885">
      <w:pPr>
        <w:pStyle w:val="Odlomakpopisa"/>
      </w:pPr>
    </w:p>
    <w:p w:rsidRDefault="00C74C35" w:rsidP="000C6247" w:rsidR="00C74C35" w:rsidRPr="00190885">
      <w:pPr>
        <w:jc w:val="both"/>
      </w:pPr>
      <w:r w:rsidRPr="00190885">
        <w:tab/>
      </w:r>
      <w:r w:rsidRPr="00190885">
        <w:tab/>
      </w:r>
      <w:r w:rsidRPr="00190885">
        <w:tab/>
      </w:r>
      <w:r w:rsidRPr="00190885">
        <w:tab/>
      </w:r>
      <w:r w:rsidRPr="00190885">
        <w:tab/>
      </w:r>
      <w:r w:rsidRPr="00190885">
        <w:tab/>
      </w:r>
      <w:r w:rsidRPr="00190885">
        <w:tab/>
        <w:t xml:space="preserve">                Sudac</w:t>
      </w:r>
    </w:p>
    <w:p w:rsidRDefault="00C74C35" w:rsidP="000C6247" w:rsidR="00C74C35" w:rsidRPr="00190885">
      <w:pPr>
        <w:jc w:val="both"/>
      </w:pPr>
      <w:r w:rsidRPr="00190885">
        <w:tab/>
      </w:r>
      <w:r w:rsidRPr="00190885">
        <w:tab/>
      </w:r>
      <w:r w:rsidRPr="00190885">
        <w:tab/>
      </w:r>
      <w:r w:rsidRPr="00190885">
        <w:tab/>
      </w:r>
      <w:r w:rsidRPr="00190885">
        <w:tab/>
      </w:r>
      <w:r w:rsidRPr="00190885">
        <w:tab/>
      </w:r>
      <w:r w:rsidRPr="00190885">
        <w:tab/>
        <w:t xml:space="preserve">          Vera Jelenović</w:t>
      </w:r>
    </w:p>
    <w:p w:rsidRDefault="00C74C35" w:rsidP="00C74C35" w:rsidR="00C74C35" w:rsidRPr="00190885"/>
    <w:p w:rsidRDefault="003B7FC6" w:rsidP="003B7FC6" w:rsidR="003B7FC6" w:rsidRPr="00190885"/>
    <w:p w:rsidRDefault="003B7FC6" w:rsidP="003B7FC6" w:rsidR="003B7FC6" w:rsidRPr="00190885">
      <w:pPr>
        <w:rPr>
          <w:sz w:val="20"/>
          <w:szCs w:val="20"/>
        </w:rPr>
      </w:pPr>
      <w:r w:rsidRPr="00190885">
        <w:rPr>
          <w:sz w:val="20"/>
          <w:szCs w:val="20"/>
        </w:rPr>
        <w:t xml:space="preserve"> </w:t>
      </w:r>
    </w:p>
    <w:p w:rsidRDefault="004F6C16" w:rsidR="004F6C16" w:rsidRPr="00190885"/>
    <w:sectPr w:rsidR="004F6C16" w:rsidRPr="0019088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752" w:rsidP="003B7FC6" w:rsidR="00F55752">
      <w:r>
        <w:separator/>
      </w:r>
    </w:p>
  </w:endnote>
  <w:endnote w:id="0" w:type="continuationSeparator">
    <w:p w:rsidRDefault="00F55752" w:rsidP="003B7FC6" w:rsidR="00F55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752" w:rsidP="003B7FC6" w:rsidR="00F55752">
      <w:r>
        <w:separator/>
      </w:r>
    </w:p>
  </w:footnote>
  <w:footnote w:id="0" w:type="continuationSeparator">
    <w:p w:rsidRDefault="00F55752" w:rsidP="003B7FC6" w:rsidR="00F55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FC6" w:rsidP="003B7FC6" w:rsidR="003B7FC6">
    <w:pPr>
      <w:pStyle w:val="Zaglavlje"/>
      <w:jc w:val="right"/>
    </w:pPr>
    <w:proofErr w:type="spellStart"/>
    <w:r>
      <w:t>Posl</w:t>
    </w:r>
    <w:proofErr w:type="spellEnd"/>
    <w:r>
      <w:t>. br. 14. St-</w:t>
    </w:r>
    <w:r w:rsidR="00DD411C">
      <w:t>1142</w:t>
    </w:r>
    <w:r w:rsidR="001A48D1">
      <w:t>/2016</w:t>
    </w:r>
    <w:r w:rsidR="00190885">
      <w:t>-4</w:t>
    </w:r>
  </w:p>
  <w:p w:rsidRDefault="003B7FC6" w:rsidR="003B7F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D5213"/>
    <w:multiLevelType w:val="hybridMultilevel"/>
    <w:tmpl w:val="AFCCA326"/>
    <w:lvl w:tplc="2B9C57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00C3552"/>
    <w:multiLevelType w:val="hybridMultilevel"/>
    <w:tmpl w:val="B7282EEA"/>
    <w:lvl w:tplc="4776D5C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F736E00"/>
    <w:multiLevelType w:val="hybridMultilevel"/>
    <w:tmpl w:val="3CAE2C18"/>
    <w:lvl w:tplc="6D2EFA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C7865B3"/>
    <w:multiLevelType w:val="hybridMultilevel"/>
    <w:tmpl w:val="25E2B19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7FC6"/>
    <w:rsid w:val="00084C43"/>
    <w:rsid w:val="00106220"/>
    <w:rsid w:val="00190885"/>
    <w:rsid w:val="001A48D1"/>
    <w:rsid w:val="00267BBB"/>
    <w:rsid w:val="003159AB"/>
    <w:rsid w:val="003541B1"/>
    <w:rsid w:val="003B7FC6"/>
    <w:rsid w:val="00493A9F"/>
    <w:rsid w:val="004E309B"/>
    <w:rsid w:val="004F6C16"/>
    <w:rsid w:val="00520689"/>
    <w:rsid w:val="0076139A"/>
    <w:rsid w:val="007B6D04"/>
    <w:rsid w:val="00836506"/>
    <w:rsid w:val="008F2A4B"/>
    <w:rsid w:val="00942A0F"/>
    <w:rsid w:val="00961E91"/>
    <w:rsid w:val="00AA43BC"/>
    <w:rsid w:val="00AF0A5D"/>
    <w:rsid w:val="00B93FF3"/>
    <w:rsid w:val="00BA3EB5"/>
    <w:rsid w:val="00C17835"/>
    <w:rsid w:val="00C74C35"/>
    <w:rsid w:val="00D52693"/>
    <w:rsid w:val="00D67E91"/>
    <w:rsid w:val="00DD411C"/>
    <w:rsid w:val="00E518D1"/>
    <w:rsid w:val="00ED0D53"/>
    <w:rsid w:val="00F5575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7FC6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B7F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7FC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B7F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7FC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7F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7FC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74C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69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69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69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69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7FC6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B7F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7FC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B7F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7FC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7F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7FC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74C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69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69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69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69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645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907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 DISTRIBUCIJA d.o.o.</izvorni_sadrzaj>
    <derivirana_varijabla naziv="DomainObject.Predmet.ProtustrankaFormated_1">  MIKRO DISTRIBUCIJA d.o.o.</derivirana_varijabla>
  </DomainObject.Predmet.ProtustrankaFormated>
  <DomainObject.Predmet.ProtustrankaFormatedOIB>
    <izvorni_sadrzaj>  MIKRO DISTRIBUCIJA d.o.o., OIB 58016730880</izvorni_sadrzaj>
    <derivirana_varijabla naziv="DomainObject.Predmet.ProtustrankaFormatedOIB_1">  MIKRO DISTRIBUCIJA d.o.o., OIB 58016730880</derivirana_varijabla>
  </DomainObject.Predmet.ProtustrankaFormatedOIB>
  <DomainObject.Predmet.ProtustrankaFormatedWithAdress>
    <izvorni_sadrzaj> MIKRO DISTRIBUCIJA d.o.o., Bože Starca Jurićeva 31, 51000 Rijeka</izvorni_sadrzaj>
    <derivirana_varijabla naziv="DomainObject.Predmet.ProtustrankaFormatedWithAdress_1"> MIKRO DISTRIBUCIJA d.o.o., Bože Starca Jurićeva 31, 51000 Rijeka</derivirana_varijabla>
  </DomainObject.Predmet.ProtustrankaFormatedWithAdress>
  <DomainObject.Predmet.ProtustrankaFormatedWithAdressOIB>
    <izvorni_sadrzaj> MIKRO DISTRIBUCIJA d.o.o., OIB 58016730880, Bože Starca Jurićeva 31, 51000 Rijeka</izvorni_sadrzaj>
    <derivirana_varijabla naziv="DomainObject.Predmet.ProtustrankaFormatedWithAdressOIB_1"> MIKRO DISTRIBUCIJA d.o.o., OIB 58016730880, Bože Starca Jurićeva 31, 51000 Rijeka</derivirana_varijabla>
  </DomainObject.Predmet.ProtustrankaFormatedWithAdressOIB>
  <DomainObject.Predmet.ProtustrankaWithAdress>
    <izvorni_sadrzaj>MIKRO DISTRIBUCIJA d.o.o. Bože Starca Jurićeva 31, 51000 Rijeka</izvorni_sadrzaj>
    <derivirana_varijabla naziv="DomainObject.Predmet.ProtustrankaWithAdress_1">MIKRO DISTRIBUCIJA d.o.o. Bože Starca Jurićeva 31, 51000 Rijeka</derivirana_varijabla>
  </DomainObject.Predmet.ProtustrankaWithAdress>
  <DomainObject.Predmet.ProtustrankaWithAdressOIB>
    <izvorni_sadrzaj>MIKRO DISTRIBUCIJA d.o.o., OIB 58016730880, Bože Starca Jurićeva 31, 51000 Rijeka</izvorni_sadrzaj>
    <derivirana_varijabla naziv="DomainObject.Predmet.ProtustrankaWithAdressOIB_1">MIKRO DISTRIBUCIJA d.o.o., OIB 58016730880, Bože Starca Jurićeva 31, 51000 Rijeka</derivirana_varijabla>
  </DomainObject.Predmet.ProtustrankaWithAdressOIB>
  <DomainObject.Predmet.ProtustrankaNazivFormated>
    <izvorni_sadrzaj>MIKRO DISTRIBUCIJA d.o.o.</izvorni_sadrzaj>
    <derivirana_varijabla naziv="DomainObject.Predmet.ProtustrankaNazivFormated_1">MIKRO DISTRIBUCIJA d.o.o.</derivirana_varijabla>
  </DomainObject.Predmet.ProtustrankaNazivFormated>
  <DomainObject.Predmet.ProtustrankaNazivFormatedOIB>
    <izvorni_sadrzaj>MIKRO DISTRIBUCIJA d.o.o., OIB 58016730880</izvorni_sadrzaj>
    <derivirana_varijabla naziv="DomainObject.Predmet.ProtustrankaNazivFormatedOIB_1">MIKRO DISTRIBUCIJA d.o.o., OIB 58016730880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PAULO KOSAGOV; GORJANA MEDIJA</izvorni_sadrzaj>
    <derivirana_varijabla naziv="DomainObject.Predmet.StrankaFormated_1">  PAULO KOSAGOV; GORJANA MEDIJA</derivirana_varijabla>
  </DomainObject.Predmet.StrankaFormated>
  <DomainObject.Predmet.StrankaFormatedOIB>
    <izvorni_sadrzaj>  PAULO KOSAGOV, OIB 29830913630; GORJANA MEDIJA, OIB 20212842490</izvorni_sadrzaj>
    <derivirana_varijabla naziv="DomainObject.Predmet.StrankaFormatedOIB_1">  PAULO KOSAGOV, OIB 29830913630; GORJANA MEDIJA, OIB 20212842490</derivirana_varijabla>
  </DomainObject.Predmet.StrankaFormatedOIB>
  <DomainObject.Predmet.StrankaFormatedWithAdress>
    <izvorni_sadrzaj> PAULO KOSAGOV, Tribalj 54, 51243 Tribalj; GORJANA MEDIJA, Krasica 275, 51224 Krasica</izvorni_sadrzaj>
    <derivirana_varijabla naziv="DomainObject.Predmet.StrankaFormatedWithAdress_1"> PAULO KOSAGOV, Tribalj 54, 51243 Tribalj; GORJANA MEDIJA, Krasica 275, 51224 Krasica</derivirana_varijabla>
  </DomainObject.Predmet.StrankaFormatedWithAdress>
  <DomainObject.Predmet.StrankaFormatedWithAdressOIB>
    <izvorni_sadrzaj> PAULO KOSAGOV, OIB 29830913630, Tribalj 54, 51243 Tribalj; GORJANA MEDIJA, OIB 20212842490, Krasica 275, 51224 Krasica</izvorni_sadrzaj>
    <derivirana_varijabla naziv="DomainObject.Predmet.StrankaFormatedWithAdressOIB_1"> PAULO KOSAGOV, OIB 29830913630, Tribalj 54, 51243 Tribalj; GORJANA MEDIJA, OIB 20212842490, Krasica 275, 51224 Krasica</derivirana_varijabla>
  </DomainObject.Predmet.StrankaFormatedWithAdressOIB>
  <DomainObject.Predmet.StrankaWithAdress>
    <izvorni_sadrzaj>PAULO KOSAGOV Tribalj 54,51243 Tribalj,GORJANA MEDIJA Krasica 275,51224 Krasica</izvorni_sadrzaj>
    <derivirana_varijabla naziv="DomainObject.Predmet.StrankaWithAdress_1">PAULO KOSAGOV Tribalj 54,51243 Tribalj,GORJANA MEDIJA Krasica 275,51224 Krasica</derivirana_varijabla>
  </DomainObject.Predmet.StrankaWithAdress>
  <DomainObject.Predmet.StrankaWithAdressOIB>
    <izvorni_sadrzaj>PAULO KOSAGOV, OIB 29830913630, Tribalj 54,51243 Tribalj,GORJANA MEDIJA, OIB 20212842490, Krasica 275,51224 Krasica</izvorni_sadrzaj>
    <derivirana_varijabla naziv="DomainObject.Predmet.StrankaWithAdressOIB_1">PAULO KOSAGOV, OIB 29830913630, Tribalj 54,51243 Tribalj,GORJANA MEDIJA, OIB 20212842490, Krasica 275,51224 Krasica</derivirana_varijabla>
  </DomainObject.Predmet.StrankaWithAdressOIB>
  <DomainObject.Predmet.StrankaNazivFormated>
    <izvorni_sadrzaj>PAULO KOSAGOV,GORJANA MEDIJA</izvorni_sadrzaj>
    <derivirana_varijabla naziv="DomainObject.Predmet.StrankaNazivFormated_1">PAULO KOSAGOV,GORJANA MEDIJA</derivirana_varijabla>
  </DomainObject.Predmet.StrankaNazivFormated>
  <DomainObject.Predmet.StrankaNazivFormatedOIB>
    <izvorni_sadrzaj>PAULO KOSAGOV, OIB 29830913630,GORJANA MEDIJA, OIB 20212842490</izvorni_sadrzaj>
    <derivirana_varijabla naziv="DomainObject.Predmet.StrankaNazivFormatedOIB_1">PAULO KOSAGOV, OIB 29830913630,GORJANA MEDIJA, OIB 20212842490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PAULO KOSAGOV</item>
      <item>GORJANA MEDIJA</item>
    </izvorni_sadrzaj>
    <derivirana_varijabla naziv="DomainObject.Predmet.StrankaListFormated_1">
      <item>PAULO KOSAGOV</item>
      <item>GORJANA MEDIJA</item>
    </derivirana_varijabla>
  </DomainObject.Predmet.StrankaListFormated>
  <DomainObject.Predmet.StrankaListFormatedOIB>
    <izvorni_sadrzaj>
      <item>PAULO KOSAGOV, OIB 29830913630</item>
      <item>GORJANA MEDIJA, OIB 20212842490</item>
    </izvorni_sadrzaj>
    <derivirana_varijabla naziv="DomainObject.Predmet.StrankaListFormatedOIB_1">
      <item>PAULO KOSAGOV, OIB 29830913630</item>
      <item>GORJANA MEDIJA, OIB 20212842490</item>
    </derivirana_varijabla>
  </DomainObject.Predmet.StrankaListFormatedOIB>
  <DomainObject.Predmet.StrankaListFormatedWithAdress>
    <izvorni_sadrzaj>
      <item>PAULO KOSAGOV, Tribalj 54, 51243 Tribalj</item>
      <item>GORJANA MEDIJA, Krasica 275, 51224 Krasica</item>
    </izvorni_sadrzaj>
    <derivirana_varijabla naziv="DomainObject.Predmet.StrankaListFormatedWithAdress_1">
      <item>PAULO KOSAGOV, Tribalj 54, 51243 Tribalj</item>
      <item>GORJANA MEDIJA, Krasica 275, 51224 Krasica</item>
    </derivirana_varijabla>
  </DomainObject.Predmet.StrankaListFormatedWithAdress>
  <DomainObject.Predmet.StrankaListFormatedWithAdressOIB>
    <izvorni_sadrzaj>
      <item>PAULO KOSAGOV, OIB 29830913630, Tribalj 54, 51243 Tribalj</item>
      <item>GORJANA MEDIJA, OIB 20212842490, Krasica 275, 51224 Krasica</item>
    </izvorni_sadrzaj>
    <derivirana_varijabla naziv="DomainObject.Predmet.StrankaListFormatedWithAdressOIB_1">
      <item>PAULO KOSAGOV, OIB 29830913630, Tribalj 54, 51243 Tribalj</item>
      <item>GORJANA MEDIJA, OIB 20212842490, Krasica 275, 51224 Krasica</item>
    </derivirana_varijabla>
  </DomainObject.Predmet.StrankaListFormatedWithAdressOIB>
  <DomainObject.Predmet.StrankaListNazivFormated>
    <izvorni_sadrzaj>
      <item>PAULO KOSAGOV</item>
      <item>GORJANA MEDIJA</item>
    </izvorni_sadrzaj>
    <derivirana_varijabla naziv="DomainObject.Predmet.StrankaListNazivFormated_1">
      <item>PAULO KOSAGOV</item>
      <item>GORJANA MEDIJA</item>
    </derivirana_varijabla>
  </DomainObject.Predmet.StrankaListNazivFormated>
  <DomainObject.Predmet.StrankaListNazivFormatedOIB>
    <izvorni_sadrzaj>
      <item>PAULO KOSAGOV, OIB 29830913630</item>
      <item>GORJANA MEDIJA, OIB 20212842490</item>
    </izvorni_sadrzaj>
    <derivirana_varijabla naziv="DomainObject.Predmet.StrankaListNazivFormatedOIB_1">
      <item>PAULO KOSAGOV, OIB 29830913630</item>
      <item>GORJANA MEDIJA, OIB 20212842490</item>
    </derivirana_varijabla>
  </DomainObject.Predmet.StrankaListNazivFormatedOIB>
  <DomainObject.Predmet.ProtuStrankaListFormated>
    <izvorni_sadrzaj>
      <item>MIKRO DISTRIBUCIJA d.o.o.</item>
    </izvorni_sadrzaj>
    <derivirana_varijabla naziv="DomainObject.Predmet.ProtuStrankaListFormated_1">
      <item>MIKRO DISTRIBUCIJA d.o.o.</item>
    </derivirana_varijabla>
  </DomainObject.Predmet.ProtuStrankaListFormated>
  <DomainObject.Predmet.ProtuStrankaListFormatedOIB>
    <izvorni_sadrzaj>
      <item>MIKRO DISTRIBUCIJA d.o.o., OIB 58016730880</item>
    </izvorni_sadrzaj>
    <derivirana_varijabla naziv="DomainObject.Predmet.ProtuStrankaListFormatedOIB_1">
      <item>MIKRO DISTRIBUCIJA d.o.o., OIB 58016730880</item>
    </derivirana_varijabla>
  </DomainObject.Predmet.ProtuStrankaListFormatedOIB>
  <DomainObject.Predmet.ProtuStrankaListFormatedWithAdress>
    <izvorni_sadrzaj>
      <item>MIKRO DISTRIBUCIJA d.o.o., Bože Starca Jurićeva 31, 51000 Rijeka</item>
    </izvorni_sadrzaj>
    <derivirana_varijabla naziv="DomainObject.Predmet.ProtuStrankaListFormatedWithAdress_1">
      <item>MIKRO DISTRIBUCIJA d.o.o., Bože Starca Jurićeva 31, 51000 Rijeka</item>
    </derivirana_varijabla>
  </DomainObject.Predmet.ProtuStrankaListFormatedWithAdress>
  <DomainObject.Predmet.ProtuStrankaListFormatedWithAdressOIB>
    <izvorni_sadrzaj>
      <item>MIKRO DISTRIBUCIJA d.o.o., OIB 58016730880, Bože Starca Jurićeva 31, 51000 Rijeka</item>
    </izvorni_sadrzaj>
    <derivirana_varijabla naziv="DomainObject.Predmet.ProtuStrankaListFormatedWithAdressOIB_1">
      <item>MIKRO DISTRIBUCIJA d.o.o., OIB 58016730880, Bože Starca Jurićeva 31, 51000 Rijeka</item>
    </derivirana_varijabla>
  </DomainObject.Predmet.ProtuStrankaListFormatedWithAdressOIB>
  <DomainObject.Predmet.ProtuStrankaListNazivFormated>
    <izvorni_sadrzaj>
      <item>MIKRO DISTRIBUCIJA d.o.o.</item>
    </izvorni_sadrzaj>
    <derivirana_varijabla naziv="DomainObject.Predmet.ProtuStrankaListNazivFormated_1">
      <item>MIKRO DISTRIBUCIJA d.o.o.</item>
    </derivirana_varijabla>
  </DomainObject.Predmet.ProtuStrankaListNazivFormated>
  <DomainObject.Predmet.ProtuStrankaListNazivFormatedOIB>
    <izvorni_sadrzaj>
      <item>MIKRO DISTRIBUCIJA d.o.o., OIB 58016730880</item>
    </izvorni_sadrzaj>
    <derivirana_varijabla naziv="DomainObject.Predmet.ProtuStrankaListNazivFormatedOIB_1">
      <item>MIKRO DISTRIBUCIJA d.o.o., OIB 58016730880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PAULO KOSAGOV i dr.</izvorni_sadrzaj>
    <derivirana_varijabla naziv="DomainObject.Predmet.StrankaIDrugi_1">PAULO KOSAGOV i dr.</derivirana_varijabla>
  </DomainObject.Predmet.StrankaIDrugi>
  <DomainObject.Predmet.ProtustrankaIDrugi>
    <izvorni_sadrzaj>MIKRO DISTRIBUCIJA d.o.o.</izvorni_sadrzaj>
    <derivirana_varijabla naziv="DomainObject.Predmet.ProtustrankaIDrugi_1">MIKRO DISTRIBUCIJA d.o.o.</derivirana_varijabla>
  </DomainObject.Predmet.ProtustrankaIDrugi>
  <DomainObject.Predmet.StrankaIDrugiAdressOIB>
    <izvorni_sadrzaj>PAULO KOSAGOV, OIB 29830913630, Tribalj 54, 51243 Tribalj i dr.</izvorni_sadrzaj>
    <derivirana_varijabla naziv="DomainObject.Predmet.StrankaIDrugiAdressOIB_1">PAULO KOSAGOV, OIB 29830913630, Tribalj 54, 51243 Tribalj i dr.</derivirana_varijabla>
  </DomainObject.Predmet.StrankaIDrugiAdressOIB>
  <DomainObject.Predmet.ProtustrankaIDrugiAdressOIB>
    <izvorni_sadrzaj>MIKRO DISTRIBUCIJA d.o.o., OIB 58016730880, Bože Starca Jurićeva 31, 51000 Rijeka</izvorni_sadrzaj>
    <derivirana_varijabla naziv="DomainObject.Predmet.ProtustrankaIDrugiAdressOIB_1">MIKRO DISTRIBUCIJA d.o.o., OIB 58016730880, Bože Starca Jurićeva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PAULO KOSAGOV</item>
      <item>MIKRO DISTRIBUCIJA d.o.o.</item>
      <item>GORJANA MEDIJA</item>
    </izvorni_sadrzaj>
    <derivirana_varijabla naziv="DomainObject.Predmet.SudioniciListNaziv_1">
      <item>PAULO KOSAGOV</item>
      <item>MIKRO DISTRIBUCIJA d.o.o.</item>
      <item>GORJANA MEDIJA</item>
    </derivirana_varijabla>
  </DomainObject.Predmet.SudioniciListNaziv>
  <DomainObject.Predmet.SudioniciListAdressOIB>
    <izvorni_sadrzaj>
      <item>PAULO KOSAGOV, OIB 29830913630, Tribalj 54,51243 Tribalj</item>
      <item>MIKRO DISTRIBUCIJA d.o.o., OIB 58016730880, Bože Starca Jurićeva 31,51000 Rijeka</item>
      <item>GORJANA MEDIJA, OIB 20212842490, Krasica 275,51224 Krasica</item>
    </izvorni_sadrzaj>
    <derivirana_varijabla naziv="DomainObject.Predmet.SudioniciListAdressOIB_1">
      <item>PAULO KOSAGOV, OIB 29830913630, Tribalj 54,51243 Tribalj</item>
      <item>MIKRO DISTRIBUCIJA d.o.o., OIB 58016730880, Bože Starca Jurićeva 31,51000 Rijeka</item>
      <item>GORJANA MEDIJA, OIB 20212842490, Krasica 275,51224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29830913630</item>
      <item>, OIB 58016730880</item>
      <item>, OIB 20212842490</item>
    </izvorni_sadrzaj>
    <derivirana_varijabla naziv="DomainObject.Predmet.SudioniciListNazivOIB_1">
      <item>, OIB 29830913630</item>
      <item>, OIB 58016730880</item>
      <item>, OIB 20212842490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1030</properties:Characters>
  <properties:Lines>61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2017-03-03T13:29:00Z</dcterms:created>
  <dc:creator>Vera Jelenović</dc:creator>
  <cp:lastModifiedBy>Danijela Fumić</cp:lastModifiedBy>
  <cp:lastPrinted>2017-03-03T13:28:00Z</cp:lastPrinted>
  <dcterms:modified xmlns:xsi="http://www.w3.org/2001/XMLSchema-instance" xsi:type="dcterms:W3CDTF">2017-03-03T13:29:00Z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