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44b7" w14:paraId="b4e44b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</w:t>
      </w:r>
      <w:r w:rsidR="000F52C9">
        <w:t xml:space="preserve">              75. St-3081/2018-4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2FF7">
        <w:t>3081</w:t>
      </w:r>
      <w:r w:rsidR="00371BCE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E2FF7">
        <w:t>01.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E2FF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D0AD6">
        <w:t xml:space="preserve"> </w:t>
      </w:r>
      <w:r w:rsidR="002E2FF7">
        <w:t>DAVID-NOLA j.d.o.o.</w:t>
      </w:r>
      <w:r w:rsidR="00CB0338">
        <w:t xml:space="preserve">, Zagreb, </w:t>
      </w:r>
      <w:r w:rsidR="002E2FF7">
        <w:t>Pašmanska ulica 25,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28122528069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E2FF7">
        <w:t>20.980,86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E2FF7">
        <w:t>01.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B51D4A">
        <w:t xml:space="preserve">Sanda Jeromela, v.r. </w:t>
      </w:r>
    </w:p>
    <w:p w:rsidRDefault="00B51D4A" w:rsidP="00404E04" w:rsidR="00B51D4A">
      <w:pPr>
        <w:pStyle w:val="Tijeloteksta"/>
        <w:tabs>
          <w:tab w:pos="7080" w:val="center"/>
        </w:tabs>
        <w:spacing w:after="0"/>
      </w:pPr>
    </w:p>
    <w:p w:rsidRDefault="00B51D4A" w:rsidP="00FD290A" w:rsidR="00B51D4A">
      <w:pPr>
        <w:jc w:val="right"/>
      </w:pPr>
      <w:r>
        <w:t>Za točnost otpravka – ovlašteni službenik:</w:t>
      </w:r>
    </w:p>
    <w:p w:rsidRDefault="00B51D4A" w:rsidP="00FD290A" w:rsidR="00B51D4A">
      <w:pPr>
        <w:jc w:val="center"/>
      </w:pPr>
      <w:r>
        <w:t xml:space="preserve">                                                                                  Monika Fuček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D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D387C"/>
    <w:rsid w:val="000F52C9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51D4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St-3081/2018-4</izvorni_sadrzaj>
    <derivirana_varijabla naziv="DomainObject.Oznaka_1">St-3081/2018-4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St-3081/2018</izvorni_sadrzaj>
    <derivirana_varijabla naziv="DomainObject.Predmet.OznakaBroj_1">St-3081/2018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DAVID-NOLA jednostavno društvo s ograničenom odgovornošću za trgovinu i usluge</izvorni_sadrzaj>
    <derivirana_varijabla naziv="DomainObject.Predmet.ProtustrankaFormated_1">  DAVID-NOLA jednostavno društvo s ograničenom odgovornošću za trgovinu i usluge</derivirana_varijabla>
  </DomainObject.Predmet.ProtustrankaFormated>
  <DomainObject.Predmet.ProtustrankaFormatedOIB>
    <izvorni_sadrzaj>  DAVID-NOLA jednostavno društvo s ograničenom odgovornošću za trgovinu i usluge, OIB 28122528069</izvorni_sadrzaj>
    <derivirana_varijabla naziv="DomainObject.Predmet.ProtustrankaFormatedOIB_1">  DAVID-NOLA jednostavno društvo s ograničenom odgovornošću za trgovinu i usluge, OIB 28122528069</derivirana_varijabla>
  </DomainObject.Predmet.ProtustrankaFormatedOIB>
  <DomainObject.Predmet.ProtustrankaFormatedWithAdress>
    <izvorni_sadrzaj> DAVID-NOLA jednostavno društvo s ograničenom odgovornošću za trgovinu i usluge, Pašmanska ulica 25, 10000 Zagreb</izvorni_sadrzaj>
    <derivirana_varijabla naziv="DomainObject.Predmet.ProtustrankaFormatedWithAdress_1"> DAVID-NOLA jednostavno društvo s ograničenom odgovornošću za trgovinu i usluge, Pašmanska ulica 25, 10000 Zagreb</derivirana_varijabla>
  </DomainObject.Predmet.ProtustrankaFormatedWithAdress>
  <DomainObject.Predmet.ProtustrankaFormatedWithAdressOIB>
    <izvorni_sadrzaj> DAVID-NOLA jednostavno društvo s ograničenom odgovornošću za trgovinu i usluge, OIB 28122528069, Pašmanska ulica 25, 10000 Zagreb</izvorni_sadrzaj>
    <derivirana_varijabla naziv="DomainObject.Predmet.ProtustrankaFormatedWithAdressOIB_1"> DAVID-NOLA jednostavno društvo s ograničenom odgovornošću za trgovinu i usluge, OIB 28122528069, Pašmanska ulica 25, 10000 Zagreb</derivirana_varijabla>
  </DomainObject.Predmet.ProtustrankaFormatedWithAdressOIB>
  <DomainObject.Predmet.ProtustrankaWithAdress>
    <izvorni_sadrzaj>DAVID-NOLA jednostavno društvo s ograničenom odgovornošću za trgovinu i usluge Pašmanska ulica 25, 10000 Zagreb</izvorni_sadrzaj>
    <derivirana_varijabla naziv="DomainObject.Predmet.ProtustrankaWithAdress_1">DAVID-NOLA jednostavno društvo s ograničenom odgovornošću za trgovinu i usluge Pašmanska ulica 25, 10000 Zagreb</derivirana_varijabla>
  </DomainObject.Predmet.ProtustrankaWithAdress>
  <DomainObject.Predmet.ProtustrankaWithAdressOIB>
    <izvorni_sadrzaj>DAVID-NOLA jednostavno društvo s ograničenom odgovornošću za trgovinu i usluge, OIB 28122528069, Pašmanska ulica 25, 10000 Zagreb</izvorni_sadrzaj>
    <derivirana_varijabla naziv="DomainObject.Predmet.ProtustrankaWithAdressOIB_1">DAVID-NOLA jednostavno društvo s ograničenom odgovornošću za trgovinu i usluge, OIB 28122528069, Pašmanska ulica 25, 10000 Zagreb</derivirana_varijabla>
  </DomainObject.Predmet.ProtustrankaWithAdressOIB>
  <DomainObject.Predmet.ProtustrankaNazivFormated>
    <izvorni_sadrzaj>DAVID-NOLA jednostavno društvo s ograničenom odgovornošću za trgovinu i usluge</izvorni_sadrzaj>
    <derivirana_varijabla naziv="DomainObject.Predmet.ProtustrankaNazivFormated_1">DAVID-NOLA jednostavno društvo s ograničenom odgovornošću za trgovinu i usluge</derivirana_varijabla>
  </DomainObject.Predmet.ProtustrankaNazivFormated>
  <DomainObject.Predmet.ProtustrankaNazivFormatedOIB>
    <izvorni_sadrzaj>DAVID-NOLA jednostavno društvo s ograničenom odgovornošću za trgovinu i usluge, OIB 28122528069</izvorni_sadrzaj>
    <derivirana_varijabla naziv="DomainObject.Predmet.ProtustrankaNazivFormatedOIB_1">DAVID-NOLA jednostavno društvo s ograničenom odgovornošću za trgovinu i usluge, OIB 28122528069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DAVID-NOLA jednostavno društvo s ograničenom odgovornošću za trgovinu i usluge</item>
    </izvorni_sadrzaj>
    <derivirana_varijabla naziv="DomainObject.Predmet.ProtuStrankaListFormated_1">
      <item>DAVID-NOLA jednostavno društvo s ograničenom odgovornošću za trgovinu i usluge</item>
    </derivirana_varijabla>
  </DomainObject.Predmet.ProtuStrankaListFormated>
  <DomainObject.Predmet.ProtuStrankaListFormatedOIB>
    <izvorni_sadrzaj>
      <item>DAVID-NOLA jednostavno društvo s ograničenom odgovornošću za trgovinu i usluge, OIB 28122528069</item>
    </izvorni_sadrzaj>
    <derivirana_varijabla naziv="DomainObject.Predmet.ProtuStrankaListFormatedOIB_1">
      <item>DAVID-NOLA jednostavno društvo s ograničenom odgovornošću za trgovinu i usluge, OIB 28122528069</item>
    </derivirana_varijabla>
  </DomainObject.Predmet.ProtuStrankaListFormatedOIB>
  <DomainObject.Predmet.ProtuStrankaListFormatedWithAdress>
    <izvorni_sadrzaj>
      <item>DAVID-NOLA jednostavno društvo s ograničenom odgovornošću za trgovinu i usluge, Pašmanska ulica 25, 10000 Zagreb</item>
    </izvorni_sadrzaj>
    <derivirana_varijabla naziv="DomainObject.Predmet.ProtuStrankaListFormatedWithAdress_1">
      <item>DAVID-NOLA jednostavno društvo s ograničenom odgovornošću za trgovinu i usluge, Pašmanska ulica 25, 10000 Zagreb</item>
    </derivirana_varijabla>
  </DomainObject.Predmet.ProtuStrankaListFormatedWithAdress>
  <DomainObject.Predmet.ProtuStrankaListFormatedWithAdressOIB>
    <izvorni_sadrzaj>
      <item>DAVID-NOLA jednostavno društvo s ograničenom odgovornošću za trgovinu i usluge, OIB 28122528069, Pašmanska ulica 25, 10000 Zagreb</item>
    </izvorni_sadrzaj>
    <derivirana_varijabla naziv="DomainObject.Predmet.ProtuStrankaListFormatedWithAdressOIB_1">
      <item>DAVID-NOLA jednostavno društvo s ograničenom odgovornošću za trgovinu i usluge, OIB 28122528069, Pašmanska ulica 25, 10000 Zagreb</item>
    </derivirana_varijabla>
  </DomainObject.Predmet.ProtuStrankaListFormatedWithAdressOIB>
  <DomainObject.Predmet.ProtuStrankaListNazivFormated>
    <izvorni_sadrzaj>
      <item>DAVID-NOLA jednostavno društvo s ograničenom odgovornošću za trgovinu i usluge</item>
    </izvorni_sadrzaj>
    <derivirana_varijabla naziv="DomainObject.Predmet.ProtuStrankaListNazivFormated_1">
      <item>DAVID-NOLA jednostavno društvo s ograničenom odgovornošću za trgovinu i usluge</item>
    </derivirana_varijabla>
  </DomainObject.Predmet.ProtuStrankaListNazivFormated>
  <DomainObject.Predmet.ProtuStrankaListNazivFormatedOIB>
    <izvorni_sadrzaj>
      <item>DAVID-NOLA jednostavno društvo s ograničenom odgovornošću za trgovinu i usluge, OIB 28122528069</item>
    </izvorni_sadrzaj>
    <derivirana_varijabla naziv="DomainObject.Predmet.ProtuStrankaListNazivFormatedOIB_1">
      <item>DAVID-NOLA jednostavno društvo s ograničenom odgovornošću za trgovinu i usluge, OIB 28122528069</item>
    </derivirana_varijabla>
  </DomainObject.Predmet.ProtuStrankaListNazivFormatedOIB>
  <DomainObject.Predmet.OstaliListFormated>
    <izvorni_sadrzaj>
      <item>Marino Perica</item>
    </izvorni_sadrzaj>
    <derivirana_varijabla naziv="DomainObject.Predmet.OstaliListFormated_1">
      <item>Marino Perica</item>
    </derivirana_varijabla>
  </DomainObject.Predmet.OstaliListFormated>
  <DomainObject.Predmet.OstaliListFormatedOIB>
    <izvorni_sadrzaj>
      <item>Marino Perica, OIB 07900617364</item>
    </izvorni_sadrzaj>
    <derivirana_varijabla naziv="DomainObject.Predmet.OstaliListFormatedOIB_1">
      <item>Marino Perica, OIB 07900617364</item>
    </derivirana_varijabla>
  </DomainObject.Predmet.OstaliListFormatedOIB>
  <DomainObject.Predmet.OstaliListFormatedWithAdress>
    <izvorni_sadrzaj>
      <item>Marino Perica, Pašmanska Ulica 25, 10000 Zagreb</item>
    </izvorni_sadrzaj>
    <derivirana_varijabla naziv="DomainObject.Predmet.OstaliListFormatedWithAdress_1">
      <item>Marino Perica, Pašmanska Ulica 25, 10000 Zagreb</item>
    </derivirana_varijabla>
  </DomainObject.Predmet.OstaliListFormatedWithAdress>
  <DomainObject.Predmet.OstaliListFormatedWithAdressOIB>
    <izvorni_sadrzaj>
      <item>Marino Perica, OIB 07900617364, Pašmanska Ulica 25, 10000 Zagreb</item>
    </izvorni_sadrzaj>
    <derivirana_varijabla naziv="DomainObject.Predmet.OstaliListFormatedWithAdressOIB_1">
      <item>Marino Perica, OIB 07900617364, Pašmanska Ulica 25, 10000 Zagreb</item>
    </derivirana_varijabla>
  </DomainObject.Predmet.OstaliListFormatedWithAdressOIB>
  <DomainObject.Predmet.OstaliListNazivFormated>
    <izvorni_sadrzaj>
      <item>Marino Perica</item>
    </izvorni_sadrzaj>
    <derivirana_varijabla naziv="DomainObject.Predmet.OstaliListNazivFormated_1">
      <item>Marino Perica</item>
    </derivirana_varijabla>
  </DomainObject.Predmet.OstaliListNazivFormated>
  <DomainObject.Predmet.OstaliListNazivFormatedOIB>
    <izvorni_sadrzaj>
      <item>Marino Perica, OIB 07900617364</item>
    </izvorni_sadrzaj>
    <derivirana_varijabla naziv="DomainObject.Predmet.OstaliListNazivFormatedOIB_1">
      <item>Marino Perica, OIB 07900617364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St-3081/2018-4</izvorni_sadrzaj>
    <derivirana_varijabla naziv="DomainObject.PoslovniBrojDokumenta_1">St-3081/2018-4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DAVID-NOLA jednostavno društvo s ograničenom odgovornošću za trgovinu i usluge</izvorni_sadrzaj>
    <derivirana_varijabla naziv="DomainObject.Predmet.ProtustrankaIDrugi_1">DAVID-NOLA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DAVID-NOLA jednostavno društvo s ograničenom odgovornošću za trgovinu i usluge, OIB 28122528069, Pašmanska ulica 25, 10000 Zagreb</izvorni_sadrzaj>
    <derivirana_varijabla naziv="DomainObject.Predmet.ProtustrankaIDrugiAdressOIB_1">DAVID-NOLA jednostavno društvo s ograničenom odgovornošću za trgovinu i usluge, OIB 28122528069, Pašmanska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DAVID-NOLA jednostavno društvo s ograničenom odgovornošću za trgovinu i usluge</item>
      <item>Marino Perica</item>
    </izvorni_sadrzaj>
    <derivirana_varijabla naziv="DomainObject.Predmet.SudioniciListNaziv_1">
      <item>FINA Regionalni centar Zagreb</item>
      <item>DAVID-NOLA jednostavno društvo s ograničenom odgovornošću za trgovinu i usluge</item>
      <item>Marino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DAVID-NOLA jednostavno društvo s ograničenom odgovornošću za trgovinu i usluge, OIB 28122528069, Pašmanska ulica 25,10000 Zagreb</item>
      <item>Marino Perica, OIB 07900617364, Pašmanska Ulica 25,10000 Zagreb</item>
    </izvorni_sadrzaj>
    <derivirana_varijabla naziv="DomainObject.Predmet.SudioniciListAdressOIB_1">
      <item>FINA Regionalni centar Zagreb, OIB 85821130368, Trg svibanjskih žrtava 1995. 1,10000 Zagreb</item>
      <item>DAVID-NOLA jednostavno društvo s ograničenom odgovornošću za trgovinu i usluge, OIB 28122528069, Pašmanska ulica 25,10000 Zagreb</item>
      <item>Marino Perica, OIB 07900617364, Pašmanska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28122528069</item>
      <item>, OIB 07900617364</item>
    </izvorni_sadrzaj>
    <derivirana_varijabla naziv="DomainObject.Predmet.SudioniciListNazivOIB_1">
      <item>, OIB 85821130368</item>
      <item>, OIB 28122528069</item>
      <item>, OIB 07900617364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St-3081/2018-4</izvorni_sadrzaj>
    <derivirana_varijabla naziv="DomainObject.PredzadnjaOdlukaIzPredmeta.Oznaka_1">St-3081/2018-4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1349</properties:Characters>
  <properties:Lines>45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2019-02-01T09:45:00Z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St-3081/2018-4 / Odluka - Oglas (OGLAS-_St-3081-2018-01-02-2019.docx)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