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327a9f" w14:paraId="0327a9f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72697C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2697C">
              <w:t>455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</w:rPr>
        <w:t>PILANA ŠTEFOIĆ j.d.o.o., Dijankovec, Dijankovec 31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72697C" w:rsidRPr="0072697C">
        <w:rPr>
          <w:rFonts w:eastAsia="Times New Roman" w:hAnsi="Times New Roman" w:ascii="Times New Roman"/>
          <w:color w:themeColor="text1" w:val="000000"/>
          <w:sz w:val="24"/>
          <w:szCs w:val="24"/>
        </w:rPr>
        <w:t>44856680921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E932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5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93263" w:rsidP="0009785E" w:rsidR="00E93263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72697C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72697C" w:rsidRPr="0072697C">
        <w:rPr>
          <w:rFonts w:eastAsia="Times New Roman" w:hAnsi="Times New Roman" w:ascii="Times New Roman"/>
          <w:color w:themeColor="text1" w:val="000000"/>
          <w:sz w:val="24"/>
          <w:szCs w:val="24"/>
        </w:rPr>
        <w:t>PILANA ŠTEFOIĆ j.d.o.o., Dijankovec, Dijankovec 31, OIB: 44856680921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3263" w:rsidP="0009785E" w:rsidR="00E93263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2697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23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siječnja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 w:rsidR="00230D9D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</w:t>
      </w:r>
      <w:r w:rsidR="00A369C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Zdravko Štefoić, Dijankovec, Dijankovec 1</w:t>
      </w:r>
    </w:p>
    <w:p w:rsidRDefault="0072697C" w:rsidP="0072697C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61.657,81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E932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5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30D9D" w:rsidR="00230D9D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72697C" w:rsidP="0072697C" w:rsidR="0072697C" w:rsidRPr="0072697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>direktor dužnika: Zdravko Štefoić, Dijankovec, Dijankovec 1</w:t>
      </w:r>
    </w:p>
    <w:p w:rsidRDefault="0072697C" w:rsidP="0072697C" w:rsidR="0072697C" w:rsidRPr="0072697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</w:p>
    <w:p w:rsidRDefault="00316B1E" w:rsidP="00230D9D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15399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A15399" w:rsidRPr="00A15399">
      <w:rPr>
        <w:rFonts w:hAnsi="Times New Roman" w:ascii="Times New Roman"/>
        <w:bCs/>
        <w:noProof/>
        <w:sz w:val="24"/>
        <w:szCs w:val="24"/>
      </w:rPr>
      <w:t>Poslovni broj: 10 St-455/2018-3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1539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87255"/>
    <w:rsid w:val="00194888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D71DF"/>
    <w:rsid w:val="006F7BE7"/>
    <w:rsid w:val="00706C0E"/>
    <w:rsid w:val="0072697C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15399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45AF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32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697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697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St-455/2018-3</izvorni_sadrzaj>
    <derivirana_varijabla naziv="DomainObject.Oznaka_1">St-455/2018-3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ŠTEFOIĆ jednostavno društvo s ograničenom odgovornošću za proizvodnju i usluge zastupanog po punomoćniku Zdravko Štefoić</izvorni_sadrzaj>
    <derivirana_varijabla naziv="DomainObject.Predmet.ProtustrankaFormated_1">  PILANA ŠTEFOIĆ jednostavno društvo s ograničenom odgovornošću za proizvodnju i usluge zastupanog po punomoćniku Zdravko Štefoić</derivirana_varijabla>
  </DomainObject.Predmet.ProtustrankaFormated>
  <DomainObject.Predmet.ProtustrankaFormatedOIB>
    <izvorni_sadrzaj>  PILANA ŠTEFOIĆ jednostavno društvo s ograničenom odgovornošću za proizvodnju i usluge, OIB 44856680921 zastupanog po punomoćniku Zdravko Štefoić</izvorni_sadrzaj>
    <derivirana_varijabla naziv="DomainObject.Predmet.ProtustrankaFormatedOIB_1">  PILANA ŠTEFOIĆ jednostavno društvo s ograničenom odgovornošću za proizvodnju i usluge, OIB 44856680921 zastupanog po punomoćniku Zdravko Štefoić</derivirana_varijabla>
  </DomainObject.Predmet.ProtustrankaFormatedOIB>
  <DomainObject.Predmet.ProtustrankaFormatedWithAdress>
    <izvorni_sadrzaj> PILANA ŠTEFOIĆ jednostavno društvo s ograničenom odgovornošću za proizvodnju i usluge, Dijankovec 31, 48260 Dijankovec zastupanog po punomoćniku Zdravko Štefoić</izvorni_sadrzaj>
    <derivirana_varijabla naziv="DomainObject.Predmet.ProtustrankaFormatedWithAdress_1"> PILANA ŠTEFOIĆ jednostavno društvo s ograničenom odgovornošću za proizvodnju i usluge, Dijankovec 31, 48260 Dijankovec zastupanog po punomoćniku Zdravko Štefoić</derivirana_varijabla>
  </DomainObject.Predmet.ProtustrankaFormatedWithAdress>
  <DomainObject.Predmet.ProtustrankaFormatedWithAdressOIB>
    <izvorni_sadrzaj> PILANA ŠTEFOIĆ jednostavno društvo s ograničenom odgovornošću za proizvodnju i usluge, OIB 44856680921, Dijankovec 31, 48260 Dijankovec zastupanog po punomoćniku Zdravko Štefoić</izvorni_sadrzaj>
    <derivirana_varijabla naziv="DomainObject.Predmet.ProtustrankaFormatedWithAdressOIB_1"> PILANA ŠTEFOIĆ jednostavno društvo s ograničenom odgovornošću za proizvodnju i usluge, OIB 44856680921, Dijankovec 31, 48260 Dijankovec zastupanog po punomoćniku Zdravko Štefoić</derivirana_varijabla>
  </DomainObject.Predmet.ProtustrankaFormatedWithAdressOIB>
  <DomainObject.Predmet.ProtustrankaWithAdress>
    <izvorni_sadrzaj>PILANA ŠTEFOIĆ jednostavno društvo s ograničenom odgovornošću za proizvodnju i usluge Dijankovec 31, 48260 Dijankovec</izvorni_sadrzaj>
    <derivirana_varijabla naziv="DomainObject.Predmet.ProtustrankaWithAdress_1">PILANA ŠTEFOIĆ jednostavno društvo s ograničenom odgovornošću za proizvodnju i usluge Dijankovec 31, 48260 Dijankovec</derivirana_varijabla>
  </DomainObject.Predmet.ProtustrankaWithAdress>
  <DomainObject.Predmet.ProtustrankaWithAdressOIB>
    <izvorni_sadrzaj>PILANA ŠTEFOIĆ jednostavno društvo s ograničenom odgovornošću za proizvodnju i usluge, OIB 44856680921, Dijankovec 31, 48260 Dijankovec</izvorni_sadrzaj>
    <derivirana_varijabla naziv="DomainObject.Predmet.ProtustrankaWithAdressOIB_1">PILANA ŠTEFOIĆ jednostavno društvo s ograničenom odgovornošću za proizvodnju i usluge, OIB 44856680921, Dijankovec 31, 48260 Dijankovec</derivirana_varijabla>
  </DomainObject.Predmet.ProtustrankaWithAdressOIB>
  <DomainObject.Predmet.ProtustrankaNazivFormated>
    <izvorni_sadrzaj>PILANA ŠTEFOIĆ jednostavno društvo s ograničenom odgovornošću za proizvodnju i usluge</izvorni_sadrzaj>
    <derivirana_varijabla naziv="DomainObject.Predmet.ProtustrankaNazivFormated_1">PILANA ŠTEFOIĆ jednostavno društvo s ograničenom odgovornošću za proizvodnju i usluge</derivirana_varijabla>
  </DomainObject.Predmet.ProtustrankaNazivFormated>
  <DomainObject.Predmet.ProtustrankaNazivFormatedOIB>
    <izvorni_sadrzaj>PILANA ŠTEFOIĆ jednostavno društvo s ograničenom odgovornošću za proizvodnju i usluge, OIB 44856680921</izvorni_sadrzaj>
    <derivirana_varijabla naziv="DomainObject.Predmet.ProtustrankaNazivFormatedOIB_1">PILANA ŠTEFOIĆ jednostavno društvo s ograničenom odgovornošću za proizvodnju i usluge, OIB 44856680921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61657.81</izvorni_sadrzaj>
    <derivirana_varijabla naziv="DomainObject.Predmet.TrenutnaVrijednost_1">61657.81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ŠTEFOIĆ jednostavno društvo s ograničenom odgovornošću za proizvodnju i usluge zastupanog po punomoćniku Zdravko Štefoić</item>
    </izvorni_sadrzaj>
    <derivirana_varijabla naziv="DomainObject.Predmet.ProtuStrankaListFormated_1">
      <item>PILANA ŠTEFOIĆ jednostavno društvo s ograničenom odgovornošću za proizvodnju i usluge zastupanog po punomoćniku Zdravko Štefoić</item>
    </derivirana_varijabla>
  </DomainObject.Predmet.ProtuStrankaListFormated>
  <DomainObject.Predmet.ProtuStrankaListFormatedOIB>
    <izvorni_sadrzaj>
      <item>PILANA ŠTEFOIĆ jednostavno društvo s ograničenom odgovornošću za proizvodnju i usluge, OIB 44856680921 zastupanog po punomoćniku Zdravko Štefoić</item>
    </izvorni_sadrzaj>
    <derivirana_varijabla naziv="DomainObject.Predmet.ProtuStrankaListFormatedOIB_1">
      <item>PILANA ŠTEFOIĆ jednostavno društvo s ograničenom odgovornošću za proizvodnju i usluge, OIB 44856680921 zastupanog po punomoćniku Zdravko Štefoić</item>
    </derivirana_varijabla>
  </DomainObject.Predmet.ProtuStrankaListFormatedOIB>
  <DomainObject.Predmet.ProtuStrankaListFormatedWithAdress>
    <izvorni_sadrzaj>
      <item>PILANA ŠTEFOIĆ jednostavno društvo s ograničenom odgovornošću za proizvodnju i usluge, Dijankovec 31, 48260 Dijankovec zastupanog po punomoćniku Zdravko Štefoić</item>
    </izvorni_sadrzaj>
    <derivirana_varijabla naziv="DomainObject.Predmet.ProtuStrankaListFormatedWithAdress_1">
      <item>PILANA ŠTEFOIĆ jednostavno društvo s ograničenom odgovornošću za proizvodnju i usluge, Dijankovec 31, 48260 Dijankovec zastupanog po punomoćniku Zdravko Štefoić</item>
    </derivirana_varijabla>
  </DomainObject.Predmet.ProtuStrankaListFormatedWithAdress>
  <DomainObject.Predmet.ProtuStrankaListFormatedWithAdressOIB>
    <izvorni_sadrzaj>
      <item>PILANA ŠTEFOIĆ jednostavno društvo s ograničenom odgovornošću za proizvodnju i usluge, OIB 44856680921, Dijankovec 31, 48260 Dijankovec zastupanog po punomoćniku Zdravko Štefoić</item>
    </izvorni_sadrzaj>
    <derivirana_varijabla naziv="DomainObject.Predmet.ProtuStrankaListFormatedWithAdressOIB_1">
      <item>PILANA ŠTEFOIĆ jednostavno društvo s ograničenom odgovornošću za proizvodnju i usluge, OIB 44856680921, Dijankovec 31, 48260 Dijankovec zastupanog po punomoćniku Zdravko Štefoić</item>
    </derivirana_varijabla>
  </DomainObject.Predmet.ProtuStrankaListFormatedWithAdressOIB>
  <DomainObject.Predmet.ProtuStrankaListNazivFormated>
    <izvorni_sadrzaj>
      <item>PILANA ŠTEFOIĆ jednostavno društvo s ograničenom odgovornošću za proizvodnju i usluge</item>
    </izvorni_sadrzaj>
    <derivirana_varijabla naziv="DomainObject.Predmet.ProtuStrankaListNazivFormated_1">
      <item>PILANA ŠTEFOIĆ jednostavno društvo s ograničenom odgovornošću za proizvodnju i usluge</item>
    </derivirana_varijabla>
  </DomainObject.Predmet.ProtuStrankaListNazivFormated>
  <DomainObject.Predmet.ProtuStrankaListNazivFormatedOIB>
    <izvorni_sadrzaj>
      <item>PILANA ŠTEFOIĆ jednostavno društvo s ograničenom odgovornošću za proizvodnju i usluge, OIB 44856680921</item>
    </izvorni_sadrzaj>
    <derivirana_varijabla naziv="DomainObject.Predmet.ProtuStrankaListNazivFormatedOIB_1">
      <item>PILANA ŠTEFOIĆ jednostavno društvo s ograničenom odgovornošću za proizvodnju i usluge, OIB 44856680921</item>
    </derivirana_varijabla>
  </DomainObject.Predmet.ProtuStrankaListNazivFormatedOIB>
  <DomainObject.Predmet.OstaliListFormated>
    <izvorni_sadrzaj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</izvorni_sadrzaj>
    <derivirana_varijabla naziv="DomainObject.Predmet.OstaliListFormated_1"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</derivirana_varijabla>
  </DomainObject.Predmet.OstaliListFormated>
  <DomainObject.Predmet.OstaliListFormatedOIB>
    <izvorni_sadrzaj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</izvorni_sadrzaj>
    <derivirana_varijabla naziv="DomainObject.Predmet.OstaliListFormatedOIB_1"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</derivirana_varijabla>
  </DomainObject.Predmet.OstaliListFormatedOIB>
  <DomainObject.Predmet.OstaliListFormatedWithAdress>
    <izvorni_sadrzaj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izvorni_sadrzaj>
    <derivirana_varijabla naziv="DomainObject.Predmet.OstaliListFormatedWithAdress_1"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derivirana_varijabla>
  </DomainObject.Predmet.OstaliListFormatedWithAdress>
  <DomainObject.Predmet.OstaliListFormatedWithAdressOIB>
    <izvorni_sadrzaj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izvorni_sadrzaj>
    <derivirana_varijabla naziv="DomainObject.Predmet.OstaliListFormatedWithAdressOIB_1"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</derivirana_varijabla>
  </DomainObject.Predmet.OstaliListFormatedWithAdressOIB>
  <DomainObject.Predmet.OstaliListNazivFormated>
    <izvorni_sadrzaj>
      <item>Sudski registar</item>
      <item>Zdravko Štefoić</item>
      <item>Erste&amp;Steiermarkische bank d.d.</item>
      <item>Županijsko državno odvjetništvo</item>
    </izvorni_sadrzaj>
    <derivirana_varijabla naziv="DomainObject.Predmet.OstaliListNazivFormated_1">
      <item>Sudski registar</item>
      <item>Zdravko Štefoić</item>
      <item>Erste&amp;Steiermarkische bank d.d.</item>
      <item>Županijsko državno odvjetništvo</item>
    </derivirana_varijabla>
  </DomainObject.Predmet.OstaliListNazivFormated>
  <DomainObject.Predmet.OstaliListNazivFormatedOIB>
    <izvorni_sadrzaj>
      <item>Sudski registar</item>
      <item>Zdravko Štefoić, OIB 05518316230</item>
      <item>Erste&amp;Steiermarkische bank d.d.</item>
      <item>Županijsko državno odvjetništvo</item>
    </izvorni_sadrzaj>
    <derivirana_varijabla naziv="DomainObject.Predmet.OstaliListNazivFormatedOIB_1">
      <item>Sudski registar</item>
      <item>Zdravko Štefoić, OIB 05518316230</item>
      <item>Erste&amp;Steiermarkische bank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St-455/2018-3</izvorni_sadrzaj>
    <derivirana_varijabla naziv="DomainObject.PoslovniBrojDokumenta_1">St-455/2018-3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ŠTEFOIĆ jednostavno društvo s ograničenom odgovornošću za proizvodnju i usluge</izvorni_sadrzaj>
    <derivirana_varijabla naziv="DomainObject.Predmet.ProtustrankaIDrugi_1">PILANA ŠTEFOIĆ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ŠTEFOIĆ jednostavno društvo s ograničenom odgovornošću za proizvodnju i usluge, OIB 44856680921, Dijankovec 31, 48260 Dijankovec</izvorni_sadrzaj>
    <derivirana_varijabla naziv="DomainObject.Predmet.ProtustrankaIDrugiAdressOIB_1">PILANA ŠTEFOIĆ jednostavno društvo s ograničenom odgovornošću za proizvodnju i usluge, OIB 44856680921, Dijankovec 31, 48260 Dijankovec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</izvorni_sadrzaj>
    <derivirana_varijabla naziv="DomainObject.Predmet.SudioniciListNaziv_1"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</izvorni_sadrzaj>
    <derivirana_varijabla naziv="DomainObject.Predmet.SudioniciListAdressOIB_1"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44856680921</item>
      <item>, OIB null</item>
      <item>, OIB 05518316230</item>
      <item>, OIB null</item>
      <item>, OIB null</item>
    </izvorni_sadrzaj>
    <derivirana_varijabla naziv="DomainObject.Predmet.SudioniciListNazivOIB_1">
      <item>, OIB 85821130368</item>
      <item>, OIB 44856680921</item>
      <item>, OIB null</item>
      <item>, OIB 05518316230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F7822-7E1F-4D2F-B075-129FB46E3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2049</properties:Characters>
  <properties:Lines>83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2018-12-04T07:21:00Z</dcterms:created>
  <dc:creator>Mirjana Mlinarić</dc:creator>
  <cp:lastModifiedBy>Nevenka Vuković</cp:lastModifiedBy>
  <cp:lastPrinted>2018-12-05T07:17:00Z</cp:lastPrinted>
  <dcterms:modified xmlns:xsi="http://www.w3.org/2001/XMLSchema-instance" xsi:type="dcterms:W3CDTF">2018-12-05T07:18:00Z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St-455/2018-3 / Odluka - Rješenje - pokretanje prethodnog postupka radi utvrđivanja uvjeta za otvaranje stečajnog postupka (St-455-18-3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