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02d4" w14:paraId="cf202d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60098">
        <w:t>2789</w:t>
      </w:r>
      <w:r>
        <w:t>/2015</w:t>
      </w:r>
      <w:r w:rsidR="00E234E9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B6F1B" w:rsidRPr="00AB6F1B">
        <w:t>PLESNI STUDIO KLASIČNOG I SUVREMENOG PLESA, Sv.Mateja 54, Zagreb, OIB: 61463431638</w:t>
      </w:r>
      <w:r>
        <w:t xml:space="preserve">, dana  </w:t>
      </w:r>
      <w:r w:rsidR="00AB6F1B">
        <w:t>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B6F1B" w:rsidRPr="00AB6F1B">
        <w:t>PLESNI STUDIO KLASIČNOG I SUVREMENOG PLESA, Sv.Mateja 54, Zagreb, OIB: 61463431638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B6F1B" w:rsidRPr="00AB6F1B">
        <w:t>20</w:t>
      </w:r>
      <w:r w:rsidRPr="00AB6F1B">
        <w:t>. travnja 2016., u 15 sati i 00 minuta</w:t>
      </w:r>
      <w:r>
        <w:t>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AB6F1B">
        <w:t xml:space="preserve"> DINKA TRUMBIĆ iz Splita, Lovretska 10, OIB:</w:t>
      </w:r>
      <w:r w:rsidR="00AB6F1B" w:rsidRPr="00AB6F1B">
        <w:t>43468134790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B6F1B" w:rsidRPr="00AB6F1B">
        <w:t>PLESNI STUDIO KLASIČNOG I SUVREMENOG PLESA, Sv.Mateja 54, Zagreb, OIB: 61463431638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AB6F1B">
        <w:t xml:space="preserve"> 20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234E9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E234E9" w:rsidR="001B22F8">
      <w:pPr>
        <w:pStyle w:val="Bezproreda"/>
        <w:jc w:val="right"/>
      </w:pPr>
    </w:p>
    <w:p w:rsidRDefault="00E234E9" w:rsidP="00E234E9" w:rsidR="00E234E9">
      <w:pPr>
        <w:pStyle w:val="Bezproreda"/>
        <w:jc w:val="right"/>
      </w:pPr>
      <w:r>
        <w:t>Za točnost otpravka-ovlašteni službenik:</w:t>
      </w:r>
    </w:p>
    <w:p w:rsidRDefault="00E234E9" w:rsidP="00E234E9" w:rsidR="00E234E9">
      <w:pPr>
        <w:pStyle w:val="Bezproreda"/>
        <w:jc w:val="right"/>
      </w:pPr>
      <w:r>
        <w:t xml:space="preserve">Tanja Štraubert </w:t>
      </w:r>
    </w:p>
    <w:sectPr w:rsidSect="00EF1FD3" w:rsidR="00E234E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08F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460098" w:rsidRPr="00460098">
          <w:t>2789/2015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E008F"/>
    <w:rsid w:val="003A3366"/>
    <w:rsid w:val="00460098"/>
    <w:rsid w:val="004E266D"/>
    <w:rsid w:val="00651A41"/>
    <w:rsid w:val="00677951"/>
    <w:rsid w:val="00AA7B27"/>
    <w:rsid w:val="00AB6F1B"/>
    <w:rsid w:val="00AE11D4"/>
    <w:rsid w:val="00BC1874"/>
    <w:rsid w:val="00C136F3"/>
    <w:rsid w:val="00DC0AA2"/>
    <w:rsid w:val="00DE059B"/>
    <w:rsid w:val="00DF1FFF"/>
    <w:rsid w:val="00E234E9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23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23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St-2789/2015</izvorni_sadrzaj>
    <derivirana_varijabla naziv="DomainObject.Predmet.OznakaBroj_1">St-2789/2015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klasičnog i suvremenog plesa zastupanog po punomoćniku Svetislav Josimović</izvorni_sadrzaj>
    <derivirana_varijabla naziv="DomainObject.Predmet.ProtustrankaFormated_1">  Plesni studio klasičnog i suvremenog plesa zastupanog po punomoćniku Svetislav Josimović</derivirana_varijabla>
  </DomainObject.Predmet.ProtustrankaFormated>
  <DomainObject.Predmet.ProtustrankaFormatedOIB>
    <izvorni_sadrzaj>  Plesni studio klasičnog i suvremenog plesa, OIB 61463431638 zastupanog po punomoćniku Svetislav Josimović</izvorni_sadrzaj>
    <derivirana_varijabla naziv="DomainObject.Predmet.ProtustrankaFormatedOIB_1">  Plesni studio klasičnog i suvremenog plesa, OIB 61463431638 zastupanog po punomoćniku Svetislav Josimović</derivirana_varijabla>
  </DomainObject.Predmet.ProtustrankaFormatedOIB>
  <DomainObject.Predmet.ProtustrankaFormatedWithAdress>
    <izvorni_sadrzaj> Plesni studio klasičnog i suvremenog plesa, Sv. Mateja 54, 10000 Zagreb zastupanog po punomoćniku Svetislav Josimović</izvorni_sadrzaj>
    <derivirana_varijabla naziv="DomainObject.Predmet.ProtustrankaFormatedWithAdress_1"> Plesni studio klasičnog i suvremenog plesa, Sv. Mateja 54, 10000 Zagreb zastupanog po punomoćniku Svetislav Josimović</derivirana_varijabla>
  </DomainObject.Predmet.ProtustrankaFormatedWithAdress>
  <DomainObject.Predmet.ProtustrankaFormatedWithAdressOIB>
    <izvorni_sadrzaj> Plesni studio klasičnog i suvremenog plesa, OIB 61463431638, Sv. Mateja 54, 10000 Zagreb zastupanog po punomoćniku Svetislav Josimović</izvorni_sadrzaj>
    <derivirana_varijabla naziv="DomainObject.Predmet.ProtustrankaFormatedWithAdressOIB_1"> Plesni studio klasičnog i suvremenog plesa, OIB 61463431638, Sv. Mateja 54, 10000 Zagreb zastupanog po punomoćniku Svetislav Josimović</derivirana_varijabla>
  </DomainObject.Predmet.ProtustrankaFormatedWithAdressOIB>
  <DomainObject.Predmet.ProtustrankaWithAdress>
    <izvorni_sadrzaj>Plesni studio klasičnog i suvremenog plesa Sv. Mateja 54, 10000 Zagreb</izvorni_sadrzaj>
    <derivirana_varijabla naziv="DomainObject.Predmet.ProtustrankaWithAdress_1">Plesni studio klasičnog i suvremenog plesa Sv. Mateja 54, 10000 Zagreb</derivirana_varijabla>
  </DomainObject.Predmet.ProtustrankaWithAdress>
  <DomainObject.Predmet.ProtustrankaWithAdressOIB>
    <izvorni_sadrzaj>Plesni studio klasičnog i suvremenog plesa, OIB 61463431638, Sv. Mateja 54, 10000 Zagreb</izvorni_sadrzaj>
    <derivirana_varijabla naziv="DomainObject.Predmet.ProtustrankaWithAdressOIB_1">Plesni studio klasičnog i suvremenog plesa, OIB 61463431638, Sv. Mateja 54, 10000 Zagreb</derivirana_varijabla>
  </DomainObject.Predmet.ProtustrankaWithAdressOIB>
  <DomainObject.Predmet.ProtustrankaNazivFormated>
    <izvorni_sadrzaj>Plesni studio klasičnog i suvremenog plesa</izvorni_sadrzaj>
    <derivirana_varijabla naziv="DomainObject.Predmet.ProtustrankaNazivFormated_1">Plesni studio klasičnog i suvremenog plesa</derivirana_varijabla>
  </DomainObject.Predmet.ProtustrankaNazivFormated>
  <DomainObject.Predmet.ProtustrankaNazivFormatedOIB>
    <izvorni_sadrzaj>Plesni studio klasičnog i suvremenog plesa, OIB 61463431638</izvorni_sadrzaj>
    <derivirana_varijabla naziv="DomainObject.Predmet.ProtustrankaNazivFormatedOIB_1">Plesni studio klasičnog i suvremenog plesa, OIB 61463431638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klasičnog i suvremenog plesa zastupanog po punomoćniku Svetislav Josimović</item>
    </izvorni_sadrzaj>
    <derivirana_varijabla naziv="DomainObject.Predmet.ProtuStrankaListFormated_1">
      <item>Plesni studio klasičnog i suvremenog plesa zastupanog po punomoćniku Svetislav Josimović</item>
    </derivirana_varijabla>
  </DomainObject.Predmet.ProtuStrankaListFormated>
  <DomainObject.Predmet.ProtuStrankaListFormatedOIB>
    <izvorni_sadrzaj>
      <item>Plesni studio klasičnog i suvremenog plesa, OIB 61463431638 zastupanog po punomoćniku Svetislav Josimović</item>
    </izvorni_sadrzaj>
    <derivirana_varijabla naziv="DomainObject.Predmet.ProtuStrankaListFormatedOIB_1">
      <item>Plesni studio klasičnog i suvremenog plesa, OIB 61463431638 zastupanog po punomoćniku Svetislav Josimović</item>
    </derivirana_varijabla>
  </DomainObject.Predmet.ProtuStrankaListFormatedOIB>
  <DomainObject.Predmet.ProtuStrankaListFormatedWithAdress>
    <izvorni_sadrzaj>
      <item>Plesni studio klasičnog i suvremenog plesa, Sv. Mateja 54, 10000 Zagreb zastupanog po punomoćniku Svetislav Josimović</item>
    </izvorni_sadrzaj>
    <derivirana_varijabla naziv="DomainObject.Predmet.ProtuStrankaListFormatedWithAdress_1">
      <item>Plesni studio klasičnog i suvremenog plesa, Sv. Mateja 54, 10000 Zagreb zastupanog po punomoćniku Svetislav Josimović</item>
    </derivirana_varijabla>
  </DomainObject.Predmet.ProtuStrankaListFormatedWithAdress>
  <DomainObject.Predmet.ProtuStrankaListFormatedWithAdressOIB>
    <izvorni_sadrzaj>
      <item>Plesni studio klasičnog i suvremenog plesa, OIB 61463431638, Sv. Mateja 54, 10000 Zagreb zastupanog po punomoćniku Svetislav Josimović</item>
    </izvorni_sadrzaj>
    <derivirana_varijabla naziv="DomainObject.Predmet.ProtuStrankaListFormatedWithAdressOIB_1">
      <item>Plesni studio klasičnog i suvremenog plesa, OIB 61463431638, Sv. Mateja 54, 10000 Zagreb zastupanog po punomoćniku Svetislav Josimović</item>
    </derivirana_varijabla>
  </DomainObject.Predmet.ProtuStrankaListFormatedWithAdressOIB>
  <DomainObject.Predmet.ProtuStrankaListNazivFormated>
    <izvorni_sadrzaj>
      <item>Plesni studio klasičnog i suvremenog plesa</item>
    </izvorni_sadrzaj>
    <derivirana_varijabla naziv="DomainObject.Predmet.ProtuStrankaListNazivFormated_1">
      <item>Plesni studio klasičnog i suvremenog plesa</item>
    </derivirana_varijabla>
  </DomainObject.Predmet.ProtuStrankaListNazivFormated>
  <DomainObject.Predmet.ProtuStrankaListNazivFormatedOIB>
    <izvorni_sadrzaj>
      <item>Plesni studio klasičnog i suvremenog plesa, OIB 61463431638</item>
    </izvorni_sadrzaj>
    <derivirana_varijabla naziv="DomainObject.Predmet.ProtuStrankaListNazivFormatedOIB_1">
      <item>Plesni studio klasičnog i suvremenog plesa, OIB 61463431638</item>
    </derivirana_varijabla>
  </DomainObject.Predmet.ProtuStrankaListNazivFormatedOIB>
  <DomainObject.Predmet.OstaliListFormated>
    <izvorni_sadrzaj>
      <item>Dinka Trumbić</item>
      <item>Svetislav Josimović punomoćnik sudionika u postupku Plesni studio klasičnog i suvremenog plesa</item>
    </izvorni_sadrzaj>
    <derivirana_varijabla naziv="DomainObject.Predmet.OstaliListFormated_1">
      <item>Dinka Trumbić</item>
      <item>Svetislav Josimović punomoćnik sudionika u postupku Plesni studio klasičnog i suvremenog plesa</item>
    </derivirana_varijabla>
  </DomainObject.Predmet.OstaliListFormated>
  <DomainObject.Predmet.OstaliListFormatedOIB>
    <izvorni_sadrzaj>
      <item>Dinka Trumbić, OIB 43468134790</item>
      <item>Svetislav Josimović, OIB 45944803853 punomoćnik sudionika u postupku Plesni studio klasičnog i suvremenog plesa</item>
    </izvorni_sadrzaj>
    <derivirana_varijabla naziv="DomainObject.Predmet.OstaliListFormatedOIB_1">
      <item>Dinka Trumbić, OIB 43468134790</item>
      <item>Svetislav Josimović, OIB 45944803853 punomoćnik sudionika u postupku Plesni studio klasičnog i suvremenog plesa</item>
    </derivirana_varijabla>
  </DomainObject.Predmet.OstaliListFormatedOIB>
  <DomainObject.Predmet.OstaliListFormatedWithAdress>
    <izvorni_sadrzaj>
      <item>Dinka Trumbić, Lovretska 10, 21000 Split</item>
      <item>Svetislav Josimović, Peroj 409, 52100 Peroj punomoćnik sudionika u postupku Plesni studio klasičnog i suvremenog plesa</item>
    </izvorni_sadrzaj>
    <derivirana_varijabla naziv="DomainObject.Predmet.OstaliListFormatedWithAdress_1">
      <item>Dinka Trumbić, Lovretska 10, 21000 Split</item>
      <item>Svetislav Josimović, Peroj 409, 52100 Peroj punomoćnik sudionika u postupku Plesni studio klasičnog i suvremenog plesa</item>
    </derivirana_varijabla>
  </DomainObject.Predmet.OstaliListFormatedWithAdress>
  <DomainObject.Predmet.OstaliListFormatedWithAdressOIB>
    <izvorni_sadrzaj>
      <item>Dinka Trumbić, OIB 43468134790, Lovretska 10, 21000 Split</item>
      <item>Svetislav Josimović, OIB 45944803853, Peroj 409, 52100 Peroj punomoćnik sudionika u postupku Plesni studio klasičnog i suvremenog plesa</item>
    </izvorni_sadrzaj>
    <derivirana_varijabla naziv="DomainObject.Predmet.OstaliListFormatedWithAdressOIB_1">
      <item>Dinka Trumbić, OIB 43468134790, Lovretska 10, 21000 Split</item>
      <item>Svetislav Josimović, OIB 45944803853, Peroj 409, 52100 Peroj punomoćnik sudionika u postupku Plesni studio klasičnog i suvremenog plesa</item>
    </derivirana_varijabla>
  </DomainObject.Predmet.OstaliListFormatedWithAdressOIB>
  <DomainObject.Predmet.OstaliListNazivFormated>
    <izvorni_sadrzaj>
      <item>Dinka Trumbić</item>
      <item>Svetislav Josimović</item>
    </izvorni_sadrzaj>
    <derivirana_varijabla naziv="DomainObject.Predmet.OstaliListNazivFormated_1">
      <item>Dinka Trumbić</item>
      <item>Svetislav Josimović</item>
    </derivirana_varijabla>
  </DomainObject.Predmet.OstaliListNazivFormated>
  <DomainObject.Predmet.OstaliListNazivFormatedOIB>
    <izvorni_sadrzaj>
      <item>Dinka Trumbić, OIB 43468134790</item>
      <item>Svetislav Josimović, OIB 45944803853</item>
    </izvorni_sadrzaj>
    <derivirana_varijabla naziv="DomainObject.Predmet.OstaliListNazivFormatedOIB_1">
      <item>Dinka Trumbić, OIB 43468134790</item>
      <item>Svetislav Josimović, OIB 45944803853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klasičnog i suvremenog plesa</izvorni_sadrzaj>
    <derivirana_varijabla naziv="DomainObject.Predmet.ProtustrankaIDrugi_1">Plesni studio klasičnog i suvremenog plesa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studio klasičnog i suvremenog plesa, OIB 61463431638, Sv. Mateja 54, 10000 Zagreb</izvorni_sadrzaj>
    <derivirana_varijabla naziv="DomainObject.Predmet.ProtustrankaIDrugiAdressOIB_1">Plesni studio klasičnog i suvremenog plesa, OIB 61463431638, Sv. Mateja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studio klasičnog i suvremenog plesa</item>
      <item>Dinka Trumbić</item>
      <item>Svetislav Josimović</item>
    </izvorni_sadrzaj>
    <derivirana_varijabla naziv="DomainObject.Predmet.SudioniciListNaziv_1">
      <item>FINA Regionalni centar Zagreb</item>
      <item>Plesni studio klasičnog i suvremenog plesa</item>
      <item>Dinka Trumbić</item>
      <item>Svetislav Josimović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studio klasičnog i suvremenog plesa, OIB 61463431638, Sv. Mateja 54,10000 Zagreb</item>
      <item>Dinka Trumbić, OIB 43468134790, Lovretska 10,21000 Split</item>
      <item>Svetislav Josimović, OIB 45944803853, Peroj 409,52100 Peroj</item>
    </izvorni_sadrzaj>
    <derivirana_varijabla naziv="DomainObject.Predmet.SudioniciListAdressOIB_1">
      <item>FINA Regionalni centar Zagreb, OIB 85821130368, Trg svibanjskih žrtava 1995. 1,10000 Zagreb</item>
      <item>Plesni studio klasičnog i suvremenog plesa, OIB 61463431638, Sv. Mateja 54,10000 Zagreb</item>
      <item>Dinka Trumbić, OIB 43468134790, Lovretska 10,21000 Split</item>
      <item>Svetislav Josimović, OIB 45944803853, Peroj 409,52100 Peroj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61463431638</item>
      <item>, OIB 43468134790</item>
      <item>, OIB 45944803853</item>
    </izvorni_sadrzaj>
    <derivirana_varijabla naziv="DomainObject.Predmet.SudioniciListNazivOIB_1">
      <item>, OIB 85821130368</item>
      <item>, OIB 61463431638</item>
      <item>, OIB 43468134790</item>
      <item>, OIB 45944803853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2035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2016-04-19T12:59:00Z</dcterms:created>
  <dc:creator>Sandra Rotar Vogrin</dc:creator>
  <cp:lastModifiedBy>Tanja Štraubert</cp:lastModifiedBy>
  <cp:lastPrinted>2016-04-20T11:16:00Z</cp:lastPrinted>
  <dcterms:modified xmlns:xsi="http://www.w3.org/2001/XMLSchema-instance" xsi:type="dcterms:W3CDTF">2016-04-20T11:16:00Z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