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6A457" w14:paraId="32983667" w:rsidRDefault="000C3A34" w:rsidP="000C3A34" w:rsidR="000C3A34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146BDF51" w:rsidRDefault="000C3A34" w:rsidP="000C3A34" w:rsidR="000C3A34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0962EE5C" w:rsidRDefault="000C3A34" w:rsidP="000C3A34" w:rsidR="000C3A34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335F0149" w:rsidRDefault="000C3A34" w:rsidP="000C3A34" w:rsidR="000C3A34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5EC11A65" w:rsidRDefault="000C3A34" w:rsidP="000C3A34" w:rsidR="000C3A34">
      <w:pPr>
        <w:tabs>
          <w:tab w:pos="709" w:val="left"/>
        </w:tabs>
        <w:jc w:val="right"/>
      </w:pPr>
      <w:r>
        <w:t xml:space="preserve">42. St-8426/2015     </w:t>
      </w:r>
    </w:p>
    <w:p w14:textId="77777777" w14:paraId="311E7C78" w:rsidRDefault="000C3A34" w:rsidP="000C3A34" w:rsidR="000C3A34">
      <w:pPr>
        <w:tabs>
          <w:tab w:pos="709" w:val="left"/>
        </w:tabs>
        <w:jc w:val="right"/>
      </w:pPr>
    </w:p>
    <w:p w14:textId="77777777" w14:paraId="7999D105" w:rsidRDefault="000C3A34" w:rsidP="000C3A34" w:rsidR="000C3A34">
      <w:pPr>
        <w:tabs>
          <w:tab w:pos="709" w:val="left"/>
        </w:tabs>
        <w:jc w:val="center"/>
      </w:pPr>
      <w:r>
        <w:t>R E P U B L I K A   H R V A T S K A</w:t>
      </w:r>
    </w:p>
    <w:p w14:textId="77777777" w14:paraId="1CF4AD52" w:rsidRDefault="000C3A34" w:rsidP="000C3A34" w:rsidR="000C3A34">
      <w:pPr>
        <w:tabs>
          <w:tab w:pos="709" w:val="left"/>
        </w:tabs>
        <w:jc w:val="center"/>
      </w:pPr>
    </w:p>
    <w:p w14:textId="77777777" w14:paraId="71A9EA0B" w:rsidRDefault="000C3A34" w:rsidP="000C3A34" w:rsidR="000C3A34">
      <w:pPr>
        <w:tabs>
          <w:tab w:pos="709" w:val="left"/>
        </w:tabs>
        <w:jc w:val="center"/>
      </w:pPr>
      <w:r>
        <w:t>R J E Š E N J E</w:t>
      </w:r>
    </w:p>
    <w:p w14:textId="77777777" w14:paraId="1E849E3C" w:rsidRDefault="000C3A34" w:rsidP="000C3A34" w:rsidR="000C3A34">
      <w:pPr>
        <w:tabs>
          <w:tab w:pos="709" w:val="left"/>
        </w:tabs>
        <w:jc w:val="both"/>
      </w:pPr>
    </w:p>
    <w:p w14:textId="77777777" w14:paraId="60B72F66" w:rsidRDefault="000C3A34" w:rsidP="000C3A34" w:rsidR="000C3A34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ŠPORTSKA UDRUGA UZGAJIVAČA GOLUBOVA LISTONOŠA "LISTONOŠA 1954", Dugo Selo, Zagrebačka 24, OIB 74174955008, dana 4. svibnja 2016.g.  </w:t>
      </w:r>
    </w:p>
    <w:p w14:textId="77777777" w14:paraId="6EA24075" w:rsidRDefault="000C3A34" w:rsidP="000C3A34" w:rsidR="000C3A34">
      <w:pPr>
        <w:tabs>
          <w:tab w:pos="709" w:val="left"/>
        </w:tabs>
        <w:jc w:val="both"/>
      </w:pPr>
    </w:p>
    <w:p w14:textId="77777777" w14:paraId="618FB1A0" w:rsidRDefault="000C3A34" w:rsidP="000C3A34" w:rsidR="000C3A34">
      <w:pPr>
        <w:tabs>
          <w:tab w:pos="709" w:val="left"/>
        </w:tabs>
        <w:jc w:val="center"/>
      </w:pPr>
      <w:r>
        <w:t>r i j e š i o   j e</w:t>
      </w:r>
    </w:p>
    <w:p w14:textId="77777777" w14:paraId="609E4155" w:rsidRDefault="000C3A34" w:rsidP="000C3A34" w:rsidR="000C3A34">
      <w:pPr>
        <w:tabs>
          <w:tab w:pos="709" w:val="left"/>
        </w:tabs>
        <w:jc w:val="both"/>
      </w:pPr>
    </w:p>
    <w:p w14:textId="77777777" w14:paraId="323D3D89" w:rsidRDefault="000C3A34" w:rsidP="000C3A34" w:rsidR="000C3A34">
      <w:pPr>
        <w:ind w:firstLine="708"/>
        <w:jc w:val="both"/>
      </w:pPr>
      <w:r>
        <w:t>I   Otvara se stečajni postupak nad dužnikom ŠPORTSKA UDRUGA UZGAJIVAČA GOLUBOVA LISTONOŠA "LISTONOŠA 1954", Dugo Selo, Zagrebačka 24, OIB 74174955008.</w:t>
      </w:r>
    </w:p>
    <w:p w14:textId="77777777" w14:paraId="726E7A92" w:rsidRDefault="000C3A34" w:rsidP="000C3A34" w:rsidR="000C3A34">
      <w:pPr>
        <w:ind w:firstLine="708"/>
        <w:jc w:val="both"/>
      </w:pPr>
      <w:r>
        <w:t xml:space="preserve">Stečajni postupak otvoren je 4. svibnja 2016.g. u 15,00 sati kada je ovo rješenje objavljeno na mrežnoj stanici e-oglasne ploče ovog suda. </w:t>
      </w:r>
    </w:p>
    <w:p w14:textId="77777777" w14:paraId="13613006" w:rsidRDefault="000C3A34" w:rsidP="000C3A34" w:rsidR="000C3A34">
      <w:pPr>
        <w:ind w:firstLine="708"/>
        <w:jc w:val="both"/>
      </w:pPr>
    </w:p>
    <w:p w14:textId="77777777" w14:paraId="127C08C2" w:rsidRDefault="000C3A34" w:rsidP="000C3A34" w:rsidR="000C3A34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Miljanko Marinić, Zagreb, Lopudska 1 a, OIB: 34668485052.                      </w:t>
      </w:r>
    </w:p>
    <w:p w14:textId="77777777" w14:paraId="3B68C541" w:rsidRDefault="000C3A34" w:rsidP="000C3A34" w:rsidR="000C3A34">
      <w:pPr>
        <w:ind w:firstLine="708"/>
        <w:jc w:val="both"/>
      </w:pPr>
    </w:p>
    <w:p w14:textId="77777777" w14:paraId="3D643318" w:rsidRDefault="000C3A34" w:rsidP="000C3A34" w:rsidR="000C3A34">
      <w:pPr>
        <w:ind w:firstLine="708"/>
        <w:jc w:val="both"/>
      </w:pPr>
      <w:r>
        <w:t>III  Zaključuje se stečajni postupak nad dužnikom ŠPORTSKA UDRUGA UZGAJIVAČA GOLUBOVA LISTONOŠA "LISTONOŠA 1954", Dugo Selo, Zagrebačka 24, OIB 74174955008.</w:t>
      </w:r>
    </w:p>
    <w:p w14:textId="77777777" w14:paraId="4808E973" w:rsidRDefault="000C3A34" w:rsidP="000C3A34" w:rsidR="000C3A34">
      <w:pPr>
        <w:ind w:firstLine="708"/>
        <w:jc w:val="both"/>
      </w:pPr>
    </w:p>
    <w:p w14:textId="77777777" w14:paraId="18F0B06E" w:rsidRDefault="000C3A34" w:rsidP="000C3A34" w:rsidR="000C3A34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64AD22A8" w:rsidRDefault="000C3A34" w:rsidP="000C3A34" w:rsidR="000C3A34">
      <w:pPr>
        <w:ind w:firstLine="708"/>
        <w:jc w:val="both"/>
      </w:pPr>
    </w:p>
    <w:p w14:textId="77777777" w14:paraId="611777CC" w:rsidRDefault="000C3A34" w:rsidP="000C3A34" w:rsidR="000C3A34">
      <w:pPr>
        <w:jc w:val="center"/>
      </w:pPr>
      <w:r>
        <w:t>Obrazloženje</w:t>
      </w:r>
    </w:p>
    <w:p w14:textId="77777777" w14:paraId="5C5BB51C" w:rsidRDefault="000C3A34" w:rsidP="000C3A34" w:rsidR="000C3A34">
      <w:pPr>
        <w:jc w:val="center"/>
      </w:pPr>
    </w:p>
    <w:p w14:textId="77777777" w14:paraId="453FD182" w:rsidRDefault="000C3A34" w:rsidP="000C3A34" w:rsidR="000C3A34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3C553601" w:rsidRDefault="000C3A34" w:rsidP="000C3A34" w:rsidR="000C3A34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2C058CAC" w:rsidRDefault="000C3A34" w:rsidP="000C3A34" w:rsidR="000C3A34">
      <w:pPr>
        <w:ind w:firstLine="708"/>
        <w:jc w:val="both"/>
      </w:pPr>
      <w:r>
        <w:t xml:space="preserve">Dužnik je 3. ožujka 2016.g. dostavio javno ovjerovljeni prokazni popis imovine u kojem je naveo da dužnik ne posjeduje nikakvu imovinu.         </w:t>
      </w:r>
    </w:p>
    <w:p w14:textId="77777777" w14:paraId="6BF260D3" w:rsidRDefault="000C3A34" w:rsidP="000C3A34" w:rsidR="000C3A3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4C795D49" w:rsidRDefault="000C3A34" w:rsidP="000C3A34" w:rsidR="000C3A3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6FCA33E" w:rsidRDefault="000C3A34" w:rsidP="000C3A34" w:rsidR="000C3A3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50F66AE" w:rsidRDefault="000C3A34" w:rsidP="000C3A34" w:rsidR="000C3A34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3AE2DCEE" w:rsidRDefault="000C3A34" w:rsidP="000C3A34" w:rsidR="000C3A3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-   2   -</w:t>
      </w:r>
    </w:p>
    <w:p w14:textId="77777777" w14:paraId="2C426763" w:rsidRDefault="000C3A34" w:rsidP="000C3A34" w:rsidR="000C3A34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0A84FB0A" w:rsidRDefault="000C3A34" w:rsidP="000C3A34" w:rsidR="000C3A34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511CDBA6" w:rsidTr="000C3A34" w:rsidR="000C3A34">
        <w:tc>
          <w:tcPr>
            <w:tcW w:type="dxa" w:w="2346"/>
          </w:tcPr>
          <w:p w14:textId="77777777" w14:paraId="2A9F5958" w:rsidRDefault="000C3A34" w:rsidR="000C3A34">
            <w:pPr>
              <w:tabs>
                <w:tab w:pos="709" w:val="left"/>
              </w:tabs>
              <w:jc w:val="right"/>
            </w:pPr>
            <w:r>
              <w:t xml:space="preserve">42. St-8426/2015 </w:t>
            </w:r>
          </w:p>
          <w:p w14:textId="77777777" w14:paraId="3E334CFA" w:rsidRDefault="000C3A34" w:rsidR="000C3A34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5B235E6C" w:rsidRDefault="000C3A34" w:rsidP="000C3A34" w:rsidR="000C3A34">
      <w:pPr>
        <w:jc w:val="both"/>
      </w:pPr>
    </w:p>
    <w:p w14:textId="77777777" w14:paraId="76EA3D62" w:rsidRDefault="000C3A34" w:rsidP="000C3A34" w:rsidR="000C3A34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1341C4E0" w:rsidRDefault="000C3A34" w:rsidP="000C3A34" w:rsidR="000C3A34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5D2A8AFB" w:rsidRDefault="000C3A34" w:rsidP="000C3A34" w:rsidR="000C3A34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4422B592" w:rsidRDefault="000C3A34" w:rsidP="000C3A34" w:rsidR="000C3A34">
      <w:pPr>
        <w:jc w:val="both"/>
      </w:pPr>
      <w:r>
        <w:tab/>
        <w:t>Izbor stečajnog upravitelja odabran je primjenom odredbe čl. 432 SZ.</w:t>
      </w:r>
    </w:p>
    <w:p w14:textId="77777777" w14:paraId="029C7B95" w:rsidRDefault="000C3A34" w:rsidP="000C3A34" w:rsidR="000C3A34">
      <w:pPr>
        <w:jc w:val="both"/>
      </w:pPr>
      <w:r>
        <w:tab/>
      </w:r>
    </w:p>
    <w:p w14:textId="77777777" w14:paraId="483DB8ED" w:rsidRDefault="000C3A34" w:rsidP="000C3A34" w:rsidR="000C3A34">
      <w:pPr>
        <w:tabs>
          <w:tab w:pos="709" w:val="left"/>
        </w:tabs>
        <w:jc w:val="center"/>
      </w:pPr>
      <w:r>
        <w:t xml:space="preserve">U Zagrebu,  4. svibnja 2016.g. </w:t>
      </w:r>
    </w:p>
    <w:p w14:textId="77777777" w14:paraId="02EC45FA" w:rsidRDefault="000C3A34" w:rsidP="000C3A34" w:rsidR="000C3A34">
      <w:pPr>
        <w:tabs>
          <w:tab w:pos="709" w:val="left"/>
        </w:tabs>
      </w:pPr>
    </w:p>
    <w:p w14:textId="77777777" w14:paraId="3D454530" w:rsidRDefault="000C3A34" w:rsidP="000C3A34" w:rsidR="000C3A34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257C1337" w:rsidRDefault="000C3A34" w:rsidP="000C3A34" w:rsidR="000C3A34">
      <w:pPr>
        <w:tabs>
          <w:tab w:pos="709" w:val="left"/>
        </w:tabs>
      </w:pPr>
    </w:p>
    <w:p w14:textId="77777777" w14:paraId="23F9E81E" w:rsidRDefault="000C3A34" w:rsidP="000C3A34" w:rsidR="000C3A34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454A9726" w:rsidRDefault="000C3A34" w:rsidP="000C3A34" w:rsidR="000C3A34">
      <w:pPr>
        <w:tabs>
          <w:tab w:pos="709" w:val="left"/>
        </w:tabs>
      </w:pPr>
    </w:p>
    <w:p w14:textId="77777777" w14:paraId="599554E2" w:rsidRDefault="000C3A34" w:rsidP="000C3A34" w:rsidR="000C3A34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50E65843" w:rsidRDefault="000C3A34" w:rsidP="000C3A34" w:rsidR="000C3A34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2FD4ED57" w:rsidRDefault="000C3A34" w:rsidP="000C3A34" w:rsidR="000C3A34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16A1E4C5" w:rsidRDefault="000C3A34" w:rsidP="000C3A34" w:rsidR="000C3A34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5BD21BF4" w:rsidRDefault="000C3A34" w:rsidP="000C3A34" w:rsidR="000C3A34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268736EF" w:rsidRDefault="000C3A34" w:rsidP="000C3A34" w:rsidR="000C3A34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2C5339C1" w:rsidRDefault="000C3A34" w:rsidP="000C3A34" w:rsidR="000C3A34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0FDB6D2B" w:rsidRDefault="000C3A34" w:rsidP="000C3A34" w:rsidR="000C3A34">
      <w:pPr>
        <w:tabs>
          <w:tab w:pos="709" w:val="left"/>
        </w:tabs>
      </w:pPr>
    </w:p>
    <w:p w14:textId="77777777" w14:paraId="6FF7CC1B" w:rsidRDefault="000C3A34" w:rsidP="000C3A34" w:rsidR="000C3A34">
      <w:pPr>
        <w:tabs>
          <w:tab w:pos="709" w:val="left"/>
        </w:tabs>
      </w:pPr>
    </w:p>
    <w:p w14:textId="77777777" w14:paraId="105E1E93" w:rsidRDefault="000C3A34" w:rsidP="000C3A34" w:rsidR="000C3A34">
      <w:pPr>
        <w:jc w:val="both"/>
      </w:pPr>
    </w:p>
    <w:p w14:textId="77777777" w14:paraId="05C79D23" w:rsidRDefault="000C3A34" w:rsidP="000C3A34" w:rsidR="000C3A34">
      <w:pPr>
        <w:tabs>
          <w:tab w:pos="709" w:val="left"/>
        </w:tabs>
      </w:pPr>
    </w:p>
    <w:p w14:textId="77777777" w14:paraId="55E3EFE0" w:rsidRDefault="000C3A34" w:rsidP="000C3A34" w:rsidR="000C3A34">
      <w:pPr>
        <w:tabs>
          <w:tab w:pos="709" w:val="left"/>
        </w:tabs>
      </w:pPr>
    </w:p>
    <w:p w14:textId="77777777" w14:paraId="24764C01" w:rsidRDefault="000C3A34" w:rsidP="000C3A34" w:rsidR="000C3A34">
      <w:pPr>
        <w:jc w:val="both"/>
      </w:pPr>
    </w:p>
    <w:p w14:textId="77777777" w14:paraId="694E7DDB" w:rsidRDefault="000C3A34" w:rsidP="000C3A34" w:rsidR="000C3A34">
      <w:pPr>
        <w:jc w:val="both"/>
      </w:pPr>
    </w:p>
    <w:p w14:textId="77777777" w14:paraId="033F1CF2" w:rsidRDefault="000C3A34" w:rsidP="000C3A34" w:rsidR="000C3A34">
      <w:pPr>
        <w:jc w:val="both"/>
      </w:pPr>
    </w:p>
    <w:p w14:textId="77777777" w14:paraId="27460FFC" w:rsidRDefault="000C3A34" w:rsidP="000C3A34" w:rsidR="000C3A34">
      <w:pPr>
        <w:jc w:val="both"/>
      </w:pPr>
    </w:p>
    <w:p w14:textId="77777777" w14:paraId="45E0067F" w:rsidRDefault="000C3A34" w:rsidP="000C3A34" w:rsidR="000C3A34">
      <w:pPr>
        <w:jc w:val="both"/>
      </w:pPr>
    </w:p>
    <w:p w14:textId="77777777" w14:paraId="3E661FB6" w:rsidRDefault="000C3A34" w:rsidP="000C3A34" w:rsidR="000C3A34">
      <w:pPr>
        <w:jc w:val="both"/>
      </w:pPr>
    </w:p>
    <w:p w14:textId="77777777" w14:paraId="6EDB6055" w:rsidRDefault="000C3A34" w:rsidP="000C3A34" w:rsidR="000C3A34">
      <w:pPr>
        <w:jc w:val="both"/>
      </w:pPr>
    </w:p>
    <w:p w14:textId="77777777" w14:paraId="710B8733" w:rsidRDefault="000C3A34" w:rsidP="000C3A34" w:rsidR="000C3A34">
      <w:pPr>
        <w:jc w:val="both"/>
      </w:pPr>
    </w:p>
    <w:p w14:textId="08AC3B2E" w14:paraId="08AC3B2E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C3A34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C3A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A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A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A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A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0C3A34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0C3A34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0C3A34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0C3A34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C3A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3A34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C3A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A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A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A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A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0C3A34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0C3A34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0C3A34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0C3A34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C3A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3A34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1177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8426</izvorni_sadrzaj>
    <derivirana_varijabla naziv="DomainObject.Predmet.Broj_1">8426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St-8426/2015</izvorni_sadrzaj>
    <derivirana_varijabla naziv="DomainObject.Predmet.OznakaBroj_1">St-8426/2015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ŠPORTSKA UDRUGA UZGAJIVAČA GOLUBOVA LISTONOŠA LISTONOŠA 1954</izvorni_sadrzaj>
    <derivirana_varijabla naziv="DomainObject.Predmet.ProtustrankaFormated_1">  ŠPORTSKA UDRUGA UZGAJIVAČA GOLUBOVA LISTONOŠA LISTONOŠA 1954</derivirana_varijabla>
  </DomainObject.Predmet.ProtustrankaFormated>
  <DomainObject.Predmet.ProtustrankaFormatedOIB>
    <izvorni_sadrzaj>  ŠPORTSKA UDRUGA UZGAJIVAČA GOLUBOVA LISTONOŠA LISTONOŠA 1954, OIB 74174955008</izvorni_sadrzaj>
    <derivirana_varijabla naziv="DomainObject.Predmet.ProtustrankaFormatedOIB_1">  ŠPORTSKA UDRUGA UZGAJIVAČA GOLUBOVA LISTONOŠA LISTONOŠA 1954, OIB 74174955008</derivirana_varijabla>
  </DomainObject.Predmet.ProtustrankaFormatedOIB>
  <DomainObject.Predmet.ProtustrankaFormatedWithAdress>
    <izvorni_sadrzaj> ŠPORTSKA UDRUGA UZGAJIVAČA GOLUBOVA LISTONOŠA LISTONOŠA 1954, Zagrebačka 24, 10370 Dugo Selo</izvorni_sadrzaj>
    <derivirana_varijabla naziv="DomainObject.Predmet.ProtustrankaFormatedWithAdress_1"> ŠPORTSKA UDRUGA UZGAJIVAČA GOLUBOVA LISTONOŠA LISTONOŠA 1954, Zagrebačka 24, 10370 Dugo Selo</derivirana_varijabla>
  </DomainObject.Predmet.ProtustrankaFormatedWithAdress>
  <DomainObject.Predmet.ProtustrankaFormatedWithAdressOIB>
    <izvorni_sadrzaj> ŠPORTSKA UDRUGA UZGAJIVAČA GOLUBOVA LISTONOŠA LISTONOŠA 1954, OIB 74174955008, Zagrebačka 24, 10370 Dugo Selo</izvorni_sadrzaj>
    <derivirana_varijabla naziv="DomainObject.Predmet.ProtustrankaFormatedWithAdressOIB_1"> ŠPORTSKA UDRUGA UZGAJIVAČA GOLUBOVA LISTONOŠA LISTONOŠA 1954, OIB 74174955008, Zagrebačka 24, 10370 Dugo Selo</derivirana_varijabla>
  </DomainObject.Predmet.ProtustrankaFormatedWithAdressOIB>
  <DomainObject.Predmet.ProtustrankaWithAdress>
    <izvorni_sadrzaj>ŠPORTSKA UDRUGA UZGAJIVAČA GOLUBOVA LISTONOŠA LISTONOŠA 1954 Zagrebačka 24, 10370 Dugo Selo</izvorni_sadrzaj>
    <derivirana_varijabla naziv="DomainObject.Predmet.ProtustrankaWithAdress_1">ŠPORTSKA UDRUGA UZGAJIVAČA GOLUBOVA LISTONOŠA LISTONOŠA 1954 Zagrebačka 24, 10370 Dugo Selo</derivirana_varijabla>
  </DomainObject.Predmet.ProtustrankaWithAdress>
  <DomainObject.Predmet.ProtustrankaWithAdressOIB>
    <izvorni_sadrzaj>ŠPORTSKA UDRUGA UZGAJIVAČA GOLUBOVA LISTONOŠA LISTONOŠA 1954, OIB 74174955008, Zagrebačka 24, 10370 Dugo Selo</izvorni_sadrzaj>
    <derivirana_varijabla naziv="DomainObject.Predmet.ProtustrankaWithAdressOIB_1">ŠPORTSKA UDRUGA UZGAJIVAČA GOLUBOVA LISTONOŠA LISTONOŠA 1954, OIB 74174955008, Zagrebačka 24, 10370 Dugo Selo</derivirana_varijabla>
  </DomainObject.Predmet.ProtustrankaWithAdressOIB>
  <DomainObject.Predmet.ProtustrankaNazivFormated>
    <izvorni_sadrzaj>ŠPORTSKA UDRUGA UZGAJIVAČA GOLUBOVA LISTONOŠA LISTONOŠA 1954</izvorni_sadrzaj>
    <derivirana_varijabla naziv="DomainObject.Predmet.ProtustrankaNazivFormated_1">ŠPORTSKA UDRUGA UZGAJIVAČA GOLUBOVA LISTONOŠA LISTONOŠA 1954</derivirana_varijabla>
  </DomainObject.Predmet.ProtustrankaNazivFormated>
  <DomainObject.Predmet.ProtustrankaNazivFormatedOIB>
    <izvorni_sadrzaj>ŠPORTSKA UDRUGA UZGAJIVAČA GOLUBOVA LISTONOŠA LISTONOŠA 1954, OIB 74174955008</izvorni_sadrzaj>
    <derivirana_varijabla naziv="DomainObject.Predmet.ProtustrankaNazivFormatedOIB_1">ŠPORTSKA UDRUGA UZGAJIVAČA GOLUBOVA LISTONOŠA LISTONOŠA 1954, OIB 74174955008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ŠPORTSKA UDRUGA UZGAJIVAČA GOLUBOVA LISTONOŠA LISTONOŠA 1954</item>
    </izvorni_sadrzaj>
    <derivirana_varijabla naziv="DomainObject.Predmet.ProtuStrankaListFormated_1">
      <item>ŠPORTSKA UDRUGA UZGAJIVAČA GOLUBOVA LISTONOŠA LISTONOŠA 1954</item>
    </derivirana_varijabla>
  </DomainObject.Predmet.ProtuStrankaListFormated>
  <DomainObject.Predmet.ProtuStrankaListFormatedOIB>
    <izvorni_sadrzaj>
      <item>ŠPORTSKA UDRUGA UZGAJIVAČA GOLUBOVA LISTONOŠA LISTONOŠA 1954, OIB 74174955008</item>
    </izvorni_sadrzaj>
    <derivirana_varijabla naziv="DomainObject.Predmet.ProtuStrankaListFormatedOIB_1">
      <item>ŠPORTSKA UDRUGA UZGAJIVAČA GOLUBOVA LISTONOŠA LISTONOŠA 1954, OIB 74174955008</item>
    </derivirana_varijabla>
  </DomainObject.Predmet.ProtuStrankaListFormatedOIB>
  <DomainObject.Predmet.ProtuStrankaListFormatedWithAdress>
    <izvorni_sadrzaj>
      <item>ŠPORTSKA UDRUGA UZGAJIVAČA GOLUBOVA LISTONOŠA LISTONOŠA 1954, Zagrebačka 24, 10370 Dugo Selo</item>
    </izvorni_sadrzaj>
    <derivirana_varijabla naziv="DomainObject.Predmet.ProtuStrankaListFormatedWithAdress_1">
      <item>ŠPORTSKA UDRUGA UZGAJIVAČA GOLUBOVA LISTONOŠA LISTONOŠA 1954, Zagrebačka 24, 10370 Dugo Selo</item>
    </derivirana_varijabla>
  </DomainObject.Predmet.ProtuStrankaListFormatedWithAdress>
  <DomainObject.Predmet.ProtuStrankaListFormatedWithAdressOIB>
    <izvorni_sadrzaj>
      <item>ŠPORTSKA UDRUGA UZGAJIVAČA GOLUBOVA LISTONOŠA LISTONOŠA 1954, OIB 74174955008, Zagrebačka 24, 10370 Dugo Selo</item>
    </izvorni_sadrzaj>
    <derivirana_varijabla naziv="DomainObject.Predmet.ProtuStrankaListFormatedWithAdressOIB_1">
      <item>ŠPORTSKA UDRUGA UZGAJIVAČA GOLUBOVA LISTONOŠA LISTONOŠA 1954, OIB 74174955008, Zagrebačka 24, 10370 Dugo Selo</item>
    </derivirana_varijabla>
  </DomainObject.Predmet.ProtuStrankaListFormatedWithAdressOIB>
  <DomainObject.Predmet.ProtuStrankaListNazivFormated>
    <izvorni_sadrzaj>
      <item>ŠPORTSKA UDRUGA UZGAJIVAČA GOLUBOVA LISTONOŠA LISTONOŠA 1954</item>
    </izvorni_sadrzaj>
    <derivirana_varijabla naziv="DomainObject.Predmet.ProtuStrankaListNazivFormated_1">
      <item>ŠPORTSKA UDRUGA UZGAJIVAČA GOLUBOVA LISTONOŠA LISTONOŠA 1954</item>
    </derivirana_varijabla>
  </DomainObject.Predmet.ProtuStrankaListNazivFormated>
  <DomainObject.Predmet.ProtuStrankaListNazivFormatedOIB>
    <izvorni_sadrzaj>
      <item>ŠPORTSKA UDRUGA UZGAJIVAČA GOLUBOVA LISTONOŠA LISTONOŠA 1954, OIB 74174955008</item>
    </izvorni_sadrzaj>
    <derivirana_varijabla naziv="DomainObject.Predmet.ProtuStrankaListNazivFormatedOIB_1">
      <item>ŠPORTSKA UDRUGA UZGAJIVAČA GOLUBOVA LISTONOŠA LISTONOŠA 1954, OIB 74174955008</item>
    </derivirana_varijabla>
  </DomainObject.Predmet.ProtuStrankaListNazivFormatedOIB>
  <DomainObject.Predmet.OstaliListFormated>
    <izvorni_sadrzaj>
      <item>Đura Papharhaji</item>
      <item>HRVATSKI ZAVOD ZA MIROVINSKO OSIGURANJE</item>
    </izvorni_sadrzaj>
    <derivirana_varijabla naziv="DomainObject.Predmet.OstaliListFormated_1">
      <item>Đura Papharhaji</item>
      <item>HRVATSKI ZAVOD ZA MIROVINSKO OSIGURANJE</item>
    </derivirana_varijabla>
  </DomainObject.Predmet.OstaliListFormated>
  <DomainObject.Predmet.OstaliListFormatedOIB>
    <izvorni_sadrzaj>
      <item>Đura Papharhaji, OIB 67019380650</item>
      <item>HRVATSKI ZAVOD ZA MIROVINSKO OSIGURANJE, OIB 84397956623</item>
    </izvorni_sadrzaj>
    <derivirana_varijabla naziv="DomainObject.Predmet.OstaliListFormatedOIB_1">
      <item>Đura Papharhaji, OIB 67019380650</item>
      <item>HRVATSKI ZAVOD ZA MIROVINSKO OSIGURANJE, OIB 84397956623</item>
    </derivirana_varijabla>
  </DomainObject.Predmet.OstaliListFormatedOIB>
  <DomainObject.Predmet.OstaliListFormatedWithAdress>
    <izvorni_sadrzaj>
      <item>Đura Papharhaji, Ivana Mahača 14, 10370 Kozinščak</item>
      <item>HRVATSKI ZAVOD ZA MIROVINSKO OSIGURANJE, Trpimirova 4, 10000 Zagreb</item>
    </izvorni_sadrzaj>
    <derivirana_varijabla naziv="DomainObject.Predmet.OstaliListFormatedWithAdress_1">
      <item>Đura Papharhaji, Ivana Mahača 14, 10370 Kozinščak</item>
      <item>HRVATSKI ZAVOD ZA MIROVINSKO OSIGURANJE, Trpimirova 4, 10000 Zagreb</item>
    </derivirana_varijabla>
  </DomainObject.Predmet.OstaliListFormatedWithAdress>
  <DomainObject.Predmet.OstaliListFormatedWithAdressOIB>
    <izvorni_sadrzaj>
      <item>Đura Papharhaji, OIB 67019380650, Ivana Mahača 14, 10370 Kozinščak</item>
      <item>HRVATSKI ZAVOD ZA MIROVINSKO OSIGURANJE, OIB 84397956623, Trpimirova 4, 10000 Zagreb</item>
    </izvorni_sadrzaj>
    <derivirana_varijabla naziv="DomainObject.Predmet.OstaliListFormatedWithAdressOIB_1">
      <item>Đura Papharhaji, OIB 67019380650, Ivana Mahača 14, 10370 Kozinščak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Đura Papharhaji</item>
      <item>HRVATSKI ZAVOD ZA MIROVINSKO OSIGURANJE</item>
    </izvorni_sadrzaj>
    <derivirana_varijabla naziv="DomainObject.Predmet.OstaliListNazivFormated_1">
      <item>Đura Papharhaji</item>
      <item>HRVATSKI ZAVOD ZA MIROVINSKO OSIGURANJE</item>
    </derivirana_varijabla>
  </DomainObject.Predmet.OstaliListNazivFormated>
  <DomainObject.Predmet.OstaliListNazivFormatedOIB>
    <izvorni_sadrzaj>
      <item>Đura Papharhaji, OIB 67019380650</item>
      <item>HRVATSKI ZAVOD ZA MIROVINSKO OSIGURANJE, OIB 84397956623</item>
    </izvorni_sadrzaj>
    <derivirana_varijabla naziv="DomainObject.Predmet.OstaliListNazivFormatedOIB_1">
      <item>Đura Papharhaji, OIB 67019380650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ŠPORTSKA UDRUGA UZGAJIVAČA GOLUBOVA LISTONOŠA LISTONOŠA 1954</izvorni_sadrzaj>
    <derivirana_varijabla naziv="DomainObject.Predmet.ProtustrankaIDrugi_1">ŠPORTSKA UDRUGA UZGAJIVAČA GOLUBOVA LISTONOŠA LISTONOŠA 1954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ŠPORTSKA UDRUGA UZGAJIVAČA GOLUBOVA LISTONOŠA LISTONOŠA 1954, OIB 74174955008, Zagrebačka 24, 10370 Dugo Selo</izvorni_sadrzaj>
    <derivirana_varijabla naziv="DomainObject.Predmet.ProtustrankaIDrugiAdressOIB_1">ŠPORTSKA UDRUGA UZGAJIVAČA GOLUBOVA LISTONOŠA LISTONOŠA 1954, OIB 74174955008, Zagrebačka 24,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ŠPORTSKA UDRUGA UZGAJIVAČA GOLUBOVA LISTONOŠA LISTONOŠA 1954</item>
      <item>Đura Papharhaji</item>
      <item>HRVATSKI ZAVOD ZA MIROVINSKO OSIGURANJE</item>
    </izvorni_sadrzaj>
    <derivirana_varijabla naziv="DomainObject.Predmet.SudioniciListNaziv_1">
      <item>FINA Regionalni centar Zagreb</item>
      <item>ŠPORTSKA UDRUGA UZGAJIVAČA GOLUBOVA LISTONOŠA LISTONOŠA 1954</item>
      <item>Đura Papharhaji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ŠPORTSKA UDRUGA UZGAJIVAČA GOLUBOVA LISTONOŠA LISTONOŠA 1954, OIB 74174955008, Zagrebačka 24,10370 Dugo Selo</item>
      <item>Đura Papharhaji, OIB 67019380650, Ivana Mahača 14,10370 Kozinščak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ŠPORTSKA UDRUGA UZGAJIVAČA GOLUBOVA LISTONOŠA LISTONOŠA 1954, OIB 74174955008, Zagrebačka 24,10370 Dugo Selo</item>
      <item>Đura Papharhaji, OIB 67019380650, Ivana Mahača 14,10370 Kozinščak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74174955008</item>
      <item>, OIB 67019380650</item>
      <item>, OIB 84397956623</item>
    </izvorni_sadrzaj>
    <derivirana_varijabla naziv="DomainObject.Predmet.SudioniciListNazivOIB_1">
      <item>, OIB 85821130368</item>
      <item>, OIB 74174955008</item>
      <item>, OIB 67019380650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394</properties:Words>
  <properties:Characters>2097</properties:Characters>
  <properties:Lines>88</properties:Lines>
  <properties:Paragraphs>32</properties:Paragraphs>
  <properties:TotalTime>1</properties:TotalTime>
  <properties:ScaleCrop>false</properties:ScaleCrop>
  <properties:LinksUpToDate>false</properties:LinksUpToDate>
  <properties:CharactersWithSpaces>2615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2016-05-04T07:32:00Z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