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0034" w14:paraId="e410034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DF5575" w:rsidP="004F3811" w:rsidR="004F3811">
      <w:pPr>
        <w:jc w:val="center"/>
        <w:rPr>
          <w:rFonts w:hAnsi="Times New Roman" w:ascii="Times New Roman"/>
          <w:b/>
        </w:rPr>
      </w:pPr>
      <w:r w:rsidRPr="00DF5575">
        <w:rPr>
          <w:rFonts w:hAnsi="Times New Roman" w:ascii="Times New Roman"/>
          <w:b/>
        </w:rPr>
        <w:t>OVNAK j.d.o.o. Umag, Ernesta Miloša 17, OIB: 52115620608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DF5575">
        <w:rPr>
          <w:rFonts w:hAnsi="Times New Roman" w:ascii="Times New Roman"/>
        </w:rPr>
        <w:t>8,30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F5575">
        <w:rPr>
          <w:rFonts w:hAnsi="Times New Roman" w:ascii="Times New Roman"/>
        </w:rPr>
        <w:t xml:space="preserve">Zz dužnika </w:t>
      </w:r>
      <w:r w:rsidR="00F20116">
        <w:rPr>
          <w:rFonts w:hAnsi="Times New Roman" w:ascii="Times New Roman"/>
        </w:rPr>
        <w:t xml:space="preserve">Stipo Kafadar, identitet utvrđen uvidom u OI broj 112150869.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F2011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D90727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D90727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D90727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D90727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D90727">
        <w:rPr>
          <w:rFonts w:hAnsi="Times New Roman" w:ascii="Times New Roman"/>
        </w:rPr>
        <w:t xml:space="preserve">24.168,58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6F510A">
        <w:rPr>
          <w:rFonts w:hAnsi="Times New Roman" w:ascii="Times New Roman"/>
        </w:rPr>
        <w:t xml:space="preserve">ne osporavam da je račun blokiran na iznos naveden u FINA-inom prijedlogu za otvaranje ovog stečajnog postupka, međutim, kako dužnik posluje i ostvaruje prihode, isti će u dogledno vrijeme odblokirati račun, pa predlaže da se odluka u povodu prijedloga za otvaranje stečajnog postupka odgodi na kraći rok.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FD1A1A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nema</w:t>
      </w:r>
      <w:r w:rsidR="00FD1A1A">
        <w:rPr>
          <w:rFonts w:hAnsi="Times New Roman" w:ascii="Times New Roman"/>
        </w:rPr>
        <w:t xml:space="preserve">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3/ novčanih i nenovčanih tražbina dužnika-nema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</w:t>
      </w:r>
      <w:r w:rsidR="00FD1A1A">
        <w:rPr>
          <w:rFonts w:hAnsi="Times New Roman" w:ascii="Times New Roman"/>
        </w:rPr>
        <w:t xml:space="preserve">iznos od 24.168,58 kn. radi se o iznosu za koji je blokiran račun dužnika a radi se o obvezama dužnika prema državi po osnovi doprinosa i poreza.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  <w:r w:rsidR="00FD1A1A">
        <w:rPr>
          <w:rFonts w:hAnsi="Times New Roman" w:ascii="Times New Roman"/>
        </w:rPr>
        <w:t>.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dužnika u posljednjih godinu dana-</w:t>
      </w:r>
      <w:r w:rsidR="00740935">
        <w:rPr>
          <w:rFonts w:hAnsi="Times New Roman" w:ascii="Times New Roman"/>
        </w:rPr>
        <w:t xml:space="preserve">oko 9.000,00 kn na ime bruto plaće koja se isplaćuje zz. 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postupka-nema</w:t>
      </w:r>
      <w:r w:rsidR="00740935">
        <w:rPr>
          <w:rFonts w:hAnsi="Times New Roman" w:ascii="Times New Roman"/>
        </w:rPr>
        <w:t>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40935" w:rsidP="00F25A8E" w:rsidR="00740935" w:rsidRPr="00740935">
      <w:pPr>
        <w:jc w:val="both"/>
        <w:rPr>
          <w:rFonts w:hAnsi="Times New Roman" w:ascii="Times New Roman"/>
        </w:rPr>
      </w:pPr>
      <w:r>
        <w:tab/>
      </w:r>
      <w:r w:rsidRPr="00740935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14. siječan</w:t>
      </w:r>
      <w:r w:rsidR="00671062">
        <w:rPr>
          <w:rFonts w:hAnsi="Times New Roman" w:ascii="Times New Roman"/>
        </w:rPr>
        <w:t>j</w:t>
      </w:r>
      <w:r w:rsidRPr="0074093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740935">
        <w:rPr>
          <w:rFonts w:hAnsi="Times New Roman" w:ascii="Times New Roman"/>
        </w:rPr>
        <w:t xml:space="preserve">. u </w:t>
      </w:r>
      <w:r w:rsidR="00671062">
        <w:rPr>
          <w:rFonts w:hAnsi="Times New Roman" w:ascii="Times New Roman"/>
        </w:rPr>
        <w:t xml:space="preserve">9,00 SATI.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4E071D">
        <w:rPr>
          <w:rFonts w:hAnsi="Times New Roman" w:ascii="Times New Roman"/>
        </w:rPr>
        <w:t>8:</w:t>
      </w:r>
      <w:r w:rsidR="00671062">
        <w:rPr>
          <w:rFonts w:hAnsi="Times New Roman" w:ascii="Times New Roman"/>
        </w:rPr>
        <w:t>40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6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5575" w:rsidP="00DF5575" w:rsidR="00DF557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St-178/2018-8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St-178/2018-8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E071D"/>
    <w:rsid w:val="004F3811"/>
    <w:rsid w:val="00576B3E"/>
    <w:rsid w:val="005A3F55"/>
    <w:rsid w:val="00603281"/>
    <w:rsid w:val="00626B34"/>
    <w:rsid w:val="00637A2F"/>
    <w:rsid w:val="00671062"/>
    <w:rsid w:val="00675ED3"/>
    <w:rsid w:val="00683B28"/>
    <w:rsid w:val="00685D0D"/>
    <w:rsid w:val="006A31D7"/>
    <w:rsid w:val="006A334F"/>
    <w:rsid w:val="006D396B"/>
    <w:rsid w:val="006F510A"/>
    <w:rsid w:val="006F6B63"/>
    <w:rsid w:val="00740935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7067C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0727"/>
    <w:rsid w:val="00DF0331"/>
    <w:rsid w:val="00DF5575"/>
    <w:rsid w:val="00E3781E"/>
    <w:rsid w:val="00E51C1E"/>
    <w:rsid w:val="00F20116"/>
    <w:rsid w:val="00F54B6C"/>
    <w:rsid w:val="00F635DF"/>
    <w:rsid w:val="00F7305D"/>
    <w:rsid w:val="00FB6C30"/>
    <w:rsid w:val="00FD1A1A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6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6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St-178/2018-8</izvorni_sadrzaj>
    <derivirana_varijabla naziv="DomainObject.Zapisnik.Oznaka_1">St-178/2018-8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OVNAK j.d.o.o. UMAG zastupanog po punomoćniku Stipo Kafadar</izvorni_sadrzaj>
    <derivirana_varijabla naziv="DomainObject.Predmet.ProtustrankaFormated_1">  OVNAK j.d.o.o. UMAG zastupanog po punomoćniku Stipo Kafadar</derivirana_varijabla>
  </DomainObject.Predmet.ProtustrankaFormated>
  <DomainObject.Predmet.ProtustrankaFormatedOIB>
    <izvorni_sadrzaj>  OVNAK j.d.o.o. UMAG, OIB 52115620608 zastupanog po punomoćniku Stipo Kafadar</izvorni_sadrzaj>
    <derivirana_varijabla naziv="DomainObject.Predmet.ProtustrankaFormatedOIB_1">  OVNAK j.d.o.o. UMAG, OIB 52115620608 zastupanog po punomoćniku Stipo Kafadar</derivirana_varijabla>
  </DomainObject.Predmet.ProtustrankaFormatedOIB>
  <DomainObject.Predmet.ProtustrankaFormatedWithAdress>
    <izvorni_sadrzaj> OVNAK j.d.o.o. UMAG, Ernesta Miloša 17, 52470 Umag zastupanog po punomoćniku Stipo Kafadar</izvorni_sadrzaj>
    <derivirana_varijabla naziv="DomainObject.Predmet.ProtustrankaFormatedWithAdress_1"> OVNAK j.d.o.o. UMAG, Ernesta Miloša 17, 52470 Umag zastupanog po punomoćniku Stipo Kafadar</derivirana_varijabla>
  </DomainObject.Predmet.ProtustrankaFormatedWithAdress>
  <DomainObject.Predmet.ProtustrankaFormatedWithAdressOIB>
    <izvorni_sadrzaj> OVNAK j.d.o.o. UMAG, OIB 52115620608, Ernesta Miloša 17, 52470 Umag zastupanog po punomoćniku Stipo Kafadar</izvorni_sadrzaj>
    <derivirana_varijabla naziv="DomainObject.Predmet.ProtustrankaFormatedWithAdressOIB_1"> OVNAK j.d.o.o. UMAG, OIB 52115620608, Ernesta Miloša 17, 52470 Umag zastupanog po punomoćniku Stipo Kafadar</derivirana_varijabla>
  </DomainObject.Predmet.ProtustrankaFormatedWithAdressOIB>
  <DomainObject.Predmet.ProtustrankaWithAdress>
    <izvorni_sadrzaj>OVNAK j.d.o.o. UMAG Ernesta Miloša 17, 52470 Umag</izvorni_sadrzaj>
    <derivirana_varijabla naziv="DomainObject.Predmet.ProtustrankaWithAdress_1">OVNAK j.d.o.o. UMAG Ernesta Miloša 17, 52470 Umag</derivirana_varijabla>
  </DomainObject.Predmet.ProtustrankaWithAdress>
  <DomainObject.Predmet.ProtustrankaWithAdressOIB>
    <izvorni_sadrzaj>OVNAK j.d.o.o. UMAG, OIB 52115620608, Ernesta Miloša 17, 52470 Umag</izvorni_sadrzaj>
    <derivirana_varijabla naziv="DomainObject.Predmet.ProtustrankaWithAdressOIB_1">OVNAK j.d.o.o. UMAG, OIB 52115620608, Ernesta Miloša 17, 52470 Umag</derivirana_varijabla>
  </DomainObject.Predmet.ProtustrankaWithAdressOIB>
  <DomainObject.Predmet.ProtustrankaNazivFormated>
    <izvorni_sadrzaj>OVNAK j.d.o.o. UMAG</izvorni_sadrzaj>
    <derivirana_varijabla naziv="DomainObject.Predmet.ProtustrankaNazivFormated_1">OVNAK j.d.o.o. UMAG</derivirana_varijabla>
  </DomainObject.Predmet.ProtustrankaNazivFormated>
  <DomainObject.Predmet.ProtustrankaNazivFormatedOIB>
    <izvorni_sadrzaj>OVNAK j.d.o.o. UMAG, OIB 52115620608</izvorni_sadrzaj>
    <derivirana_varijabla naziv="DomainObject.Predmet.ProtustrankaNazivFormatedOIB_1">OVNAK j.d.o.o. UMAG, OIB 52115620608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24168.58</izvorni_sadrzaj>
    <derivirana_varijabla naziv="DomainObject.Predmet.TrenutnaVrijednost_1">24168.58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OVNAK j.d.o.o. UMAG zastupanog po punomoćniku Stipo Kafadar</item>
    </izvorni_sadrzaj>
    <derivirana_varijabla naziv="DomainObject.Predmet.ProtuStrankaListFormated_1">
      <item>OVNAK j.d.o.o. UMAG zastupanog po punomoćniku Stipo Kafadar</item>
    </derivirana_varijabla>
  </DomainObject.Predmet.ProtuStrankaListFormated>
  <DomainObject.Predmet.ProtuStrankaListFormatedOIB>
    <izvorni_sadrzaj>
      <item>OVNAK j.d.o.o. UMAG, OIB 52115620608 zastupanog po punomoćniku Stipo Kafadar</item>
    </izvorni_sadrzaj>
    <derivirana_varijabla naziv="DomainObject.Predmet.ProtuStrankaListFormatedOIB_1">
      <item>OVNAK j.d.o.o. UMAG, OIB 52115620608 zastupanog po punomoćniku Stipo Kafadar</item>
    </derivirana_varijabla>
  </DomainObject.Predmet.ProtuStrankaListFormatedOIB>
  <DomainObject.Predmet.ProtuStrankaListFormatedWithAdress>
    <izvorni_sadrzaj>
      <item>OVNAK j.d.o.o. UMAG, Ernesta Miloša 17, 52470 Umag zastupanog po punomoćniku Stipo Kafadar</item>
    </izvorni_sadrzaj>
    <derivirana_varijabla naziv="DomainObject.Predmet.ProtuStrankaListFormatedWithAdress_1">
      <item>OVNAK j.d.o.o. UMAG, Ernesta Miloša 17, 52470 Umag zastupanog po punomoćniku Stipo Kafadar</item>
    </derivirana_varijabla>
  </DomainObject.Predmet.ProtuStrankaListFormatedWithAdress>
  <DomainObject.Predmet.ProtuStrankaListFormatedWithAdressOIB>
    <izvorni_sadrzaj>
      <item>OVNAK j.d.o.o. UMAG, OIB 52115620608, Ernesta Miloša 17, 52470 Umag zastupanog po punomoćniku Stipo Kafadar</item>
    </izvorni_sadrzaj>
    <derivirana_varijabla naziv="DomainObject.Predmet.ProtuStrankaListFormatedWithAdressOIB_1">
      <item>OVNAK j.d.o.o. UMAG, OIB 52115620608, Ernesta Miloša 17, 52470 Umag zastupanog po punomoćniku Stipo Kafadar</item>
    </derivirana_varijabla>
  </DomainObject.Predmet.ProtuStrankaListFormatedWithAdressOIB>
  <DomainObject.Predmet.ProtuStrankaListNazivFormated>
    <izvorni_sadrzaj>
      <item>OVNAK j.d.o.o. UMAG</item>
    </izvorni_sadrzaj>
    <derivirana_varijabla naziv="DomainObject.Predmet.ProtuStrankaListNazivFormated_1">
      <item>OVNAK j.d.o.o. UMAG</item>
    </derivirana_varijabla>
  </DomainObject.Predmet.ProtuStrankaListNazivFormated>
  <DomainObject.Predmet.ProtuStrankaListNazivFormatedOIB>
    <izvorni_sadrzaj>
      <item>OVNAK j.d.o.o. UMAG, OIB 52115620608</item>
    </izvorni_sadrzaj>
    <derivirana_varijabla naziv="DomainObject.Predmet.ProtuStrankaListNazivFormatedOIB_1">
      <item>OVNAK j.d.o.o. UMAG, OIB 52115620608</item>
    </derivirana_varijabla>
  </DomainObject.Predmet.ProtuStrankaListNazivFormatedOIB>
  <DomainObject.Predmet.OstaliListFormated>
    <izvorni_sadrzaj>
      <item>Stipo Kafadar punomoćnik sudionika u postupku OVNAK j.d.o.o. UMAG</item>
    </izvorni_sadrzaj>
    <derivirana_varijabla naziv="DomainObject.Predmet.OstaliListFormated_1">
      <item>Stipo Kafadar punomoćnik sudionika u postupku OVNAK j.d.o.o. UMAG</item>
    </derivirana_varijabla>
  </DomainObject.Predmet.OstaliListFormated>
  <DomainObject.Predmet.OstaliListFormatedOIB>
    <izvorni_sadrzaj>
      <item>Stipo Kafadar, OIB 63910042848 punomoćnik sudionika u postupku OVNAK j.d.o.o. UMAG</item>
    </izvorni_sadrzaj>
    <derivirana_varijabla naziv="DomainObject.Predmet.OstaliListFormatedOIB_1">
      <item>Stipo Kafadar, OIB 63910042848 punomoćnik sudionika u postupku OVNAK j.d.o.o. UMAG</item>
    </derivirana_varijabla>
  </DomainObject.Predmet.OstaliListFormatedOIB>
  <DomainObject.Predmet.OstaliListFormatedWithAdress>
    <izvorni_sadrzaj>
      <item>Stipo Kafadar, Ernesta Miloša 17, 52470 Umag punomoćnik sudionika u postupku OVNAK j.d.o.o. UMAG</item>
    </izvorni_sadrzaj>
    <derivirana_varijabla naziv="DomainObject.Predmet.OstaliListFormatedWithAdress_1">
      <item>Stipo Kafadar, Ernesta Miloša 17, 52470 Umag punomoćnik sudionika u postupku OVNAK j.d.o.o. UMAG</item>
    </derivirana_varijabla>
  </DomainObject.Predmet.OstaliListFormatedWithAdress>
  <DomainObject.Predmet.OstaliListFormatedWithAdressOIB>
    <izvorni_sadrzaj>
      <item>Stipo Kafadar, OIB 63910042848, Ernesta Miloša 17, 52470 Umag punomoćnik sudionika u postupku OVNAK j.d.o.o. UMAG</item>
    </izvorni_sadrzaj>
    <derivirana_varijabla naziv="DomainObject.Predmet.OstaliListFormatedWithAdressOIB_1">
      <item>Stipo Kafadar, OIB 63910042848, Ernesta Miloša 17, 52470 Umag punomoćnik sudionika u postupku OVNAK j.d.o.o. UMAG</item>
    </derivirana_varijabla>
  </DomainObject.Predmet.OstaliListFormatedWithAdressOIB>
  <DomainObject.Predmet.OstaliListNazivFormated>
    <izvorni_sadrzaj>
      <item>Stipo Kafadar</item>
    </izvorni_sadrzaj>
    <derivirana_varijabla naziv="DomainObject.Predmet.OstaliListNazivFormated_1">
      <item>Stipo Kafadar</item>
    </derivirana_varijabla>
  </DomainObject.Predmet.OstaliListNazivFormated>
  <DomainObject.Predmet.OstaliListNazivFormatedOIB>
    <izvorni_sadrzaj>
      <item>Stipo Kafadar, OIB 63910042848</item>
    </izvorni_sadrzaj>
    <derivirana_varijabla naziv="DomainObject.Predmet.OstaliListNazivFormatedOIB_1">
      <item>Stipo Kafadar, OIB 63910042848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St-178/2018-8</izvorni_sadrzaj>
    <derivirana_varijabla naziv="DomainObject.PoslovniBrojDokumenta_1">St-178/2018-8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OVNAK j.d.o.o. UMAG</izvorni_sadrzaj>
    <derivirana_varijabla naziv="DomainObject.Predmet.ProtustrankaIDrugi_1">OVNAK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OVNAK j.d.o.o. UMAG, OIB 52115620608, Ernesta Miloša 17, 52470 Umag</izvorni_sadrzaj>
    <derivirana_varijabla naziv="DomainObject.Predmet.ProtustrankaIDrugiAdressOIB_1">OVNAK j.d.o.o. UMAG, OIB 52115620608, Ernesta Miloša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OVNAK j.d.o.o. UMAG</item>
      <item>Stipo Kafadar</item>
    </izvorni_sadrzaj>
    <derivirana_varijabla naziv="DomainObject.Predmet.SudioniciListNaziv_1">
      <item>FINANCIJSKA AGENCIJA, RC RIJEKA, PODRUŽNICA PULA, PULA</item>
      <item>OVNAK j.d.o.o. UMAG</item>
      <item>Stipo Kafadar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OVNAK j.d.o.o. UMAG, OIB 52115620608, Ernesta Miloša 17,52470 Umag</item>
      <item>Stipo Kafadar, OIB 63910042848, Ernesta Miloša 17,52470 Umag</item>
    </izvorni_sadrzaj>
    <derivirana_varijabla naziv="DomainObject.Predmet.SudioniciListAdressOIB_1">
      <item>FINANCIJSKA AGENCIJA, RC RIJEKA, PODRUŽNICA PULA, PULA, OIB 85821130368, F. Kurelca 8,51000 Rijeka</item>
      <item>OVNAK j.d.o.o. UMAG, OIB 52115620608, Ernesta Miloša 17,52470 Umag</item>
      <item>Stipo Kafadar, OIB 63910042848, Ernesta Miloša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52115620608</item>
      <item>, OIB 63910042848</item>
    </izvorni_sadrzaj>
    <derivirana_varijabla naziv="DomainObject.Predmet.SudioniciListNazivOIB_1">
      <item>, OIB 85821130368</item>
      <item>, OIB 52115620608</item>
      <item>, OIB 63910042848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2D0D0-3E9C-4B35-B5DA-17734F67E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2737</properties:Characters>
  <properties:Lines>91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3295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2018-10-10T10:23:00Z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2018-10-12T06:42:00Z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St-178/2018-8 / Zapisnik - Ročište radi rasprave o uvjetima za otvaranje steč. post. (St-178-2018-8-OVNAK j.d.o.o.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