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b1d1" w14:paraId="b22b1d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8F7031">
        <w:t>4886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F7031" w:rsidRPr="008F7031">
        <w:t>BOROVEC-TOPIĆ GRUPA d.o.o.</w:t>
      </w:r>
      <w:r w:rsidR="008F7031">
        <w:t>, Zagreb</w:t>
      </w:r>
      <w:r w:rsidR="00D80305">
        <w:t>,</w:t>
      </w:r>
      <w:r w:rsidR="00216F0B" w:rsidRPr="00216F0B">
        <w:t xml:space="preserve"> </w:t>
      </w:r>
      <w:r w:rsidR="008F7031" w:rsidRPr="008F7031">
        <w:t>Trg Hrvatskih Pavlina 13</w:t>
      </w:r>
      <w:r w:rsidR="00223F58">
        <w:t>,</w:t>
      </w:r>
      <w:r w:rsidR="000566AD" w:rsidRPr="00D80305">
        <w:t xml:space="preserve"> OIB: </w:t>
      </w:r>
      <w:r w:rsidR="008F7031" w:rsidRPr="008F7031">
        <w:t>38987013280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F7031">
        <w:t>551.174,55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B6B62"/>
    <w:rsid w:val="000C610B"/>
    <w:rsid w:val="000F05F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250C9"/>
    <w:rsid w:val="00741278"/>
    <w:rsid w:val="007715C3"/>
    <w:rsid w:val="007778B2"/>
    <w:rsid w:val="007A78D5"/>
    <w:rsid w:val="007B4218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4886</izvorni_sadrzaj>
    <derivirana_varijabla naziv="DomainObject.Predmet.Broj_1">4886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St-4886/2015</izvorni_sadrzaj>
    <derivirana_varijabla naziv="DomainObject.Predmet.OznakaBroj_1">St-4886/2015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BOROVEC-TOPIĆ GRUPA d.o.o.</izvorni_sadrzaj>
    <derivirana_varijabla naziv="DomainObject.Predmet.ProtustrankaFormated_1">  BOROVEC-TOPIĆ GRUPA d.o.o.</derivirana_varijabla>
  </DomainObject.Predmet.ProtustrankaFormated>
  <DomainObject.Predmet.ProtustrankaFormatedOIB>
    <izvorni_sadrzaj>  BOROVEC-TOPIĆ GRUPA d.o.o., OIB 38987013280</izvorni_sadrzaj>
    <derivirana_varijabla naziv="DomainObject.Predmet.ProtustrankaFormatedOIB_1">  BOROVEC-TOPIĆ GRUPA d.o.o., OIB 38987013280</derivirana_varijabla>
  </DomainObject.Predmet.ProtustrankaFormatedOIB>
  <DomainObject.Predmet.ProtustrankaFormatedWithAdress>
    <izvorni_sadrzaj> BOROVEC-TOPIĆ GRUPA d.o.o., Trg Hrvatskih Pavlina 13, 10000 Zagreb</izvorni_sadrzaj>
    <derivirana_varijabla naziv="DomainObject.Predmet.ProtustrankaFormatedWithAdress_1"> BOROVEC-TOPIĆ GRUPA d.o.o., Trg Hrvatskih Pavlina 13, 10000 Zagreb</derivirana_varijabla>
  </DomainObject.Predmet.ProtustrankaFormatedWithAdress>
  <DomainObject.Predmet.ProtustrankaFormatedWithAdressOIB>
    <izvorni_sadrzaj> BOROVEC-TOPIĆ GRUPA d.o.o., OIB 38987013280, Trg Hrvatskih Pavlina 13, 10000 Zagreb</izvorni_sadrzaj>
    <derivirana_varijabla naziv="DomainObject.Predmet.ProtustrankaFormatedWithAdressOIB_1"> BOROVEC-TOPIĆ GRUPA d.o.o., OIB 38987013280, Trg Hrvatskih Pavlina 13, 10000 Zagreb</derivirana_varijabla>
  </DomainObject.Predmet.ProtustrankaFormatedWithAdressOIB>
  <DomainObject.Predmet.ProtustrankaWithAdress>
    <izvorni_sadrzaj>BOROVEC-TOPIĆ GRUPA d.o.o. Trg Hrvatskih Pavlina 13, 10000 Zagreb</izvorni_sadrzaj>
    <derivirana_varijabla naziv="DomainObject.Predmet.ProtustrankaWithAdress_1">BOROVEC-TOPIĆ GRUPA d.o.o. Trg Hrvatskih Pavlina 13, 10000 Zagreb</derivirana_varijabla>
  </DomainObject.Predmet.ProtustrankaWithAdress>
  <DomainObject.Predmet.ProtustrankaWithAdressOIB>
    <izvorni_sadrzaj>BOROVEC-TOPIĆ GRUPA d.o.o., OIB 38987013280, Trg Hrvatskih Pavlina 13, 10000 Zagreb</izvorni_sadrzaj>
    <derivirana_varijabla naziv="DomainObject.Predmet.ProtustrankaWithAdressOIB_1">BOROVEC-TOPIĆ GRUPA d.o.o., OIB 38987013280, Trg Hrvatskih Pavlina 13, 10000 Zagreb</derivirana_varijabla>
  </DomainObject.Predmet.ProtustrankaWithAdressOIB>
  <DomainObject.Predmet.ProtustrankaNazivFormated>
    <izvorni_sadrzaj>BOROVEC-TOPIĆ GRUPA d.o.o.</izvorni_sadrzaj>
    <derivirana_varijabla naziv="DomainObject.Predmet.ProtustrankaNazivFormated_1">BOROVEC-TOPIĆ GRUPA d.o.o.</derivirana_varijabla>
  </DomainObject.Predmet.ProtustrankaNazivFormated>
  <DomainObject.Predmet.ProtustrankaNazivFormatedOIB>
    <izvorni_sadrzaj>BOROVEC-TOPIĆ GRUPA d.o.o., OIB 38987013280</izvorni_sadrzaj>
    <derivirana_varijabla naziv="DomainObject.Predmet.ProtustrankaNazivFormatedOIB_1">BOROVEC-TOPIĆ GRUPA d.o.o., OIB 38987013280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BOROVEC-TOPIĆ GRUPA d.o.o.</item>
    </izvorni_sadrzaj>
    <derivirana_varijabla naziv="DomainObject.Predmet.ProtuStrankaListFormated_1">
      <item>BOROVEC-TOPIĆ GRUPA d.o.o.</item>
    </derivirana_varijabla>
  </DomainObject.Predmet.ProtuStrankaListFormated>
  <DomainObject.Predmet.ProtuStrankaListFormatedOIB>
    <izvorni_sadrzaj>
      <item>BOROVEC-TOPIĆ GRUPA d.o.o., OIB 38987013280</item>
    </izvorni_sadrzaj>
    <derivirana_varijabla naziv="DomainObject.Predmet.ProtuStrankaListFormatedOIB_1">
      <item>BOROVEC-TOPIĆ GRUPA d.o.o., OIB 38987013280</item>
    </derivirana_varijabla>
  </DomainObject.Predmet.ProtuStrankaListFormatedOIB>
  <DomainObject.Predmet.ProtuStrankaListFormatedWithAdress>
    <izvorni_sadrzaj>
      <item>BOROVEC-TOPIĆ GRUPA d.o.o., Trg Hrvatskih Pavlina 13, 10000 Zagreb</item>
    </izvorni_sadrzaj>
    <derivirana_varijabla naziv="DomainObject.Predmet.ProtuStrankaListFormatedWithAdress_1">
      <item>BOROVEC-TOPIĆ GRUPA d.o.o., Trg Hrvatskih Pavlina 13, 10000 Zagreb</item>
    </derivirana_varijabla>
  </DomainObject.Predmet.ProtuStrankaListFormatedWithAdress>
  <DomainObject.Predmet.ProtuStrankaListFormatedWithAdressOIB>
    <izvorni_sadrzaj>
      <item>BOROVEC-TOPIĆ GRUPA d.o.o., OIB 38987013280, Trg Hrvatskih Pavlina 13, 10000 Zagreb</item>
    </izvorni_sadrzaj>
    <derivirana_varijabla naziv="DomainObject.Predmet.ProtuStrankaListFormatedWithAdressOIB_1">
      <item>BOROVEC-TOPIĆ GRUPA d.o.o., OIB 38987013280, Trg Hrvatskih Pavlina 13, 10000 Zagreb</item>
    </derivirana_varijabla>
  </DomainObject.Predmet.ProtuStrankaListFormatedWithAdressOIB>
  <DomainObject.Predmet.ProtuStrankaListNazivFormated>
    <izvorni_sadrzaj>
      <item>BOROVEC-TOPIĆ GRUPA d.o.o.</item>
    </izvorni_sadrzaj>
    <derivirana_varijabla naziv="DomainObject.Predmet.ProtuStrankaListNazivFormated_1">
      <item>BOROVEC-TOPIĆ GRUPA d.o.o.</item>
    </derivirana_varijabla>
  </DomainObject.Predmet.ProtuStrankaListNazivFormated>
  <DomainObject.Predmet.ProtuStrankaListNazivFormatedOIB>
    <izvorni_sadrzaj>
      <item>BOROVEC-TOPIĆ GRUPA d.o.o., OIB 38987013280</item>
    </izvorni_sadrzaj>
    <derivirana_varijabla naziv="DomainObject.Predmet.ProtuStrankaListNazivFormatedOIB_1">
      <item>BOROVEC-TOPIĆ GRUPA d.o.o., OIB 38987013280</item>
    </derivirana_varijabla>
  </DomainObject.Predmet.ProtuStrankaListNazivFormatedOIB>
  <DomainObject.Predmet.OstaliListFormated>
    <izvorni_sadrzaj>
      <item>Mario Borovec</item>
    </izvorni_sadrzaj>
    <derivirana_varijabla naziv="DomainObject.Predmet.OstaliListFormated_1">
      <item>Mario Borovec</item>
    </derivirana_varijabla>
  </DomainObject.Predmet.OstaliListFormated>
  <DomainObject.Predmet.OstaliListFormatedOIB>
    <izvorni_sadrzaj>
      <item>Mario Borovec, OIB 89970314654</item>
    </izvorni_sadrzaj>
    <derivirana_varijabla naziv="DomainObject.Predmet.OstaliListFormatedOIB_1">
      <item>Mario Borovec, OIB 89970314654</item>
    </derivirana_varijabla>
  </DomainObject.Predmet.OstaliListFormatedOIB>
  <DomainObject.Predmet.OstaliListFormatedWithAdress>
    <izvorni_sadrzaj>
      <item>Mario Borovec, Merlinov put 4, 10000 Zagreb</item>
    </izvorni_sadrzaj>
    <derivirana_varijabla naziv="DomainObject.Predmet.OstaliListFormatedWithAdress_1">
      <item>Mario Borovec, Merlinov put 4, 10000 Zagreb</item>
    </derivirana_varijabla>
  </DomainObject.Predmet.OstaliListFormatedWithAdress>
  <DomainObject.Predmet.OstaliListFormatedWithAdressOIB>
    <izvorni_sadrzaj>
      <item>Mario Borovec, OIB 89970314654, Merlinov put 4, 10000 Zagreb</item>
    </izvorni_sadrzaj>
    <derivirana_varijabla naziv="DomainObject.Predmet.OstaliListFormatedWithAdressOIB_1">
      <item>Mario Borovec, OIB 89970314654, Merlinov put 4, 10000 Zagreb</item>
    </derivirana_varijabla>
  </DomainObject.Predmet.OstaliListFormatedWithAdressOIB>
  <DomainObject.Predmet.OstaliListNazivFormated>
    <izvorni_sadrzaj>
      <item>Mario Borovec</item>
    </izvorni_sadrzaj>
    <derivirana_varijabla naziv="DomainObject.Predmet.OstaliListNazivFormated_1">
      <item>Mario Borovec</item>
    </derivirana_varijabla>
  </DomainObject.Predmet.OstaliListNazivFormated>
  <DomainObject.Predmet.OstaliListNazivFormatedOIB>
    <izvorni_sadrzaj>
      <item>Mario Borovec, OIB 89970314654</item>
    </izvorni_sadrzaj>
    <derivirana_varijabla naziv="DomainObject.Predmet.OstaliListNazivFormatedOIB_1">
      <item>Mario Borovec, OIB 89970314654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BOROVEC-TOPIĆ GRUPA d.o.o.</izvorni_sadrzaj>
    <derivirana_varijabla naziv="DomainObject.Predmet.ProtustrankaIDrugi_1">BOROVEC-TOPIĆ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BOROVEC-TOPIĆ GRUPA d.o.o., OIB 38987013280, Trg Hrvatskih Pavlina 13, 10000 Zagreb</izvorni_sadrzaj>
    <derivirana_varijabla naziv="DomainObject.Predmet.ProtustrankaIDrugiAdressOIB_1">BOROVEC-TOPIĆ GRUPA d.o.o., OIB 38987013280, Trg Hrvatskih Pavlina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BOROVEC-TOPIĆ GRUPA d.o.o.</item>
      <item>FINA Regionalni centar Zagreb</item>
      <item>Mario Borovec</item>
    </izvorni_sadrzaj>
    <derivirana_varijabla naziv="DomainObject.Predmet.SudioniciListNaziv_1">
      <item>BOROVEC-TOPIĆ GRUPA d.o.o.</item>
      <item>FINA Regionalni centar Zagreb</item>
      <item>Mario Borovec</item>
    </derivirana_varijabla>
  </DomainObject.Predmet.SudioniciListNaziv>
  <DomainObject.Predmet.SudioniciListAdressOIB>
    <izvorni_sadrzaj>
      <item>BOROVEC-TOPIĆ GRUPA d.o.o., OIB 38987013280, Trg Hrvatskih Pavlina 13,10000 Zagreb</item>
      <item>FINA Regionalni centar Zagreb, OIB 85821130368, Trg svibanjskih žrtava 1995. 1,10000 Zagreb</item>
      <item>Mario Borovec, OIB 89970314654, Merlinov put 4,10000 Zagreb</item>
    </izvorni_sadrzaj>
    <derivirana_varijabla naziv="DomainObject.Predmet.SudioniciListAdressOIB_1">
      <item>BOROVEC-TOPIĆ GRUPA d.o.o., OIB 38987013280, Trg Hrvatskih Pavlina 13,10000 Zagreb</item>
      <item>FINA Regionalni centar Zagreb, OIB 85821130368, Trg svibanjskih žrtava 1995. 1,10000 Zagreb</item>
      <item>Mario Borovec, OIB 89970314654, Merlinov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38987013280</item>
      <item>, OIB 85821130368</item>
      <item>, OIB 89970314654</item>
    </izvorni_sadrzaj>
    <derivirana_varijabla naziv="DomainObject.Predmet.SudioniciListNazivOIB_1">
      <item>, OIB 38987013280</item>
      <item>, OIB 85821130368</item>
      <item>, OIB 89970314654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26318-2B61-4923-B806-D3CD5E63C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1355</properties:Characters>
  <properties:Lines>45</properties:Lines>
  <properties:Paragraphs>19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2015-12-02T10:46:00Z</cp:lastPrinted>
  <dcterms:modified xmlns:xsi="http://www.w3.org/2001/XMLSchema-instance" xsi:type="dcterms:W3CDTF">2015-12-02T10:54:00Z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