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ab15" w14:paraId="a9cab15" w:rsidRDefault="00047FED" w:rsidP="008701EC" w:rsidR="00047FED" w:rsidRPr="00835389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3354BD">
        <w:t>2</w:t>
      </w:r>
      <w:r w:rsidR="00E17251" w:rsidRPr="00835389">
        <w:t>/16-</w:t>
      </w:r>
      <w:r w:rsidR="003354BD">
        <w:t>28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</w:t>
      </w:r>
      <w:r w:rsidR="00EA11B2">
        <w:t xml:space="preserve">3. lipnja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</w:t>
      </w:r>
      <w:r w:rsidR="003354BD">
        <w:t xml:space="preserve">Darko Presečan </w:t>
      </w:r>
      <w:r w:rsidR="008A7BF6">
        <w:t xml:space="preserve">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3354BD">
        <w:t>9,00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>
      <w:pPr>
        <w:jc w:val="both"/>
      </w:pPr>
    </w:p>
    <w:p w:rsidRDefault="00EA11B2" w:rsidR="00EA11B2">
      <w:pPr>
        <w:jc w:val="both"/>
      </w:pPr>
      <w:r>
        <w:t xml:space="preserve">Stečajni povjerenik: Stjepan Rakarec, osobno </w:t>
      </w:r>
    </w:p>
    <w:p w:rsidRDefault="00D54BCD" w:rsidP="00E447AA" w:rsidR="00D54BCD">
      <w:pPr>
        <w:jc w:val="both"/>
      </w:pPr>
    </w:p>
    <w:p w:rsidRDefault="00D54BCD" w:rsidP="00EA11B2" w:rsidR="00335B57">
      <w:pPr>
        <w:jc w:val="both"/>
      </w:pPr>
      <w:r>
        <w:tab/>
      </w:r>
    </w:p>
    <w:p w:rsidRDefault="00040C6D" w:rsidP="00040C6D" w:rsidR="00040C6D" w:rsidRPr="00040C6D">
      <w:pPr>
        <w:ind w:firstLine="708"/>
        <w:jc w:val="both"/>
      </w:pPr>
      <w:r w:rsidRPr="00040C6D">
        <w:t>Konstatira  se da je pristupio Stjepan Rakarec OIB: 64132194100 dipl. ing. poljoprivrede iz Velike Gorice, Črnkovec 16, čiji je identitet utvrđen uvidom u osobnu iskaznicu broj: 112117826  ,</w:t>
      </w:r>
      <w:r>
        <w:t xml:space="preserve"> </w:t>
      </w:r>
      <w:r w:rsidRPr="00040C6D">
        <w:t>izdanu od PP Velika G</w:t>
      </w:r>
      <w:r>
        <w:t>orica  dana 11. kolovoza  2015.</w:t>
      </w:r>
      <w:r w:rsidRPr="00040C6D">
        <w:t>, radi davanja izjave sukladno čl. 39. St. 1. Zakona o stečaju potrošača.</w:t>
      </w: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both"/>
      </w:pPr>
      <w:r w:rsidRPr="00040C6D">
        <w:t xml:space="preserve">       Nakon toga prisutni povjerenik Stjepan Rakarec dipl. iur., daje slijedeću</w:t>
      </w: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center"/>
      </w:pPr>
      <w:r w:rsidRPr="00040C6D">
        <w:t>I Z J A V U</w:t>
      </w: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both"/>
      </w:pPr>
      <w:r w:rsidRPr="00040C6D">
        <w:t xml:space="preserve">         Ja Stjepan Rakarec OIB: 64132194100  izjavljujem da ću savjesno, držeći se Ustava, zakona i pravnog poretka Republike Hrvatske obavljati svoju dužnost povjerenika u ovom postupku stečaja potrošača.</w:t>
      </w: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center"/>
      </w:pPr>
      <w:r w:rsidRPr="00040C6D">
        <w:t>Nakon toga sudac predaje povjereniku potvrdu o imenovanju.</w:t>
      </w: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both"/>
      </w:pPr>
    </w:p>
    <w:p w:rsidRDefault="00040C6D" w:rsidP="00040C6D" w:rsidR="00040C6D" w:rsidRPr="00040C6D">
      <w:pPr>
        <w:jc w:val="center"/>
      </w:pPr>
      <w:r w:rsidRPr="00040C6D">
        <w:t xml:space="preserve">- dovršeno u </w:t>
      </w:r>
      <w:r>
        <w:t>9,10</w:t>
      </w:r>
      <w:r w:rsidRPr="00040C6D">
        <w:t xml:space="preserve"> sati-</w:t>
      </w:r>
    </w:p>
    <w:p w:rsidRDefault="00835389" w:rsidP="00835389" w:rsidR="00835389">
      <w:pPr>
        <w:jc w:val="both"/>
      </w:pPr>
    </w:p>
    <w:p w:rsidRDefault="00040C6D" w:rsidP="00835389" w:rsidR="00040C6D">
      <w:pPr>
        <w:jc w:val="both"/>
      </w:pPr>
    </w:p>
    <w:p w:rsidRDefault="00040C6D" w:rsidP="00835389" w:rsidR="00040C6D">
      <w:pPr>
        <w:jc w:val="both"/>
      </w:pPr>
    </w:p>
    <w:sectPr w:rsidSect="002B0321" w:rsidR="00040C6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7FF" w:rsidR="00A237FF">
      <w:r>
        <w:separator/>
      </w:r>
    </w:p>
  </w:endnote>
  <w:endnote w:id="0" w:type="continuationSeparator">
    <w:p w:rsidRDefault="00A237FF" w:rsidR="00A2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7FF" w:rsidR="00A237FF">
      <w:r>
        <w:separator/>
      </w:r>
    </w:p>
  </w:footnote>
  <w:footnote w:id="0" w:type="continuationSeparator">
    <w:p w:rsidRDefault="00A237FF" w:rsidR="00A23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12A05"/>
    <w:rsid w:val="00040C6D"/>
    <w:rsid w:val="00047FED"/>
    <w:rsid w:val="00050965"/>
    <w:rsid w:val="0008554D"/>
    <w:rsid w:val="000A4638"/>
    <w:rsid w:val="000C6EC8"/>
    <w:rsid w:val="00124452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4BD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55D8C"/>
    <w:rsid w:val="0046278F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650E0D"/>
    <w:rsid w:val="00671745"/>
    <w:rsid w:val="006A3B01"/>
    <w:rsid w:val="00704C67"/>
    <w:rsid w:val="00705D4D"/>
    <w:rsid w:val="0072423C"/>
    <w:rsid w:val="00771E50"/>
    <w:rsid w:val="007B7373"/>
    <w:rsid w:val="00826DF8"/>
    <w:rsid w:val="0083289D"/>
    <w:rsid w:val="00835389"/>
    <w:rsid w:val="00850FE0"/>
    <w:rsid w:val="00867531"/>
    <w:rsid w:val="008701EC"/>
    <w:rsid w:val="00880C3A"/>
    <w:rsid w:val="00892362"/>
    <w:rsid w:val="008A7967"/>
    <w:rsid w:val="008A7BF6"/>
    <w:rsid w:val="008B40E6"/>
    <w:rsid w:val="008E4374"/>
    <w:rsid w:val="009213A6"/>
    <w:rsid w:val="009262EA"/>
    <w:rsid w:val="0094321C"/>
    <w:rsid w:val="00966491"/>
    <w:rsid w:val="00966D26"/>
    <w:rsid w:val="009B5EB3"/>
    <w:rsid w:val="009C1BBA"/>
    <w:rsid w:val="009C45FF"/>
    <w:rsid w:val="009D6DF2"/>
    <w:rsid w:val="00A237FF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20C22"/>
    <w:rsid w:val="00C31E94"/>
    <w:rsid w:val="00C62063"/>
    <w:rsid w:val="00C83D4C"/>
    <w:rsid w:val="00CD4F13"/>
    <w:rsid w:val="00CE4E3B"/>
    <w:rsid w:val="00D300AA"/>
    <w:rsid w:val="00D54BCD"/>
    <w:rsid w:val="00D80EA0"/>
    <w:rsid w:val="00D912F3"/>
    <w:rsid w:val="00DA0CF2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11B2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B35F8"/>
    <w:rsid w:val="00FB387F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54B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54BC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12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Sp-2/2016-24</izvorni_sadrzaj>
    <derivirana_varijabla naziv="DomainObject.PredzadnjaOdlukaIzPredmeta.Oznaka_1">Sp-2/2016-24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A15D6-88C4-4FBA-B53A-11FF6A022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933</properties:Characters>
  <properties:Lines>42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2019-06-03T06:19:00Z</dcterms:created>
  <dc:creator>Administrator</dc:creator>
  <cp:lastModifiedBy>Gordana Prka</cp:lastModifiedBy>
  <cp:lastPrinted>2019-05-30T09:39:00Z</cp:lastPrinted>
  <dcterms:modified xmlns:xsi="http://www.w3.org/2001/XMLSchema-instance" xsi:type="dcterms:W3CDTF">2019-06-03T09:29:00Z</dcterms:modified>
  <cp:revision>4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(Presečan Darko  Sp-2-16, 3. 6. 19. IZJAVA STEČAJNOG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