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4d84" w14:paraId="de04d8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2F57CA">
        <w:t>3640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F57CA">
        <w:t>16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2F57CA" w:rsidR="002F57CA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F57CA">
        <w:t>ČUTIĆ-PRIMO d.o.o. saloni za uljepšavanje, Zagreb, Vladimira</w:t>
      </w:r>
    </w:p>
    <w:p w:rsidRDefault="002F57CA" w:rsidP="002F57CA" w:rsidR="001136A5">
      <w:pPr>
        <w:ind w:firstLine="708"/>
        <w:jc w:val="both"/>
      </w:pPr>
      <w:r>
        <w:t xml:space="preserve">  Ruždjaka 13, MBS: 080504272, OIB: 22801294185</w:t>
      </w:r>
    </w:p>
    <w:p w:rsidRDefault="00A604BA" w:rsidP="00A604BA" w:rsidR="00A604BA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2F57CA">
        <w:t>77.992,91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F57CA">
        <w:t>unu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>
        <w:t>1</w:t>
      </w:r>
      <w:r w:rsidR="002F57CA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6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2F57CA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2603D"/>
    <w:rsid w:val="00EC3302"/>
    <w:rsid w:val="00ED6AA8"/>
    <w:rsid w:val="00F034D3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6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0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0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0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0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6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0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0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0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0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3640</izvorni_sadrzaj>
    <derivirana_varijabla naziv="DomainObject.Predmet.Broj_1">3640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St-3640/2015</izvorni_sadrzaj>
    <derivirana_varijabla naziv="DomainObject.Predmet.OznakaBroj_1">St-3640/2015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ČUTIĆ-PRIMO d.o.o. zastupanog po punomoćniku Tomislav Čutić; Ivana Dajak</izvorni_sadrzaj>
    <derivirana_varijabla naziv="DomainObject.Predmet.ProtustrankaFormated_1">  ČUTIĆ-PRIMO d.o.o. zastupanog po punomoćniku Tomislav Čutić; Ivana Dajak</derivirana_varijabla>
  </DomainObject.Predmet.ProtustrankaFormated>
  <DomainObject.Predmet.ProtustrankaFormatedOIB>
    <izvorni_sadrzaj>  ČUTIĆ-PRIMO d.o.o., OIB 22801294185 zastupanog po punomoćniku Tomislav Čutić; Ivana Dajak</izvorni_sadrzaj>
    <derivirana_varijabla naziv="DomainObject.Predmet.ProtustrankaFormatedOIB_1">  ČUTIĆ-PRIMO d.o.o., OIB 22801294185 zastupanog po punomoćniku Tomislav Čutić; Ivana Dajak</derivirana_varijabla>
  </DomainObject.Predmet.ProtustrankaFormatedOIB>
  <DomainObject.Predmet.ProtustrankaFormatedWithAdress>
    <izvorni_sadrzaj> ČUTIĆ-PRIMO d.o.o., Vladimira Ruždjaka 13, 10000 Zagreb zastupanog po punomoćniku Tomislav Čutić; Ivana Dajak</izvorni_sadrzaj>
    <derivirana_varijabla naziv="DomainObject.Predmet.ProtustrankaFormatedWithAdress_1"> ČUTIĆ-PRIMO d.o.o., Vladimira Ruždjaka 13, 10000 Zagreb zastupanog po punomoćniku Tomislav Čutić; Ivana Dajak</derivirana_varijabla>
  </DomainObject.Predmet.ProtustrankaFormatedWithAdress>
  <DomainObject.Predmet.ProtustrankaFormatedWithAdressOIB>
    <izvorni_sadrzaj> ČUTIĆ-PRIMO d.o.o., OIB 22801294185, Vladimira Ruždjaka 13, 10000 Zagreb zastupanog po punomoćniku Tomislav Čutić; Ivana Dajak</izvorni_sadrzaj>
    <derivirana_varijabla naziv="DomainObject.Predmet.ProtustrankaFormatedWithAdressOIB_1"> ČUTIĆ-PRIMO d.o.o., OIB 22801294185, Vladimira Ruždjaka 13, 10000 Zagreb zastupanog po punomoćniku Tomislav Čutić; Ivana Dajak</derivirana_varijabla>
  </DomainObject.Predmet.ProtustrankaFormatedWithAdressOIB>
  <DomainObject.Predmet.ProtustrankaWithAdress>
    <izvorni_sadrzaj>ČUTIĆ-PRIMO d.o.o. Vladimira Ruždjaka 13, 10000 Zagreb</izvorni_sadrzaj>
    <derivirana_varijabla naziv="DomainObject.Predmet.ProtustrankaWithAdress_1">ČUTIĆ-PRIMO d.o.o. Vladimira Ruždjaka 13, 10000 Zagreb</derivirana_varijabla>
  </DomainObject.Predmet.ProtustrankaWithAdress>
  <DomainObject.Predmet.ProtustrankaWithAdressOIB>
    <izvorni_sadrzaj>ČUTIĆ-PRIMO d.o.o., OIB 22801294185, Vladimira Ruždjaka 13, 10000 Zagreb</izvorni_sadrzaj>
    <derivirana_varijabla naziv="DomainObject.Predmet.ProtustrankaWithAdressOIB_1">ČUTIĆ-PRIMO d.o.o., OIB 22801294185, Vladimira Ruždjaka 13, 10000 Zagreb</derivirana_varijabla>
  </DomainObject.Predmet.ProtustrankaWithAdressOIB>
  <DomainObject.Predmet.ProtustrankaNazivFormated>
    <izvorni_sadrzaj>ČUTIĆ-PRIMO d.o.o.</izvorni_sadrzaj>
    <derivirana_varijabla naziv="DomainObject.Predmet.ProtustrankaNazivFormated_1">ČUTIĆ-PRIMO d.o.o.</derivirana_varijabla>
  </DomainObject.Predmet.ProtustrankaNazivFormated>
  <DomainObject.Predmet.ProtustrankaNazivFormatedOIB>
    <izvorni_sadrzaj>ČUTIĆ-PRIMO d.o.o., OIB 22801294185</izvorni_sadrzaj>
    <derivirana_varijabla naziv="DomainObject.Predmet.ProtustrankaNazivFormatedOIB_1">ČUTIĆ-PRIMO d.o.o., OIB 22801294185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ČUTIĆ-PRIMO d.o.o. zastupanog po punomoćniku Tomislav Čutić; Ivana Dajak</item>
    </izvorni_sadrzaj>
    <derivirana_varijabla naziv="DomainObject.Predmet.ProtuStrankaListFormated_1">
      <item>ČUTIĆ-PRIMO d.o.o. zastupanog po punomoćniku Tomislav Čutić; Ivana Dajak</item>
    </derivirana_varijabla>
  </DomainObject.Predmet.ProtuStrankaListFormated>
  <DomainObject.Predmet.ProtuStrankaListFormatedOIB>
    <izvorni_sadrzaj>
      <item>ČUTIĆ-PRIMO d.o.o., OIB 22801294185 zastupanog po punomoćniku Tomislav Čutić; Ivana Dajak</item>
    </izvorni_sadrzaj>
    <derivirana_varijabla naziv="DomainObject.Predmet.ProtuStrankaListFormatedOIB_1">
      <item>ČUTIĆ-PRIMO d.o.o., OIB 22801294185 zastupanog po punomoćniku Tomislav Čutić; Ivana Dajak</item>
    </derivirana_varijabla>
  </DomainObject.Predmet.ProtuStrankaListFormatedOIB>
  <DomainObject.Predmet.ProtuStrankaListFormatedWithAdress>
    <izvorni_sadrzaj>
      <item>ČUTIĆ-PRIMO d.o.o., Vladimira Ruždjaka 13, 10000 Zagreb zastupanog po punomoćniku Tomislav Čutić; Ivana Dajak</item>
    </izvorni_sadrzaj>
    <derivirana_varijabla naziv="DomainObject.Predmet.ProtuStrankaListFormatedWithAdress_1">
      <item>ČUTIĆ-PRIMO d.o.o., Vladimira Ruždjaka 13, 10000 Zagreb zastupanog po punomoćniku Tomislav Čutić; Ivana Dajak</item>
    </derivirana_varijabla>
  </DomainObject.Predmet.ProtuStrankaListFormatedWithAdress>
  <DomainObject.Predmet.ProtuStrankaListFormatedWithAdressOIB>
    <izvorni_sadrzaj>
      <item>ČUTIĆ-PRIMO d.o.o., OIB 22801294185, Vladimira Ruždjaka 13, 10000 Zagreb zastupanog po punomoćniku Tomislav Čutić; Ivana Dajak</item>
    </izvorni_sadrzaj>
    <derivirana_varijabla naziv="DomainObject.Predmet.ProtuStrankaListFormatedWithAdressOIB_1">
      <item>ČUTIĆ-PRIMO d.o.o., OIB 22801294185, Vladimira Ruždjaka 13, 10000 Zagreb zastupanog po punomoćniku Tomislav Čutić; Ivana Dajak</item>
    </derivirana_varijabla>
  </DomainObject.Predmet.ProtuStrankaListFormatedWithAdressOIB>
  <DomainObject.Predmet.ProtuStrankaListNazivFormated>
    <izvorni_sadrzaj>
      <item>ČUTIĆ-PRIMO d.o.o.</item>
    </izvorni_sadrzaj>
    <derivirana_varijabla naziv="DomainObject.Predmet.ProtuStrankaListNazivFormated_1">
      <item>ČUTIĆ-PRIMO d.o.o.</item>
    </derivirana_varijabla>
  </DomainObject.Predmet.ProtuStrankaListNazivFormated>
  <DomainObject.Predmet.ProtuStrankaListNazivFormatedOIB>
    <izvorni_sadrzaj>
      <item>ČUTIĆ-PRIMO d.o.o., OIB 22801294185</item>
    </izvorni_sadrzaj>
    <derivirana_varijabla naziv="DomainObject.Predmet.ProtuStrankaListNazivFormatedOIB_1">
      <item>ČUTIĆ-PRIMO d.o.o., OIB 22801294185</item>
    </derivirana_varijabla>
  </DomainObject.Predmet.ProtuStrankaListNazivFormatedOIB>
  <DomainObject.Predmet.OstaliListFormated>
    <izvorni_sadrzaj>
      <item>Tomislav Čutić punomoćnik sudionika u postupku ČUTIĆ-PRIMO d.o.o.</item>
      <item>Ivana Dajak punomoćnik sudionika u postupku ČUTIĆ-PRIMO d.o.o.</item>
    </izvorni_sadrzaj>
    <derivirana_varijabla naziv="DomainObject.Predmet.OstaliListFormated_1">
      <item>Tomislav Čutić punomoćnik sudionika u postupku ČUTIĆ-PRIMO d.o.o.</item>
      <item>Ivana Dajak punomoćnik sudionika u postupku ČUTIĆ-PRIMO d.o.o.</item>
    </derivirana_varijabla>
  </DomainObject.Predmet.OstaliListFormated>
  <DomainObject.Predmet.OstaliListFormatedOIB>
    <izvorni_sadrzaj>
      <item>Tomislav Čutić, OIB 57341231978 punomoćnik sudionika u postupku ČUTIĆ-PRIMO d.o.o.</item>
      <item>Ivana Dajak, OIB 30080255618 punomoćnik sudionika u postupku ČUTIĆ-PRIMO d.o.o.</item>
    </izvorni_sadrzaj>
    <derivirana_varijabla naziv="DomainObject.Predmet.OstaliListFormatedOIB_1">
      <item>Tomislav Čutić, OIB 57341231978 punomoćnik sudionika u postupku ČUTIĆ-PRIMO d.o.o.</item>
      <item>Ivana Dajak, OIB 30080255618 punomoćnik sudionika u postupku ČUTIĆ-PRIMO d.o.o.</item>
    </derivirana_varijabla>
  </DomainObject.Predmet.OstaliListFormatedOIB>
  <DomainObject.Predmet.OstaliListFormatedWithAdress>
    <izvorni_sadrzaj>
      <item>Tomislav Čutić, Ulica Vladimira Ruždjaka 13, 10000 Zagreb punomoćnik sudionika u postupku ČUTIĆ-PRIMO d.o.o.</item>
      <item>Ivana Dajak, Ulica Vladimira Ruždjaka 13, 10000 Zagreb punomoćnik sudionika u postupku ČUTIĆ-PRIMO d.o.o.</item>
    </izvorni_sadrzaj>
    <derivirana_varijabla naziv="DomainObject.Predmet.OstaliListFormatedWithAdress_1">
      <item>Tomislav Čutić, Ulica Vladimira Ruždjaka 13, 10000 Zagreb punomoćnik sudionika u postupku ČUTIĆ-PRIMO d.o.o.</item>
      <item>Ivana Dajak, Ulica Vladimira Ruždjaka 13, 10000 Zagreb punomoćnik sudionika u postupku ČUTIĆ-PRIMO d.o.o.</item>
    </derivirana_varijabla>
  </DomainObject.Predmet.OstaliListFormatedWithAdress>
  <DomainObject.Predmet.OstaliListFormatedWithAdressOIB>
    <izvorni_sadrzaj>
      <item>Tomislav Čutić, OIB 57341231978, Ulica Vladimira Ruždjaka 13, 10000 Zagreb punomoćnik sudionika u postupku ČUTIĆ-PRIMO d.o.o.</item>
      <item>Ivana Dajak, OIB 30080255618, Ulica Vladimira Ruždjaka 13, 10000 Zagreb punomoćnik sudionika u postupku ČUTIĆ-PRIMO d.o.o.</item>
    </izvorni_sadrzaj>
    <derivirana_varijabla naziv="DomainObject.Predmet.OstaliListFormatedWithAdressOIB_1">
      <item>Tomislav Čutić, OIB 57341231978, Ulica Vladimira Ruždjaka 13, 10000 Zagreb punomoćnik sudionika u postupku ČUTIĆ-PRIMO d.o.o.</item>
      <item>Ivana Dajak, OIB 30080255618, Ulica Vladimira Ruždjaka 13, 10000 Zagreb punomoćnik sudionika u postupku ČUTIĆ-PRIMO d.o.o.</item>
    </derivirana_varijabla>
  </DomainObject.Predmet.OstaliListFormatedWithAdressOIB>
  <DomainObject.Predmet.OstaliListNazivFormated>
    <izvorni_sadrzaj>
      <item>Tomislav Čutić</item>
      <item>Ivana Dajak</item>
    </izvorni_sadrzaj>
    <derivirana_varijabla naziv="DomainObject.Predmet.OstaliListNazivFormated_1">
      <item>Tomislav Čutić</item>
      <item>Ivana Dajak</item>
    </derivirana_varijabla>
  </DomainObject.Predmet.OstaliListNazivFormated>
  <DomainObject.Predmet.OstaliListNazivFormatedOIB>
    <izvorni_sadrzaj>
      <item>Tomislav Čutić, OIB 57341231978</item>
      <item>Ivana Dajak, OIB 30080255618</item>
    </izvorni_sadrzaj>
    <derivirana_varijabla naziv="DomainObject.Predmet.OstaliListNazivFormatedOIB_1">
      <item>Tomislav Čutić, OIB 57341231978</item>
      <item>Ivana Dajak, OIB 30080255618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ČUTIĆ-PRIMO d.o.o.</izvorni_sadrzaj>
    <derivirana_varijabla naziv="DomainObject.Predmet.ProtustrankaIDrugi_1">ČUTIĆ-PRIMO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ČUTIĆ-PRIMO d.o.o., OIB 22801294185, Vladimira Ruždjaka 13, 10000 Zagreb</izvorni_sadrzaj>
    <derivirana_varijabla naziv="DomainObject.Predmet.ProtustrankaIDrugiAdressOIB_1">ČUTIĆ-PRIMO d.o.o., OIB 22801294185, Vladimira Ruždjaka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ČUTIĆ-PRIMO d.o.o.</item>
      <item>FINA Regionalni centar Zagreb</item>
      <item>Tomislav Čutić</item>
      <item>Ivana Dajak</item>
    </izvorni_sadrzaj>
    <derivirana_varijabla naziv="DomainObject.Predmet.SudioniciListNaziv_1">
      <item>ČUTIĆ-PRIMO d.o.o.</item>
      <item>FINA Regionalni centar Zagreb</item>
      <item>Tomislav Čutić</item>
      <item>Ivana Dajak</item>
    </derivirana_varijabla>
  </DomainObject.Predmet.SudioniciListNaziv>
  <DomainObject.Predmet.SudioniciListAdressOIB>
    <izvorni_sadrzaj>
      <item>ČUTIĆ-PRIMO d.o.o., OIB 22801294185, Vladimira Ruždjaka 13,10000 Zagreb</item>
      <item>FINA Regionalni centar Zagreb, OIB 85821130368, Trg svibanjskih žrtava 1995. br.1,10000 Zagreb</item>
      <item>Tomislav Čutić, OIB 57341231978, Ulica Vladimira Ruždjaka 13,10000 Zagreb</item>
      <item>Ivana Dajak, OIB 30080255618, Ulica Vladimira Ruždjaka 13,10000 Zagreb</item>
    </izvorni_sadrzaj>
    <derivirana_varijabla naziv="DomainObject.Predmet.SudioniciListAdressOIB_1">
      <item>ČUTIĆ-PRIMO d.o.o., OIB 22801294185, Vladimira Ruždjaka 13,10000 Zagreb</item>
      <item>FINA Regionalni centar Zagreb, OIB 85821130368, Trg svibanjskih žrtava 1995. br.1,10000 Zagreb</item>
      <item>Tomislav Čutić, OIB 57341231978, Ulica Vladimira Ruždjaka 13,10000 Zagreb</item>
      <item>Ivana Dajak, OIB 30080255618, Ulica Vladimira Ruždjaka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22801294185</item>
      <item>, OIB 85821130368</item>
      <item>, OIB 57341231978</item>
      <item>, OIB 30080255618</item>
    </izvorni_sadrzaj>
    <derivirana_varijabla naziv="DomainObject.Predmet.SudioniciListNazivOIB_1">
      <item>, OIB 22801294185</item>
      <item>, OIB 85821130368</item>
      <item>, OIB 57341231978</item>
      <item>, OIB 30080255618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1327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2015-11-16T14:22:00Z</dcterms:created>
  <dc:creator>ilukac</dc:creator>
  <cp:lastModifiedBy>Ksenija Nol</cp:lastModifiedBy>
  <cp:lastPrinted>2015-11-10T11:15:00Z</cp:lastPrinted>
  <dcterms:modified xmlns:xsi="http://www.w3.org/2001/XMLSchema-instance" xsi:type="dcterms:W3CDTF">2015-11-17T07:38:00Z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