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97cc" w14:paraId="05b97cc" w:rsidRDefault="00AE649C" w:rsidP="007D40E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D40E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40E9" w:rsidP="007D40E9" w:rsidR="007D40E9">
      <w:pPr>
        <w:spacing w:after="0"/>
      </w:pPr>
      <w:r>
        <w:t>Republika Hrvatska</w:t>
      </w:r>
    </w:p>
    <w:p w:rsidRDefault="007D40E9" w:rsidP="007D40E9" w:rsidR="007D40E9">
      <w:pPr>
        <w:spacing w:after="0"/>
      </w:pPr>
      <w:r>
        <w:t>Trgovački sud u Varaždinu</w:t>
      </w:r>
    </w:p>
    <w:p w:rsidRDefault="007D40E9" w:rsidP="007D40E9" w:rsidR="007D40E9">
      <w:pPr>
        <w:spacing w:after="0"/>
        <w:jc w:val="center"/>
      </w:pPr>
    </w:p>
    <w:p w:rsidRDefault="007D40E9" w:rsidP="007D40E9" w:rsidR="007D40E9">
      <w:pPr>
        <w:spacing w:after="0"/>
        <w:jc w:val="center"/>
      </w:pPr>
    </w:p>
    <w:p w:rsidRDefault="007D40E9" w:rsidP="007D40E9" w:rsidR="007D40E9">
      <w:pPr>
        <w:spacing w:after="0"/>
        <w:jc w:val="center"/>
      </w:pPr>
    </w:p>
    <w:p w:rsidRDefault="007D40E9" w:rsidP="007D40E9" w:rsidR="007D40E9">
      <w:pPr>
        <w:spacing w:after="0"/>
        <w:jc w:val="both"/>
      </w:pPr>
      <w: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AUTO ŠKOLA AMC 2 j.d.o.o. Koprivnica, Potočna 8, OIB: 54936926368, dana 11. listopada 2017. godine temeljem čl. 430. Stečajnog zakona ("Narodne novine" 71/15, u daljnjem tekstu SZ) objavljuje slijedeći</w:t>
      </w:r>
    </w:p>
    <w:p w:rsidRDefault="007D40E9" w:rsidP="007D40E9" w:rsidR="007D40E9">
      <w:pPr>
        <w:spacing w:after="0"/>
        <w:jc w:val="both"/>
      </w:pPr>
    </w:p>
    <w:p w:rsidRDefault="007D40E9" w:rsidP="007D40E9" w:rsidR="007D40E9">
      <w:pPr>
        <w:spacing w:after="0"/>
        <w:jc w:val="center"/>
      </w:pPr>
      <w:r>
        <w:t xml:space="preserve">O G L A S </w:t>
      </w:r>
    </w:p>
    <w:p w:rsidRDefault="007D40E9" w:rsidP="007D40E9" w:rsidR="007D40E9">
      <w:pPr>
        <w:spacing w:after="0"/>
        <w:jc w:val="both"/>
      </w:pPr>
    </w:p>
    <w:p w:rsidRDefault="007D40E9" w:rsidP="007D40E9" w:rsidR="007D40E9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AUTO ŠKOLA AMC 2 j.d.o.o. Koprivnica, Potočna 8, OIB: 54936926368, iznosi 69.268,88 kn.</w:t>
      </w:r>
    </w:p>
    <w:p w:rsidRDefault="007D40E9" w:rsidP="007D40E9" w:rsidR="007D40E9">
      <w:pPr>
        <w:spacing w:after="0"/>
        <w:jc w:val="both"/>
      </w:pPr>
    </w:p>
    <w:p w:rsidRDefault="007D40E9" w:rsidP="007D40E9" w:rsidR="007D40E9">
      <w:pPr>
        <w:spacing w:after="0"/>
        <w:ind w:hanging="705" w:left="705"/>
        <w:jc w:val="both"/>
      </w:pPr>
      <w:r>
        <w:t>II</w:t>
      </w:r>
      <w:r>
        <w:tab/>
        <w:t xml:space="preserve">Poziva se direktor dužnika Nikola </w:t>
      </w:r>
      <w:proofErr w:type="spellStart"/>
      <w:r>
        <w:t>Karlovčan</w:t>
      </w:r>
      <w:proofErr w:type="spellEnd"/>
      <w:r>
        <w:t xml:space="preserve"> iz Đurđevca, Matije Gupca 119, OIB: 03992629302,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D40E9" w:rsidP="007D40E9" w:rsidR="007D40E9">
      <w:pPr>
        <w:spacing w:after="0"/>
        <w:jc w:val="both"/>
      </w:pPr>
    </w:p>
    <w:p w:rsidRDefault="007D40E9" w:rsidP="007D40E9" w:rsidR="007D40E9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D40E9" w:rsidP="007D40E9" w:rsidR="007D40E9">
      <w:pPr>
        <w:spacing w:after="0"/>
        <w:jc w:val="both"/>
      </w:pPr>
    </w:p>
    <w:p w:rsidRDefault="007D40E9" w:rsidP="007D40E9" w:rsidR="007D40E9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D40E9" w:rsidP="007D40E9" w:rsidR="007D40E9">
      <w:pPr>
        <w:spacing w:after="0"/>
        <w:jc w:val="both"/>
      </w:pPr>
    </w:p>
    <w:p w:rsidRDefault="007D40E9" w:rsidP="007D40E9" w:rsidR="007D40E9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D40E9" w:rsidP="007D40E9" w:rsidR="007D40E9">
      <w:pPr>
        <w:spacing w:after="0"/>
        <w:outlineLvl w:val="0"/>
      </w:pPr>
    </w:p>
    <w:p w:rsidRDefault="007D40E9" w:rsidP="007D40E9" w:rsidR="007D40E9">
      <w:pPr>
        <w:spacing w:after="0"/>
        <w:outlineLvl w:val="0"/>
      </w:pPr>
    </w:p>
    <w:p w:rsidRDefault="007D40E9" w:rsidP="007D40E9" w:rsidR="007D40E9">
      <w:pPr>
        <w:spacing w:after="0"/>
        <w:jc w:val="center"/>
        <w:outlineLvl w:val="0"/>
      </w:pPr>
    </w:p>
    <w:p w:rsidRDefault="007D40E9" w:rsidP="007D40E9" w:rsidR="007D40E9">
      <w:pPr>
        <w:spacing w:after="0"/>
        <w:jc w:val="center"/>
        <w:outlineLvl w:val="0"/>
      </w:pPr>
    </w:p>
    <w:p w:rsidRDefault="007D40E9" w:rsidP="007D40E9" w:rsidR="007D40E9">
      <w:pPr>
        <w:spacing w:after="0"/>
        <w:jc w:val="center"/>
        <w:outlineLvl w:val="0"/>
      </w:pPr>
    </w:p>
    <w:p w:rsidRDefault="007D40E9" w:rsidP="007D40E9" w:rsidR="007D40E9">
      <w:pPr>
        <w:spacing w:after="0"/>
        <w:jc w:val="center"/>
        <w:outlineLvl w:val="0"/>
      </w:pPr>
    </w:p>
    <w:p w:rsidRDefault="007D40E9" w:rsidP="007D40E9" w:rsidR="007D40E9">
      <w:pPr>
        <w:spacing w:after="0"/>
        <w:jc w:val="center"/>
        <w:outlineLvl w:val="0"/>
      </w:pPr>
      <w:r>
        <w:lastRenderedPageBreak/>
        <w:t>Obrazloženje</w:t>
      </w:r>
    </w:p>
    <w:p w:rsidRDefault="007D40E9" w:rsidP="007D40E9" w:rsidR="007D40E9">
      <w:pPr>
        <w:spacing w:after="0"/>
        <w:outlineLvl w:val="0"/>
      </w:pPr>
    </w:p>
    <w:p w:rsidRDefault="007D40E9" w:rsidP="007D40E9" w:rsidR="007D40E9">
      <w:pPr>
        <w:spacing w:after="0"/>
        <w:jc w:val="both"/>
        <w:outlineLvl w:val="0"/>
      </w:pPr>
      <w:r>
        <w:tab/>
        <w:t>Dana 9. listopada 2017., predlagatelj Financijska agencija, Regionalni centar Zagreb, Podružnica Varaždin podnio je prijedlog  za otvaranje skraćenog stečajnog postupka nad dužnikom, navodeći da dužnik AUTO ŠKOLA AMC 2 j.d.o.o. Koprivnica, Potočna 8, OIB: 54936926368, na dan 5. listopada 2017. u Očevidniku redoslijeda osnova za plaćanje ima evidentirane neizvršene osnove za plaćanje u ukupnom iznosu 69.268,88 kn, te da dužnik nema zaposlenih.</w:t>
      </w:r>
    </w:p>
    <w:p w:rsidRDefault="007D40E9" w:rsidP="007D40E9" w:rsidR="007D40E9">
      <w:pPr>
        <w:spacing w:after="0"/>
        <w:jc w:val="both"/>
        <w:outlineLvl w:val="0"/>
      </w:pPr>
    </w:p>
    <w:p w:rsidRDefault="007D40E9" w:rsidP="007D40E9" w:rsidR="007D40E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D40E9" w:rsidP="007D40E9" w:rsidR="007D40E9">
      <w:pPr>
        <w:spacing w:after="0"/>
        <w:jc w:val="both"/>
        <w:outlineLvl w:val="0"/>
      </w:pPr>
    </w:p>
    <w:p w:rsidRDefault="007D40E9" w:rsidP="007D40E9" w:rsidR="007D40E9">
      <w:pPr>
        <w:spacing w:after="0"/>
        <w:jc w:val="center"/>
        <w:outlineLvl w:val="0"/>
      </w:pPr>
    </w:p>
    <w:p w:rsidRDefault="007D40E9" w:rsidP="007D40E9" w:rsidR="007D40E9">
      <w:pPr>
        <w:spacing w:after="0"/>
        <w:jc w:val="center"/>
        <w:outlineLvl w:val="0"/>
      </w:pPr>
      <w:r>
        <w:t>U Varaždinu, 11. listopada 2017. godine</w:t>
      </w:r>
    </w:p>
    <w:p w:rsidRDefault="007D40E9" w:rsidP="007D40E9" w:rsidR="007D40E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40E9" w:rsidP="007D40E9" w:rsidR="007D40E9">
      <w:pPr>
        <w:spacing w:after="0"/>
        <w:jc w:val="center"/>
        <w:outlineLvl w:val="0"/>
      </w:pPr>
    </w:p>
    <w:p w:rsidRDefault="007D40E9" w:rsidP="007D40E9" w:rsidR="007D40E9">
      <w:pPr>
        <w:spacing w:after="0"/>
        <w:ind w:firstLine="720" w:left="3600"/>
        <w:outlineLvl w:val="0"/>
      </w:pPr>
      <w:r>
        <w:t xml:space="preserve">           </w:t>
      </w:r>
      <w:r>
        <w:tab/>
        <w:t xml:space="preserve">   Sudska savjetnica:</w:t>
      </w:r>
    </w:p>
    <w:p w:rsidRDefault="007D40E9" w:rsidP="007D40E9" w:rsidR="007D40E9">
      <w:pPr>
        <w:spacing w:after="0"/>
        <w:ind w:firstLine="720" w:left="3600"/>
        <w:outlineLvl w:val="0"/>
      </w:pPr>
    </w:p>
    <w:p w:rsidRDefault="007D40E9" w:rsidP="007D40E9" w:rsidR="007D40E9">
      <w:pPr>
        <w:spacing w:after="0"/>
        <w:ind w:firstLine="720" w:left="3600"/>
        <w:outlineLvl w:val="0"/>
      </w:pPr>
      <w:r>
        <w:tab/>
      </w:r>
      <w:r>
        <w:tab/>
        <w:t xml:space="preserve">     Martina Mašić</w:t>
      </w:r>
    </w:p>
    <w:p w:rsidRDefault="007D40E9" w:rsidP="007D40E9" w:rsidR="007D40E9">
      <w:pPr>
        <w:spacing w:after="0"/>
        <w:ind w:firstLine="720" w:left="3600"/>
        <w:outlineLvl w:val="0"/>
      </w:pPr>
    </w:p>
    <w:p w:rsidRDefault="007D40E9" w:rsidP="007D40E9" w:rsidR="007D40E9">
      <w:pPr>
        <w:spacing w:after="0"/>
        <w:ind w:firstLine="720" w:left="3600"/>
        <w:outlineLvl w:val="0"/>
      </w:pPr>
      <w:r>
        <w:tab/>
      </w:r>
    </w:p>
    <w:p w:rsidRDefault="007D40E9" w:rsidP="007D40E9" w:rsidR="007D40E9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7D40E9" w:rsidP="007D40E9" w:rsidR="007D40E9">
      <w:pPr>
        <w:spacing w:after="0"/>
        <w:outlineLvl w:val="0"/>
      </w:pPr>
    </w:p>
    <w:p w:rsidRDefault="007D40E9" w:rsidP="007D40E9" w:rsidR="007D40E9">
      <w:pPr>
        <w:spacing w:after="0"/>
        <w:outlineLvl w:val="0"/>
      </w:pPr>
      <w:r>
        <w:t>DNA:</w:t>
      </w:r>
    </w:p>
    <w:p w:rsidRDefault="007D40E9" w:rsidP="007D40E9" w:rsidR="007D40E9">
      <w:pPr>
        <w:spacing w:after="0"/>
        <w:outlineLvl w:val="0"/>
      </w:pPr>
      <w:r>
        <w:t>- e-Oglasna ploča suda</w:t>
      </w:r>
    </w:p>
    <w:p w:rsidRDefault="007D40E9" w:rsidP="007D40E9" w:rsidR="007D40E9">
      <w:pPr>
        <w:spacing w:after="0"/>
        <w:outlineLvl w:val="0"/>
      </w:pPr>
    </w:p>
    <w:p w:rsidRDefault="007D40E9" w:rsidP="007D40E9" w:rsidR="007D40E9">
      <w:pPr>
        <w:spacing w:after="0"/>
      </w:pPr>
    </w:p>
    <w:p w:rsidRDefault="007D40E9" w:rsidP="007D40E9" w:rsidR="007D40E9">
      <w:pPr>
        <w:spacing w:after="0"/>
      </w:pPr>
    </w:p>
    <w:p w:rsidRDefault="007D40E9" w:rsidP="007D40E9" w:rsidR="007D40E9">
      <w:pPr>
        <w:spacing w:after="0"/>
      </w:pPr>
    </w:p>
    <w:p w:rsidRDefault="007D40E9" w:rsidP="007D40E9" w:rsidR="007D40E9">
      <w:pPr>
        <w:spacing w:after="0"/>
        <w:rPr>
          <w:sz w:val="22"/>
          <w:szCs w:val="22"/>
        </w:rPr>
      </w:pPr>
    </w:p>
    <w:p w:rsidRDefault="00AE649C" w:rsidP="007D40E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E9" w:rsidR="008333A9">
    <w:pPr>
      <w:pStyle w:val="Zaglavlje"/>
    </w:pPr>
    <w:r>
      <w:rPr>
        <w:rStyle w:val="PozadinaSvijetloCrvena"/>
        <w:shd w:fill="auto" w:color="auto" w:val="clear"/>
      </w:rPr>
      <w:t>Poslovni broj. 9 St-523/17-3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0E9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13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St-523/2017-3</izvorni_sadrzaj>
    <derivirana_varijabla naziv="DomainObject.Oznaka_1">St-523/2017-3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AMC 2 jednostavno društvo s ograničenom odgovornošću za osposobljavanje, prijevoz, trgovinu i usluge zastupanog po punomoćniku Nikola Karlovčan</izvorni_sadrzaj>
    <derivirana_varijabla naziv="DomainObject.Predmet.ProtustrankaFormated_1">  AUTO ŠKOLA AMC 2 jednostavno društvo s ograničenom odgovornošću za osposobljavanje, prijevoz, trgovinu i usluge zastupanog po punomoćniku Nikola Karlovčan</derivirana_varijabla>
  </DomainObject.Predmet.ProtustrankaFormated>
  <DomainObject.Predmet.ProtustrankaFormatedOIB>
    <izvorni_sadrzaj>  AUTO ŠKOLA AMC 2 jednostavno društvo s ograničenom odgovornošću za osposobljavanje, prijevoz, trgovinu i usluge, OIB 54936926368 zastupanog po punomoćniku Nikola Karlovčan</izvorni_sadrzaj>
    <derivirana_varijabla naziv="DomainObject.Predmet.ProtustrankaFormatedOIB_1">  AUTO ŠKOLA AMC 2 jednostavno društvo s ograničenom odgovornošću za osposobljavanje, prijevoz, trgovinu i usluge, OIB 54936926368 zastupanog po punomoćniku Nikola Karlovčan</derivirana_varijabla>
  </DomainObject.Predmet.ProtustrankaFormatedOIB>
  <DomainObject.Predmet.ProtustrankaFormatedWithAdress>
    <izvorni_sadrzaj> AUTO ŠKOLA AMC 2 jednostavno društvo s ograničenom odgovornošću za osposobljavanje, prijevoz, trgovinu i usluge, Potočna 8, 48000 Koprivnica zastupanog po punomoćniku Nikola Karlovčan</izvorni_sadrzaj>
    <derivirana_varijabla naziv="DomainObject.Predmet.ProtustrankaFormatedWithAdress_1"> AUTO ŠKOLA AMC 2 jednostavno društvo s ograničenom odgovornošću za osposobljavanje, prijevoz, trgovinu i usluge, Potočna 8, 48000 Koprivnica zastupanog po punomoćniku Nikola Karlovčan</derivirana_varijabla>
  </DomainObject.Predmet.ProtustrankaFormatedWithAdress>
  <DomainObject.Predmet.ProtustrankaFormatedWithAdressOIB>
    <izvorni_sadrzaj> AUTO ŠKOLA AMC 2 jednostavno društvo s ograničenom odgovornošću za osposobljavanje, prijevoz, trgovinu i usluge, OIB 54936926368, Potočna 8, 48000 Koprivnica zastupanog po punomoćniku Nikola Karlovčan</izvorni_sadrzaj>
    <derivirana_varijabla naziv="DomainObject.Predmet.ProtustrankaFormatedWithAdressOIB_1"> AUTO ŠKOLA AMC 2 jednostavno društvo s ograničenom odgovornošću za osposobljavanje, prijevoz, trgovinu i usluge, OIB 54936926368, Potočna 8, 48000 Koprivnica zastupanog po punomoćniku Nikola Karlovčan</derivirana_varijabla>
  </DomainObject.Predmet.ProtustrankaFormatedWithAdressOIB>
  <DomainObject.Predmet.ProtustrankaWithAdress>
    <izvorni_sadrzaj>AUTO ŠKOLA AMC 2 jednostavno društvo s ograničenom odgovornošću za osposobljavanje, prijevoz, trgovinu i usluge Potočna 8, 48000 Koprivnica</izvorni_sadrzaj>
    <derivirana_varijabla naziv="DomainObject.Predmet.ProtustrankaWithAdress_1">AUTO ŠKOLA AMC 2 jednostavno društvo s ograničenom odgovornošću za osposobljavanje, prijevoz, trgovinu i usluge Potočna 8, 48000 Koprivnica</derivirana_varijabla>
  </DomainObject.Predmet.ProtustrankaWithAdress>
  <DomainObject.Predmet.ProtustrankaWith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WithAdressOIB_1">AUTO ŠKOLA AMC 2 jednostavno društvo s ograničenom odgovornošću za osposobljavanje, prijevoz, trgovinu i usluge, OIB 54936926368, Potočna 8, 48000 Koprivnica</derivirana_varijabla>
  </DomainObject.Predmet.ProtustrankaWithAdressOIB>
  <DomainObject.Predmet.ProtustrankaNazivFormated>
    <izvorni_sadrzaj>AUTO ŠKOLA AMC 2 jednostavno društvo s ograničenom odgovornošću za osposobljavanje, prijevoz, trgovinu i usluge</izvorni_sadrzaj>
    <derivirana_varijabla naziv="DomainObject.Predmet.ProtustrankaNazivFormated_1">AUTO ŠKOLA AMC 2 jednostavno društvo s ograničenom odgovornošću za osposobljavanje, prijevoz, trgovinu i usluge</derivirana_varijabla>
  </DomainObject.Predmet.ProtustrankaNazivFormated>
  <DomainObject.Predmet.ProtustrankaNazivFormatedOIB>
    <izvorni_sadrzaj>AUTO ŠKOLA AMC 2 jednostavno društvo s ograničenom odgovornošću za osposobljavanje, prijevoz, trgovinu i usluge, OIB 54936926368</izvorni_sadrzaj>
    <derivirana_varijabla naziv="DomainObject.Predmet.ProtustrankaNazivFormatedOIB_1">AUTO ŠKOLA AMC 2 jednostavno društvo s ograničenom odgovornošću za osposobljavanje, prijevoz, trgovinu i usluge, OIB 54936926368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69268.88</izvorni_sadrzaj>
    <derivirana_varijabla naziv="DomainObject.Predmet.TrenutnaVrijednost_1">69268.88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ŠKOLA AMC 2 jednostavno društvo s ograničenom odgovornošću za osposobljavanje, prijevoz, trgovinu i usluge zastupanog po punomoćniku Nikola Karlovčan</item>
    </izvorni_sadrzaj>
    <derivirana_varijabla naziv="DomainObject.Predmet.ProtuStrankaListFormated_1">
      <item>AUTO ŠKOLA AMC 2 jednostavno društvo s ograničenom odgovornošću za osposobljavanje, prijevoz, trgovinu i usluge zastupanog po punomoćniku Nikola Karlovčan</item>
    </derivirana_varijabla>
  </DomainObject.Predmet.ProtuStrankaListFormated>
  <DomainObject.Predmet.ProtuStrankaListFormatedOIB>
    <izvorni_sadrzaj>
      <item>AUTO ŠKOLA AMC 2 jednostavno društvo s ograničenom odgovornošću za osposobljavanje, prijevoz, trgovinu i usluge, OIB 54936926368 zastupanog po punomoćniku Nikola Karlovčan</item>
    </izvorni_sadrzaj>
    <derivirana_varijabla naziv="DomainObject.Predmet.ProtuStrankaListFormatedOIB_1">
      <item>AUTO ŠKOLA AMC 2 jednostavno društvo s ograničenom odgovornošću za osposobljavanje, prijevoz, trgovinu i usluge, OIB 54936926368 zastupanog po punomoćniku Nikola Karlovčan</item>
    </derivirana_varijabla>
  </DomainObject.Predmet.ProtuStrankaListFormatedOIB>
  <DomainObject.Predmet.ProtuStrankaListFormatedWithAdress>
    <izvorni_sadrzaj>
      <item>AUTO ŠKOLA AMC 2 jednostavno društvo s ograničenom odgovornošću za osposobljavanje, prijevoz, trgovinu i usluge, Potočna 8, 48000 Koprivnica zastupanog po punomoćniku Nikola Karlovčan</item>
    </izvorni_sadrzaj>
    <derivirana_varijabla naziv="DomainObject.Predmet.ProtuStrankaListFormatedWithAdress_1">
      <item>AUTO ŠKOLA AMC 2 jednostavno društvo s ograničenom odgovornošću za osposobljavanje, prijevoz, trgovinu i usluge, Potočna 8, 48000 Koprivnica zastupanog po punomoćniku Nikola Karlovčan</item>
    </derivirana_varijabla>
  </DomainObject.Predmet.ProtuStrankaListFormatedWithAdress>
  <DomainObject.Predmet.ProtuStrankaListFormatedWithAdressOIB>
    <izvorni_sadrzaj>
      <item>AUTO ŠKOLA AMC 2 jednostavno društvo s ograničenom odgovornošću za osposobljavanje, prijevoz, trgovinu i usluge, OIB 54936926368, Potočna 8, 48000 Koprivnica zastupanog po punomoćniku Nikola Karlovčan</item>
    </izvorni_sadrzaj>
    <derivirana_varijabla naziv="DomainObject.Predmet.ProtuStrankaListFormatedWithAdressOIB_1">
      <item>AUTO ŠKOLA AMC 2 jednostavno društvo s ograničenom odgovornošću za osposobljavanje, prijevoz, trgovinu i usluge, OIB 54936926368, Potočna 8, 48000 Koprivnica zastupanog po punomoćniku Nikola Karlovčan</item>
    </derivirana_varijabla>
  </DomainObject.Predmet.ProtuStrankaListFormatedWithAdressOIB>
  <DomainObject.Predmet.ProtuStrankaListNazivFormated>
    <izvorni_sadrzaj>
      <item>AUTO ŠKOLA AMC 2 jednostavno društvo s ograničenom odgovornošću za osposobljavanje, prijevoz, trgovinu i usluge</item>
    </izvorni_sadrzaj>
    <derivirana_varijabla naziv="DomainObject.Predmet.ProtuStrankaListNazivFormated_1">
      <item>AUTO ŠKOLA AMC 2 jednostavno društvo s ograničenom odgovornošću za osposobljavanje, prijevoz, trgovinu i usluge</item>
    </derivirana_varijabla>
  </DomainObject.Predmet.ProtuStrankaListNazivFormated>
  <DomainObject.Predmet.ProtuStrankaListNazivFormatedOIB>
    <izvorni_sadrzaj>
      <item>AUTO ŠKOLA AMC 2 jednostavno društvo s ograničenom odgovornošću za osposobljavanje, prijevoz, trgovinu i usluge, OIB 54936926368</item>
    </izvorni_sadrzaj>
    <derivirana_varijabla naziv="DomainObject.Predmet.ProtuStrankaListNazivFormatedOIB_1">
      <item>AUTO ŠKOLA AMC 2 jednostavno društvo s ograničenom odgovornošću za osposobljavanje, prijevoz, trgovinu i usluge, OIB 54936926368</item>
    </derivirana_varijabla>
  </DomainObject.Predmet.ProtuStrankaListNazivFormatedOIB>
  <DomainObject.Predmet.OstaliListFormated>
    <izvorni_sadrzaj>
      <item>Sudski registar</item>
      <item>Nikola Karlovčan punomoćnik sudionika u postupku AUTO ŠKOLA AMC 2 jednostavno društvo s ograničenom odgovornošću za osposobljavanje, prijevoz, trgovinu i usluge</item>
    </izvorni_sadrzaj>
    <derivirana_varijabla naziv="DomainObject.Predmet.OstaliListFormated_1">
      <item>Sudski registar</item>
      <item>Nikola Karlovčan punomoćnik sudionika u postupku AUTO ŠKOLA AMC 2 jednostavno društvo s ograničenom odgovornošću za osposobljavanje, prijevoz, trgovinu i usluge</item>
    </derivirana_varijabla>
  </DomainObject.Predmet.OstaliListFormated>
  <DomainObject.Predmet.OstaliListFormatedOIB>
    <izvorni_sadrzaj>
      <item>Sudski registar</item>
      <item>Nikola Karlovčan, OIB 03992629302 punomoćnik sudionika u postupku AUTO ŠKOLA AMC 2 jednostavno društvo s ograničenom odgovornošću za osposobljavanje, prijevoz, trgovinu i usluge</item>
    </izvorni_sadrzaj>
    <derivirana_varijabla naziv="DomainObject.Predmet.OstaliListFormatedOIB_1">
      <item>Sudski registar</item>
      <item>Nikola Karlovčan, OIB 03992629302 punomoćnik sudionika u postupku AUTO ŠKOLA AMC 2 jednostavno društvo s ograničenom odgovornošću za osposobljavanje, prijevoz, trgovinu i usluge</item>
    </derivirana_varijabla>
  </DomainObject.Predmet.OstaliListFormatedOIB>
  <DomainObject.Predmet.OstaliListFormatedWithAdress>
    <izvorni_sadrzaj>
      <item>Sudski registar</item>
      <item>Nikola Karlovčan, Matije Gupca 119, 48350 Đurđevac punomoćnik sudionika u postupku AUTO ŠKOLA AMC 2 jednostavno društvo s ograničenom odgovornošću za osposobljavanje, prijevoz, trgovinu i usluge</item>
    </izvorni_sadrzaj>
    <derivirana_varijabla naziv="DomainObject.Predmet.OstaliListFormatedWithAdress_1">
      <item>Sudski registar</item>
      <item>Nikola Karlovčan, Matije Gupca 119, 48350 Đurđevac punomoćnik sudionika u postupku AUTO ŠKOLA AMC 2 jednostavno društvo s ograničenom odgovornošću za osposobljavanje, prijevoz, trgovinu i usluge</item>
    </derivirana_varijabla>
  </DomainObject.Predmet.OstaliListFormatedWithAdress>
  <DomainObject.Predmet.OstaliListFormatedWithAdressOIB>
    <izvorni_sadrzaj>
      <item>Sudski registar</item>
      <item>Nikola Karlovčan, OIB 03992629302, Matije Gupca 119, 48350 Đurđevac punomoćnik sudionika u postupku AUTO ŠKOLA AMC 2 jednostavno društvo s ograničenom odgovornošću za osposobljavanje, prijevoz, trgovinu i usluge</item>
    </izvorni_sadrzaj>
    <derivirana_varijabla naziv="DomainObject.Predmet.OstaliListFormatedWithAdressOIB_1">
      <item>Sudski registar</item>
      <item>Nikola Karlovčan, OIB 03992629302, Matije Gupca 119, 48350 Đurđevac punomoćnik sudionika u postupku AUTO ŠKOLA AMC 2 jednostavno društvo s ograničenom odgovornošću za osposobljavanje, prijevoz, trgovinu i usluge</item>
    </derivirana_varijabla>
  </DomainObject.Predmet.OstaliListFormatedWithAdressOIB>
  <DomainObject.Predmet.OstaliListNazivFormated>
    <izvorni_sadrzaj>
      <item>Sudski registar</item>
      <item>Nikola Karlovčan</item>
    </izvorni_sadrzaj>
    <derivirana_varijabla naziv="DomainObject.Predmet.OstaliListNazivFormated_1">
      <item>Sudski registar</item>
      <item>Nikola Karlovčan</item>
    </derivirana_varijabla>
  </DomainObject.Predmet.OstaliListNazivFormated>
  <DomainObject.Predmet.OstaliListNazivFormatedOIB>
    <izvorni_sadrzaj>
      <item>Sudski registar</item>
      <item>Nikola Karlovčan, OIB 03992629302</item>
    </izvorni_sadrzaj>
    <derivirana_varijabla naziv="DomainObject.Predmet.OstaliListNazivFormatedOIB_1">
      <item>Sudski registar</item>
      <item>Nikola Karlovčan, OIB 03992629302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St-523/2017-3</izvorni_sadrzaj>
    <derivirana_varijabla naziv="DomainObject.PoslovniBrojDokumenta_1">St-523/2017-3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ŠKOLA AMC 2 jednostavno društvo s ograničenom odgovornošću za osposobljavanje, prijevoz, trgovinu i usluge</izvorni_sadrzaj>
    <derivirana_varijabla naziv="DomainObject.Predmet.ProtustrankaIDrugi_1">AUTO ŠKOLA AMC 2 jednostavno društvo s ograničenom odgovornošću za osposobljavanje,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IDrugiAdressOIB_1">AUTO ŠKOLA AMC 2 jednostavno društvo s ograničenom odgovornošću za osposobljavanje, prijevoz, trgovinu i usluge, OIB 54936926368, Potočna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ŠKOLA AMC 2 jednostavno društvo s ograničenom odgovornošću za osposobljavanje, prijevoz, trgovinu i usluge</item>
      <item>Sudski registar</item>
      <item>Nikola Karlovčan</item>
    </izvorni_sadrzaj>
    <derivirana_varijabla naziv="DomainObject.Predmet.SudioniciListNaziv_1">
      <item>Financijska agencija</item>
      <item>AUTO ŠKOLA AMC 2 jednostavno društvo s ograničenom odgovornošću za osposobljavanje, prijevoz, trgovinu i usluge</item>
      <item>Sudski registar</item>
      <item>Nikola Karlovčan</item>
    </derivirana_varijabla>
  </DomainObject.Predmet.SudioniciListNaziv>
  <DomainObject.Predmet.SudioniciListAdressOIB>
    <izvorni_sadrzaj>
      <item>Financijska agencija, OIB 85821130368, Ulica grada Vukovara 70,10000 Zagreb</item>
      <item>AUTO ŠKOLA AMC 2 jednostavno društvo s ograničenom odgovornošću za osposobljavanje, prijevoz, trgovinu i usluge, OIB 54936926368, Potočna 8,48000 Koprivnica</item>
      <item>Sudski registar</item>
      <item>Nikola Karlovčan, OIB 03992629302, Matije Gupca 119,48350 Đurđevac</item>
    </izvorni_sadrzaj>
    <derivirana_varijabla naziv="DomainObject.Predmet.SudioniciListAdressOIB_1">
      <item>Financijska agencija, OIB 85821130368, Ulica grada Vukovara 70,10000 Zagreb</item>
      <item>AUTO ŠKOLA AMC 2 jednostavno društvo s ograničenom odgovornošću za osposobljavanje, prijevoz, trgovinu i usluge, OIB 54936926368, Potočna 8,48000 Koprivnica</item>
      <item>Sudski registar</item>
      <item>Nikola Karlovčan, OIB 03992629302, Matije Gupca 119,48350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197B3-6FD1-416E-9A9F-212206037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2447</properties:Characters>
  <properties:Lines>78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2017-10-11T12:15:00Z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