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f412" w14:paraId="e35f412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AD25F9">
        <w:rPr>
          <w:rFonts w:hAnsi="Times New Roman" w:ascii="Times New Roman"/>
        </w:rPr>
        <w:t>pojedincu</w:t>
      </w:r>
      <w:r w:rsidR="00636D76" w:rsidRPr="00AD25F9">
        <w:rPr>
          <w:rFonts w:hAnsi="Times New Roman" w:ascii="Times New Roman"/>
        </w:rPr>
        <w:t xml:space="preserve"> </w:t>
      </w:r>
      <w:r w:rsidR="000F2934" w:rsidRPr="00AD25F9">
        <w:rPr>
          <w:rFonts w:hAnsi="Times New Roman" w:ascii="Times New Roman"/>
        </w:rPr>
        <w:t>Nevenki</w:t>
      </w:r>
      <w:r w:rsidR="000F2934" w:rsidRPr="0016314D">
        <w:rPr>
          <w:rFonts w:hAnsi="Times New Roman" w:ascii="Times New Roman"/>
          <w:szCs w:val="24"/>
        </w:rPr>
        <w:t xml:space="preserve"> Siladi Rstić u prethodnom postupku nad dužnikom </w:t>
      </w:r>
      <w:r w:rsidR="00194F0E" w:rsidRPr="005A79BF">
        <w:rPr>
          <w:rFonts w:hAnsi="Times New Roman" w:ascii="Times New Roman"/>
          <w:szCs w:val="24"/>
        </w:rPr>
        <w:t>PET LOG 1992 d.o.o. za prijevoz i</w:t>
      </w:r>
      <w:r w:rsidR="00194F0E">
        <w:rPr>
          <w:rFonts w:hAnsi="Times New Roman" w:ascii="Times New Roman"/>
          <w:szCs w:val="24"/>
        </w:rPr>
        <w:t xml:space="preserve"> usluge, Strmec (Grad Sveta Ned</w:t>
      </w:r>
      <w:r w:rsidR="00194F0E" w:rsidRPr="005A79BF">
        <w:rPr>
          <w:rFonts w:hAnsi="Times New Roman" w:ascii="Times New Roman"/>
          <w:szCs w:val="24"/>
        </w:rPr>
        <w:t>elja), Samoborska 6, OIB 21911569565</w:t>
      </w:r>
      <w:r w:rsidR="007C4194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D961DE" w:rsidRPr="00C918FE">
        <w:rPr>
          <w:rFonts w:hAnsi="Times New Roman" w:ascii="Times New Roman"/>
          <w:szCs w:val="24"/>
        </w:rPr>
        <w:t>2</w:t>
      </w:r>
      <w:r w:rsidR="002111FF">
        <w:rPr>
          <w:rFonts w:hAnsi="Times New Roman" w:ascii="Times New Roman"/>
          <w:szCs w:val="24"/>
        </w:rPr>
        <w:t>4</w:t>
      </w:r>
      <w:r w:rsidR="000D6FE7" w:rsidRPr="00C918FE">
        <w:rPr>
          <w:rFonts w:hAnsi="Times New Roman" w:ascii="Times New Roman"/>
          <w:szCs w:val="24"/>
        </w:rPr>
        <w:t xml:space="preserve">. </w:t>
      </w:r>
      <w:r w:rsidR="00D961DE" w:rsidRPr="00C918FE">
        <w:rPr>
          <w:rFonts w:hAnsi="Times New Roman" w:ascii="Times New Roman"/>
          <w:szCs w:val="24"/>
        </w:rPr>
        <w:t>studenog</w:t>
      </w:r>
      <w:r w:rsidR="000D6FE7" w:rsidRPr="00C918FE">
        <w:rPr>
          <w:rFonts w:hAnsi="Times New Roman" w:ascii="Times New Roman"/>
          <w:szCs w:val="24"/>
        </w:rPr>
        <w:t xml:space="preserve"> 2017</w:t>
      </w:r>
      <w:r w:rsidR="008B5275" w:rsidRPr="00C918FE">
        <w:rPr>
          <w:rFonts w:hAnsi="Times New Roman" w:ascii="Times New Roman"/>
          <w:szCs w:val="24"/>
        </w:rPr>
        <w:t xml:space="preserve">. </w:t>
      </w:r>
      <w:r w:rsidR="008B5275">
        <w:rPr>
          <w:rFonts w:hAnsi="Times New Roman" w:ascii="Times New Roman"/>
          <w:szCs w:val="24"/>
        </w:rPr>
        <w:t>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5F25C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194F0E" w:rsidRPr="005A79BF">
        <w:rPr>
          <w:rFonts w:hAnsi="Times New Roman" w:ascii="Times New Roman"/>
          <w:szCs w:val="24"/>
        </w:rPr>
        <w:t>PET LOG 1992 d.o.o. za prijevoz i</w:t>
      </w:r>
      <w:r w:rsidR="00194F0E">
        <w:rPr>
          <w:rFonts w:hAnsi="Times New Roman" w:ascii="Times New Roman"/>
          <w:szCs w:val="24"/>
        </w:rPr>
        <w:t xml:space="preserve"> usluge, Strmec (Grad Sveta Ned</w:t>
      </w:r>
      <w:r w:rsidR="00194F0E" w:rsidRPr="005A79BF">
        <w:rPr>
          <w:rFonts w:hAnsi="Times New Roman" w:ascii="Times New Roman"/>
          <w:szCs w:val="24"/>
        </w:rPr>
        <w:t>elja), Samoborska 6, OIB 21911569565</w:t>
      </w:r>
      <w:r w:rsidR="007C4194" w:rsidRPr="005F25C9">
        <w:rPr>
          <w:rFonts w:hAnsi="Times New Roman" w:ascii="Times New Roman"/>
          <w:szCs w:val="24"/>
        </w:rPr>
        <w:t>.</w:t>
      </w:r>
    </w:p>
    <w:p w:rsidRDefault="00F35A6E" w:rsidP="008B5275" w:rsidR="00AD25F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AD25F9">
        <w:rPr>
          <w:rFonts w:hAnsi="Times New Roman" w:ascii="Times New Roman"/>
          <w:szCs w:val="24"/>
        </w:rPr>
        <w:t xml:space="preserve">Za stečajnog upravitelja imenuje se </w:t>
      </w:r>
      <w:r w:rsidR="00AD25F9" w:rsidRPr="005F25C9">
        <w:rPr>
          <w:rFonts w:hAnsi="Times New Roman" w:ascii="Times New Roman"/>
          <w:szCs w:val="24"/>
        </w:rPr>
        <w:t>PERICA MEDAKOVIĆ,  Daruvar, I. Mažuranića 2d, OIB 37577204378</w:t>
      </w:r>
      <w:r w:rsidR="00AD25F9">
        <w:rPr>
          <w:rFonts w:hAnsi="Times New Roman" w:ascii="Times New Roman"/>
          <w:szCs w:val="24"/>
        </w:rPr>
        <w:t>.</w:t>
      </w:r>
    </w:p>
    <w:p w:rsidRDefault="00F35A6E" w:rsidP="008B5275" w:rsidR="008B5275" w:rsidRPr="00AD25F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AD25F9">
        <w:rPr>
          <w:rFonts w:hAnsi="Times New Roman" w:ascii="Times New Roman"/>
          <w:szCs w:val="24"/>
        </w:rPr>
        <w:t xml:space="preserve">Zaključuje se stečajni postupak nad dužnikom </w:t>
      </w:r>
      <w:r w:rsidR="00194F0E" w:rsidRPr="005A79BF">
        <w:rPr>
          <w:rFonts w:hAnsi="Times New Roman" w:ascii="Times New Roman"/>
          <w:szCs w:val="24"/>
        </w:rPr>
        <w:t>PET LOG 1992 d.o.o. za prijevoz i</w:t>
      </w:r>
      <w:r w:rsidR="00194F0E">
        <w:rPr>
          <w:rFonts w:hAnsi="Times New Roman" w:ascii="Times New Roman"/>
          <w:szCs w:val="24"/>
        </w:rPr>
        <w:t xml:space="preserve"> usluge, Strmec (Grad Sveta Ned</w:t>
      </w:r>
      <w:r w:rsidR="00194F0E" w:rsidRPr="005A79BF">
        <w:rPr>
          <w:rFonts w:hAnsi="Times New Roman" w:ascii="Times New Roman"/>
          <w:szCs w:val="24"/>
        </w:rPr>
        <w:t>elja), Samoborska 6, OIB 21911569565</w:t>
      </w:r>
      <w:r w:rsidR="007C4194" w:rsidRPr="00AD25F9">
        <w:rPr>
          <w:rFonts w:hAnsi="Times New Roman" w:ascii="Times New Roman"/>
          <w:szCs w:val="24"/>
        </w:rPr>
        <w:t xml:space="preserve">, </w:t>
      </w:r>
      <w:r w:rsidRPr="00AD25F9">
        <w:rPr>
          <w:rFonts w:hAnsi="Times New Roman" w:ascii="Times New Roman"/>
          <w:szCs w:val="24"/>
        </w:rPr>
        <w:t>temeljem odredbe</w:t>
      </w:r>
      <w:r w:rsidR="008B5275" w:rsidRPr="00AD25F9">
        <w:rPr>
          <w:rFonts w:hAnsi="Times New Roman" w:ascii="Times New Roman"/>
          <w:szCs w:val="24"/>
        </w:rPr>
        <w:t xml:space="preserve"> čl. 132. Stečajnog zakona.</w:t>
      </w:r>
      <w:r w:rsidR="008B5275" w:rsidRPr="00AD25F9">
        <w:rPr>
          <w:rFonts w:hAnsi="Times New Roman" w:ascii="Times New Roman"/>
          <w:szCs w:val="24"/>
        </w:rPr>
        <w:tab/>
      </w:r>
      <w:r w:rsidR="008B5275" w:rsidRPr="00AD25F9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D526C0" w:rsidR="00D20A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4C1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9434C1">
        <w:rPr>
          <w:rFonts w:hAnsi="Times New Roman" w:ascii="Times New Roman"/>
          <w:szCs w:val="24"/>
        </w:rPr>
        <w:t>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1F40E5">
        <w:rPr>
          <w:rFonts w:hAnsi="Times New Roman" w:ascii="Times New Roman"/>
          <w:szCs w:val="24"/>
        </w:rPr>
        <w:t xml:space="preserve"> dužnikov račun u blokadi od 120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194F0E">
        <w:rPr>
          <w:rFonts w:hAnsi="Times New Roman" w:ascii="Times New Roman"/>
          <w:szCs w:val="24"/>
        </w:rPr>
        <w:t>84.824,98</w:t>
      </w:r>
      <w:r w:rsidR="00AD25F9">
        <w:rPr>
          <w:rFonts w:hAnsi="Times New Roman" w:ascii="Times New Roman"/>
          <w:szCs w:val="24"/>
        </w:rPr>
        <w:t xml:space="preserve"> </w:t>
      </w:r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D526C0" w:rsidP="001F634C" w:rsidR="00D526C0">
      <w:pPr>
        <w:jc w:val="both"/>
        <w:rPr>
          <w:rFonts w:hAnsi="Times New Roman" w:ascii="Times New Roman"/>
          <w:szCs w:val="24"/>
        </w:rPr>
      </w:pPr>
    </w:p>
    <w:p w:rsidRDefault="00194F0E" w:rsidP="00194F0E" w:rsidR="00194F0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Na ročištu radi očitovanja o prijedlogu </w:t>
      </w:r>
      <w:r w:rsidR="00D961DE">
        <w:rPr>
          <w:rFonts w:hAnsi="Times New Roman" w:ascii="Times New Roman"/>
          <w:szCs w:val="24"/>
        </w:rPr>
        <w:t>za otvaranje stečajnog postupka</w:t>
      </w:r>
      <w:r>
        <w:rPr>
          <w:rFonts w:hAnsi="Times New Roman" w:ascii="Times New Roman"/>
          <w:szCs w:val="24"/>
        </w:rPr>
        <w:t xml:space="preserve"> zakonski zastupnik dužnika navodi </w:t>
      </w:r>
      <w:r w:rsidR="00D961DE">
        <w:rPr>
          <w:rFonts w:hAnsi="Times New Roman" w:ascii="Times New Roman"/>
          <w:szCs w:val="24"/>
        </w:rPr>
        <w:t>da se ne protivi prijedlogu FINA-e</w:t>
      </w:r>
      <w:r>
        <w:rPr>
          <w:rFonts w:hAnsi="Times New Roman" w:ascii="Times New Roman"/>
          <w:szCs w:val="24"/>
        </w:rPr>
        <w:t xml:space="preserve"> i da  nema  imovine koja bi činila stečajnu masu.</w:t>
      </w:r>
    </w:p>
    <w:p w:rsidRDefault="008B5275" w:rsidP="00337449" w:rsidR="008B5275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15486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Ovaj sud rješenjem od 18</w:t>
      </w:r>
      <w:r w:rsidR="007C4194">
        <w:rPr>
          <w:rFonts w:hAnsi="Times New Roman" w:ascii="Times New Roman"/>
          <w:szCs w:val="24"/>
        </w:rPr>
        <w:t xml:space="preserve">. </w:t>
      </w:r>
      <w:r w:rsidR="00DC4409">
        <w:rPr>
          <w:rFonts w:hAnsi="Times New Roman" w:ascii="Times New Roman"/>
          <w:szCs w:val="24"/>
        </w:rPr>
        <w:t>svibnja</w:t>
      </w:r>
      <w:r w:rsidR="00E665DA">
        <w:rPr>
          <w:rFonts w:hAnsi="Times New Roman" w:ascii="Times New Roman"/>
          <w:szCs w:val="24"/>
        </w:rPr>
        <w:t xml:space="preserve"> 2017</w:t>
      </w:r>
      <w:r w:rsidR="007C4194"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 w:rsidR="00F85A7F"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 w:rsidRPr="00E665DA">
      <w:pPr>
        <w:ind w:firstLine="708"/>
        <w:jc w:val="both"/>
        <w:rPr>
          <w:rFonts w:hAnsi="Times New Roman" w:ascii="Times New Roman"/>
          <w:szCs w:val="24"/>
        </w:rPr>
      </w:pPr>
      <w:r w:rsidRPr="00E665DA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 w:rsidRPr="00E665DA">
        <w:rPr>
          <w:rFonts w:hAnsi="Times New Roman" w:ascii="Times New Roman"/>
          <w:szCs w:val="24"/>
        </w:rPr>
        <w:t>a</w:t>
      </w:r>
      <w:r w:rsidRPr="00E665DA"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D961DE" w:rsidRPr="006E23A0">
        <w:rPr>
          <w:rFonts w:hAnsi="Times New Roman" w:ascii="Times New Roman"/>
          <w:szCs w:val="24"/>
        </w:rPr>
        <w:t>2</w:t>
      </w:r>
      <w:r w:rsidR="002111FF">
        <w:rPr>
          <w:rFonts w:hAnsi="Times New Roman" w:ascii="Times New Roman"/>
          <w:szCs w:val="24"/>
        </w:rPr>
        <w:t>4</w:t>
      </w:r>
      <w:r w:rsidR="001F634C" w:rsidRPr="006E23A0">
        <w:rPr>
          <w:rFonts w:hAnsi="Times New Roman" w:ascii="Times New Roman"/>
          <w:szCs w:val="24"/>
        </w:rPr>
        <w:t xml:space="preserve">. </w:t>
      </w:r>
      <w:r w:rsidR="00D961DE" w:rsidRPr="006E23A0">
        <w:rPr>
          <w:rFonts w:hAnsi="Times New Roman" w:ascii="Times New Roman"/>
          <w:szCs w:val="24"/>
        </w:rPr>
        <w:t>studenog</w:t>
      </w:r>
      <w:r w:rsidR="0092589F" w:rsidRPr="006E23A0">
        <w:rPr>
          <w:rFonts w:hAnsi="Times New Roman" w:ascii="Times New Roman"/>
          <w:szCs w:val="24"/>
        </w:rPr>
        <w:t xml:space="preserve"> </w:t>
      </w:r>
      <w:r w:rsidR="007604D9" w:rsidRPr="006E23A0">
        <w:rPr>
          <w:rFonts w:hAnsi="Times New Roman" w:ascii="Times New Roman"/>
          <w:szCs w:val="24"/>
        </w:rPr>
        <w:t>201</w:t>
      </w:r>
      <w:r w:rsidR="007C4194" w:rsidRPr="006E23A0">
        <w:rPr>
          <w:rFonts w:hAnsi="Times New Roman" w:ascii="Times New Roman"/>
          <w:szCs w:val="24"/>
        </w:rPr>
        <w:t>7</w:t>
      </w:r>
      <w:r w:rsidR="00641162" w:rsidRPr="006E23A0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F269BC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F269BC" w:rsidP="008D02DE" w:rsidR="00F269BC" w:rsidRPr="00F269BC">
      <w:pPr>
        <w:rPr>
          <w:rFonts w:hAnsi="Times New Roman" w:ascii="Times New Roman"/>
        </w:rPr>
      </w:pPr>
      <w:r w:rsidRPr="00F269BC">
        <w:rPr>
          <w:rFonts w:hAnsi="Times New Roman" w:ascii="Times New Roman"/>
        </w:rPr>
        <w:t>Za točnost otpravka-ovlašteni službenik</w:t>
      </w:r>
    </w:p>
    <w:p w:rsidRDefault="00F269BC" w:rsidP="008D02DE" w:rsidR="00F269BC" w:rsidRPr="00F269BC">
      <w:pPr>
        <w:rPr>
          <w:rFonts w:hAnsi="Times New Roman" w:ascii="Times New Roman"/>
        </w:rPr>
      </w:pPr>
      <w:r w:rsidRPr="00F269BC">
        <w:rPr>
          <w:rFonts w:hAnsi="Times New Roman" w:ascii="Times New Roman"/>
        </w:rPr>
        <w:tab/>
        <w:t xml:space="preserve">   Monika Grbac</w:t>
      </w:r>
    </w:p>
    <w:p w:rsidRDefault="00BB1138" w:rsidP="00F269BC" w:rsidR="00BB1138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F269BC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194F0E">
      <w:rPr>
        <w:rFonts w:hAnsi="Times New Roman" w:ascii="Times New Roman"/>
        <w:szCs w:val="24"/>
      </w:rPr>
      <w:t>6672</w:t>
    </w:r>
    <w:r w:rsidR="001F40E5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194F0E">
      <w:rPr>
        <w:rFonts w:hAnsi="Times New Roman" w:ascii="Times New Roman"/>
        <w:szCs w:val="24"/>
      </w:rPr>
      <w:t>6672</w:t>
    </w:r>
    <w:r w:rsidR="001F40E5">
      <w:rPr>
        <w:rFonts w:hAnsi="Times New Roman" w:ascii="Times New Roman"/>
        <w:szCs w:val="24"/>
      </w:rPr>
      <w:t>/16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761A3CB0"/>
    <w:lvl w:tplc="ACB41CFC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94F0E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40E5"/>
    <w:rsid w:val="001F5360"/>
    <w:rsid w:val="001F634C"/>
    <w:rsid w:val="00200509"/>
    <w:rsid w:val="0020310C"/>
    <w:rsid w:val="00203D64"/>
    <w:rsid w:val="00205159"/>
    <w:rsid w:val="002104E9"/>
    <w:rsid w:val="002111FF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449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68FD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F25C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23A0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34F5B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D12D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34C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416A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25F9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4788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CC8"/>
    <w:rsid w:val="00C061AB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165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18FE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0A54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61DE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4409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944"/>
    <w:rsid w:val="00E446E2"/>
    <w:rsid w:val="00E45901"/>
    <w:rsid w:val="00E50150"/>
    <w:rsid w:val="00E54B64"/>
    <w:rsid w:val="00E5638A"/>
    <w:rsid w:val="00E564EB"/>
    <w:rsid w:val="00E63D27"/>
    <w:rsid w:val="00E66430"/>
    <w:rsid w:val="00E665DA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15486"/>
    <w:rsid w:val="00F20C45"/>
    <w:rsid w:val="00F20EC5"/>
    <w:rsid w:val="00F2310C"/>
    <w:rsid w:val="00F2494F"/>
    <w:rsid w:val="00F25534"/>
    <w:rsid w:val="00F269BC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9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9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9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9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9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9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9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9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6672</izvorni_sadrzaj>
    <derivirana_varijabla naziv="DomainObject.Predmet.Broj_1">6672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St-6672/2016</izvorni_sadrzaj>
    <derivirana_varijabla naziv="DomainObject.Predmet.OznakaBroj_1">St-6672/2016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PET LOG 1992 d.o.o. zastupanog po punomoćniku Petar Petravić</izvorni_sadrzaj>
    <derivirana_varijabla naziv="DomainObject.Predmet.ProtustrankaFormated_1">  PET LOG 1992 d.o.o. zastupanog po punomoćniku Petar Petravić</derivirana_varijabla>
  </DomainObject.Predmet.ProtustrankaFormated>
  <DomainObject.Predmet.ProtustrankaFormatedOIB>
    <izvorni_sadrzaj>  PET LOG 1992 d.o.o., OIB 21911569565 zastupanog po punomoćniku Petar Petravić</izvorni_sadrzaj>
    <derivirana_varijabla naziv="DomainObject.Predmet.ProtustrankaFormatedOIB_1">  PET LOG 1992 d.o.o., OIB 21911569565 zastupanog po punomoćniku Petar Petravić</derivirana_varijabla>
  </DomainObject.Predmet.ProtustrankaFormatedOIB>
  <DomainObject.Predmet.ProtustrankaFormatedWithAdress>
    <izvorni_sadrzaj> PET LOG 1992 d.o.o., Samoborska 6, 10431 Strmec zastupanog po punomoćniku Petar Petravić</izvorni_sadrzaj>
    <derivirana_varijabla naziv="DomainObject.Predmet.ProtustrankaFormatedWithAdress_1"> PET LOG 1992 d.o.o., Samoborska 6, 10431 Strmec zastupanog po punomoćniku Petar Petravić</derivirana_varijabla>
  </DomainObject.Predmet.ProtustrankaFormatedWithAdress>
  <DomainObject.Predmet.ProtustrankaFormatedWithAdressOIB>
    <izvorni_sadrzaj> PET LOG 1992 d.o.o., OIB 21911569565, Samoborska 6, 10431 Strmec zastupanog po punomoćniku Petar Petravić</izvorni_sadrzaj>
    <derivirana_varijabla naziv="DomainObject.Predmet.ProtustrankaFormatedWithAdressOIB_1"> PET LOG 1992 d.o.o., OIB 21911569565, Samoborska 6, 10431 Strmec zastupanog po punomoćniku Petar Petravić</derivirana_varijabla>
  </DomainObject.Predmet.ProtustrankaFormatedWithAdressOIB>
  <DomainObject.Predmet.ProtustrankaWithAdress>
    <izvorni_sadrzaj>PET LOG 1992 d.o.o. Samoborska 6, 10431 Strmec</izvorni_sadrzaj>
    <derivirana_varijabla naziv="DomainObject.Predmet.ProtustrankaWithAdress_1">PET LOG 1992 d.o.o. Samoborska 6, 10431 Strmec</derivirana_varijabla>
  </DomainObject.Predmet.ProtustrankaWithAdress>
  <DomainObject.Predmet.ProtustrankaWithAdressOIB>
    <izvorni_sadrzaj>PET LOG 1992 d.o.o., OIB 21911569565, Samoborska 6, 10431 Strmec</izvorni_sadrzaj>
    <derivirana_varijabla naziv="DomainObject.Predmet.ProtustrankaWithAdressOIB_1">PET LOG 1992 d.o.o., OIB 21911569565, Samoborska 6, 10431 Strmec</derivirana_varijabla>
  </DomainObject.Predmet.ProtustrankaWithAdressOIB>
  <DomainObject.Predmet.ProtustrankaNazivFormated>
    <izvorni_sadrzaj>PET LOG 1992 d.o.o.</izvorni_sadrzaj>
    <derivirana_varijabla naziv="DomainObject.Predmet.ProtustrankaNazivFormated_1">PET LOG 1992 d.o.o.</derivirana_varijabla>
  </DomainObject.Predmet.ProtustrankaNazivFormated>
  <DomainObject.Predmet.ProtustrankaNazivFormatedOIB>
    <izvorni_sadrzaj>PET LOG 1992 d.o.o., OIB 21911569565</izvorni_sadrzaj>
    <derivirana_varijabla naziv="DomainObject.Predmet.ProtustrankaNazivFormatedOIB_1">PET LOG 1992 d.o.o., OIB 21911569565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 LOG 1992 d.o.o. zastupanog po punomoćniku Petar Petravić</item>
    </izvorni_sadrzaj>
    <derivirana_varijabla naziv="DomainObject.Predmet.ProtuStrankaListFormated_1">
      <item>PET LOG 1992 d.o.o. zastupanog po punomoćniku Petar Petravić</item>
    </derivirana_varijabla>
  </DomainObject.Predmet.ProtuStrankaListFormated>
  <DomainObject.Predmet.ProtuStrankaListFormatedOIB>
    <izvorni_sadrzaj>
      <item>PET LOG 1992 d.o.o., OIB 21911569565 zastupanog po punomoćniku Petar Petravić</item>
    </izvorni_sadrzaj>
    <derivirana_varijabla naziv="DomainObject.Predmet.ProtuStrankaListFormatedOIB_1">
      <item>PET LOG 1992 d.o.o., OIB 21911569565 zastupanog po punomoćniku Petar Petravić</item>
    </derivirana_varijabla>
  </DomainObject.Predmet.ProtuStrankaListFormatedOIB>
  <DomainObject.Predmet.ProtuStrankaListFormatedWithAdress>
    <izvorni_sadrzaj>
      <item>PET LOG 1992 d.o.o., Samoborska 6, 10431 Strmec zastupanog po punomoćniku Petar Petravić</item>
    </izvorni_sadrzaj>
    <derivirana_varijabla naziv="DomainObject.Predmet.ProtuStrankaListFormatedWithAdress_1">
      <item>PET LOG 1992 d.o.o., Samoborska 6, 10431 Strmec zastupanog po punomoćniku Petar Petravić</item>
    </derivirana_varijabla>
  </DomainObject.Predmet.ProtuStrankaListFormatedWithAdress>
  <DomainObject.Predmet.ProtuStrankaListFormatedWithAdressOIB>
    <izvorni_sadrzaj>
      <item>PET LOG 1992 d.o.o., OIB 21911569565, Samoborska 6, 10431 Strmec zastupanog po punomoćniku Petar Petravić</item>
    </izvorni_sadrzaj>
    <derivirana_varijabla naziv="DomainObject.Predmet.ProtuStrankaListFormatedWithAdressOIB_1">
      <item>PET LOG 1992 d.o.o., OIB 21911569565, Samoborska 6, 10431 Strmec zastupanog po punomoćniku Petar Petravić</item>
    </derivirana_varijabla>
  </DomainObject.Predmet.ProtuStrankaListFormatedWithAdressOIB>
  <DomainObject.Predmet.ProtuStrankaListNazivFormated>
    <izvorni_sadrzaj>
      <item>PET LOG 1992 d.o.o.</item>
    </izvorni_sadrzaj>
    <derivirana_varijabla naziv="DomainObject.Predmet.ProtuStrankaListNazivFormated_1">
      <item>PET LOG 1992 d.o.o.</item>
    </derivirana_varijabla>
  </DomainObject.Predmet.ProtuStrankaListNazivFormated>
  <DomainObject.Predmet.ProtuStrankaListNazivFormatedOIB>
    <izvorni_sadrzaj>
      <item>PET LOG 1992 d.o.o., OIB 21911569565</item>
    </izvorni_sadrzaj>
    <derivirana_varijabla naziv="DomainObject.Predmet.ProtuStrankaListNazivFormatedOIB_1">
      <item>PET LOG 1992 d.o.o., OIB 21911569565</item>
    </derivirana_varijabla>
  </DomainObject.Predmet.ProtuStrankaListNazivFormatedOIB>
  <DomainObject.Predmet.OstaliListFormated>
    <izvorni_sadrzaj>
      <item>Petar Petravić punomoćnik sudionika u postupku PET LOG 1992 d.o.o.</item>
    </izvorni_sadrzaj>
    <derivirana_varijabla naziv="DomainObject.Predmet.OstaliListFormated_1">
      <item>Petar Petravić punomoćnik sudionika u postupku PET LOG 1992 d.o.o.</item>
    </derivirana_varijabla>
  </DomainObject.Predmet.OstaliListFormated>
  <DomainObject.Predmet.OstaliListFormatedOIB>
    <izvorni_sadrzaj>
      <item>Petar Petravić, OIB 56932237044 punomoćnik sudionika u postupku PET LOG 1992 d.o.o.</item>
    </izvorni_sadrzaj>
    <derivirana_varijabla naziv="DomainObject.Predmet.OstaliListFormatedOIB_1">
      <item>Petar Petravić, OIB 56932237044 punomoćnik sudionika u postupku PET LOG 1992 d.o.o.</item>
    </derivirana_varijabla>
  </DomainObject.Predmet.OstaliListFormatedOIB>
  <DomainObject.Predmet.OstaliListFormatedWithAdress>
    <izvorni_sadrzaj>
      <item>Petar Petravić, Samoborska 6, 10434 Strmec punomoćnik sudionika u postupku PET LOG 1992 d.o.o.</item>
    </izvorni_sadrzaj>
    <derivirana_varijabla naziv="DomainObject.Predmet.OstaliListFormatedWithAdress_1">
      <item>Petar Petravić, Samoborska 6, 10434 Strmec punomoćnik sudionika u postupku PET LOG 1992 d.o.o.</item>
    </derivirana_varijabla>
  </DomainObject.Predmet.OstaliListFormatedWithAdress>
  <DomainObject.Predmet.OstaliListFormatedWithAdressOIB>
    <izvorni_sadrzaj>
      <item>Petar Petravić, OIB 56932237044, Samoborska 6, 10434 Strmec punomoćnik sudionika u postupku PET LOG 1992 d.o.o.</item>
    </izvorni_sadrzaj>
    <derivirana_varijabla naziv="DomainObject.Predmet.OstaliListFormatedWithAdressOIB_1">
      <item>Petar Petravić, OIB 56932237044, Samoborska 6, 10434 Strmec punomoćnik sudionika u postupku PET LOG 1992 d.o.o.</item>
    </derivirana_varijabla>
  </DomainObject.Predmet.OstaliListFormatedWithAdressOIB>
  <DomainObject.Predmet.OstaliListNazivFormated>
    <izvorni_sadrzaj>
      <item>Petar Petravić</item>
    </izvorni_sadrzaj>
    <derivirana_varijabla naziv="DomainObject.Predmet.OstaliListNazivFormated_1">
      <item>Petar Petravić</item>
    </derivirana_varijabla>
  </DomainObject.Predmet.OstaliListNazivFormated>
  <DomainObject.Predmet.OstaliListNazivFormatedOIB>
    <izvorni_sadrzaj>
      <item>Petar Petravić, OIB 56932237044</item>
    </izvorni_sadrzaj>
    <derivirana_varijabla naziv="DomainObject.Predmet.OstaliListNazivFormatedOIB_1">
      <item>Petar Petravić, OIB 56932237044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 LOG 1992 d.o.o.</izvorni_sadrzaj>
    <derivirana_varijabla naziv="DomainObject.Predmet.ProtustrankaIDrugi_1">PET LOG 1992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 LOG 1992 d.o.o., OIB 21911569565, Samoborska 6, 10431 Strmec</izvorni_sadrzaj>
    <derivirana_varijabla naziv="DomainObject.Predmet.ProtustrankaIDrugiAdressOIB_1">PET LOG 1992 d.o.o., OIB 21911569565, Samoborska 6,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 LOG 1992 d.o.o.</item>
      <item>Petar Petravić</item>
    </izvorni_sadrzaj>
    <derivirana_varijabla naziv="DomainObject.Predmet.SudioniciListNaziv_1">
      <item>FINA Regionalni centar Zagreb</item>
      <item>PET LOG 1992 d.o.o.</item>
      <item>Petar Petravić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 LOG 1992 d.o.o., OIB 21911569565, Samoborska 6,10431 Strmec</item>
      <item>Petar Petravić, OIB 56932237044, Samoborska 6,10434 Strmec</item>
    </izvorni_sadrzaj>
    <derivirana_varijabla naziv="DomainObject.Predmet.SudioniciListAdressOIB_1">
      <item>FINA Regionalni centar Zagreb, OIB 85821130368, Trg svibanjskih žrtava 1995. 1,10000 Zagreb</item>
      <item>PET LOG 1992 d.o.o., OIB 21911569565, Samoborska 6,10431 Strmec</item>
      <item>Petar Petravić, OIB 56932237044, Samoborska 6,10434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21911569565</item>
      <item>, OIB 56932237044</item>
    </izvorni_sadrzaj>
    <derivirana_varijabla naziv="DomainObject.Predmet.SudioniciListNazivOIB_1">
      <item>, OIB 85821130368</item>
      <item>, OIB 21911569565</item>
      <item>, OIB 56932237044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652CD-7551-47C7-A45B-0511F9E977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3594</properties:Characters>
  <properties:Lines>76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2017-07-01T12:19:00Z</dcterms:created>
  <dc:creator>rsticn</dc:creator>
  <cp:lastModifiedBy>Monika Grbac</cp:lastModifiedBy>
  <cp:lastPrinted>2017-11-24T13:52:00Z</cp:lastPrinted>
  <dcterms:modified xmlns:xsi="http://www.w3.org/2001/XMLSchema-instance" xsi:type="dcterms:W3CDTF">2017-11-24T13:52:00Z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