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529f" w14:paraId="b70529f" w:rsidRDefault="001A12BA" w:rsidR="001A12BA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A12BA" w:rsidP="001F746E" w:rsidR="001A12BA">
            <w:pPr>
              <w:spacing w:before="60"/>
              <w:jc w:val="center"/>
            </w:pP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F479BB" w:rsidP="00F479BB" w:rsidR="00213CC5" w:rsidRPr="00F479BB">
      <w:pPr>
        <w:pStyle w:val="Zaglavlje"/>
        <w:jc w:val="right"/>
      </w:pPr>
      <w:r w:rsidRPr="00A67ED0">
        <w:t>Poslovni broj: 4.St-</w:t>
      </w:r>
      <w:r w:rsidR="0091571C">
        <w:t>847</w:t>
      </w:r>
      <w:r>
        <w:t>/2017-</w:t>
      </w:r>
      <w:r w:rsidR="001A12BA">
        <w:t>5</w:t>
      </w: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91571C" w:rsidRPr="0091571C">
        <w:t>Udruga studenata Split 3 Domaćin</w:t>
      </w:r>
      <w:r w:rsidR="0091571C">
        <w:t xml:space="preserve">, Ruđera Boškovića 30, Split, OIB: </w:t>
      </w:r>
      <w:r w:rsidR="0091571C" w:rsidRPr="0091571C">
        <w:t>83569894870</w:t>
      </w:r>
      <w:r w:rsidR="001A12BA">
        <w:t>, 12. listopada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91571C" w:rsidRPr="0091571C">
        <w:t>Udruga studenata Split 3 Domaćin</w:t>
      </w:r>
      <w:r w:rsidR="0091571C">
        <w:t xml:space="preserve">, Ruđera Boškovića 30, Split, OIB: </w:t>
      </w:r>
      <w:r w:rsidR="0091571C" w:rsidRPr="0091571C">
        <w:t>83569894870</w:t>
      </w:r>
      <w:r>
        <w:t>.</w:t>
      </w:r>
    </w:p>
    <w:p w:rsidRDefault="00213CC5" w:rsidP="0021167A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1A12BA">
        <w:t>16. studenog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1A12BA">
        <w:rPr>
          <w:rFonts w:cstheme="minorBidi" w:eastAsiaTheme="minorHAnsi"/>
          <w:szCs w:val="22"/>
          <w:lang w:eastAsia="en-US"/>
        </w:rPr>
        <w:t>09:15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</w:t>
      </w:r>
      <w:r w:rsidR="0091571C">
        <w:t>predsjednik Udruge Krešimir Mrđen, Zupina 22, Split, OIB: 44178616585</w:t>
      </w:r>
      <w:r>
        <w:t xml:space="preserve">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 xml:space="preserve">. Nalaže se </w:t>
      </w:r>
      <w:r w:rsidR="001A12BA" w:rsidRPr="001A12BA">
        <w:rPr>
          <w:rFonts w:cstheme="minorBidi" w:eastAsiaTheme="minorHAnsi"/>
          <w:szCs w:val="22"/>
          <w:lang w:eastAsia="en-US"/>
        </w:rPr>
        <w:t>predsjedniku udruge</w:t>
      </w:r>
      <w:r w:rsidRPr="001A12BA">
        <w:rPr>
          <w:rFonts w:cstheme="minorBidi" w:eastAsiaTheme="minorHAnsi"/>
          <w:szCs w:val="22"/>
          <w:lang w:eastAsia="en-US"/>
        </w:rPr>
        <w:t xml:space="preserve"> </w:t>
      </w:r>
      <w:r w:rsidR="0091571C" w:rsidRPr="001A12BA">
        <w:t xml:space="preserve">Krešimiru </w:t>
      </w:r>
      <w:r w:rsidR="0091571C">
        <w:t>Mrđenu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3CC5" w:rsidR="00213CC5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3CC5" w:rsidP="00213CC5" w:rsidR="00213CC5" w:rsidRPr="00D77E52">
      <w:pPr>
        <w:spacing w:after="180" w:before="300"/>
        <w:jc w:val="center"/>
      </w:pPr>
      <w:r w:rsidRPr="009F1B4F">
        <w:t>Obrazloženje</w:t>
      </w:r>
    </w:p>
    <w:p w:rsidRDefault="00213CC5" w:rsidP="00213CC5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91571C">
        <w:rPr>
          <w:rFonts w:cstheme="minorBidi" w:eastAsiaTheme="minorHAnsi"/>
          <w:lang w:eastAsia="en-US"/>
        </w:rPr>
        <w:t>29. kolovoza</w:t>
      </w:r>
      <w:r>
        <w:rPr>
          <w:rFonts w:cstheme="minorBidi" w:eastAsiaTheme="minorHAnsi"/>
          <w:lang w:eastAsia="en-US"/>
        </w:rPr>
        <w:t xml:space="preserve"> </w:t>
      </w:r>
      <w:r w:rsidR="00FB0F23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91571C" w:rsidRPr="0091571C">
        <w:t>Udruga studenata Split 3 Domaćin</w:t>
      </w:r>
      <w:r w:rsidR="0091571C">
        <w:t xml:space="preserve">, Ruđera Boškovića 30, Split, OIB: </w:t>
      </w:r>
      <w:r w:rsidR="0091571C" w:rsidRPr="0091571C">
        <w:t>83569894870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91571C">
        <w:rPr>
          <w:rFonts w:cstheme="minorBidi" w:eastAsiaTheme="minorHAnsi"/>
          <w:lang w:eastAsia="en-US"/>
        </w:rPr>
        <w:t>jednog zaposlenog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91571C">
        <w:rPr>
          <w:rFonts w:cstheme="minorBidi" w:eastAsiaTheme="minorHAnsi"/>
          <w:lang w:eastAsia="en-US"/>
        </w:rPr>
        <w:t>25. kolovoza</w:t>
      </w:r>
      <w:r w:rsidR="00FB0F23">
        <w:rPr>
          <w:rFonts w:cstheme="minorBidi" w:eastAsiaTheme="minorHAnsi"/>
          <w:lang w:eastAsia="en-US"/>
        </w:rPr>
        <w:t xml:space="preserve"> 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91571C">
        <w:rPr>
          <w:rFonts w:cstheme="minorBidi" w:eastAsiaTheme="minorHAnsi"/>
          <w:lang w:eastAsia="en-US"/>
        </w:rPr>
        <w:t>9.866,00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="001A12BA">
        <w:t xml:space="preserve">SZ </w:t>
      </w:r>
      <w:r w:rsidRPr="00564E07"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91571C">
        <w:t>jednog zaposlenog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1A12BA" w:rsidP="00213CC5" w:rsidR="00213CC5" w:rsidRPr="00564E07">
      <w:pPr>
        <w:spacing w:before="240"/>
        <w:jc w:val="center"/>
      </w:pPr>
      <w:r>
        <w:t xml:space="preserve">U Splitu, 12. listopada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437400">
        <w:t>,v.r.</w:t>
      </w:r>
    </w:p>
    <w:p w:rsidRDefault="00437400" w:rsidP="0071700F" w:rsidR="004374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37400" w:rsidP="00437400" w:rsidR="00437400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37400" w:rsidP="00213CC5" w:rsidR="00437400" w:rsidRPr="00564E07">
      <w:pPr>
        <w:ind w:left="6372"/>
        <w:jc w:val="center"/>
      </w:pP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213CC5" w:rsidP="00213CC5" w:rsidR="00213CC5" w:rsidRPr="00564E07">
      <w:pPr>
        <w:ind w:firstLine="708"/>
        <w:jc w:val="both"/>
      </w:pP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37400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437400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91571C">
      <w:t>847</w:t>
    </w:r>
    <w:r>
      <w:t>/</w:t>
    </w:r>
    <w:r w:rsidR="00F479BB">
      <w:t>2017</w:t>
    </w:r>
    <w:r w:rsidR="001A12BA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1A12BA"/>
    <w:rsid w:val="0021167A"/>
    <w:rsid w:val="00213CC5"/>
    <w:rsid w:val="0024181F"/>
    <w:rsid w:val="002C285B"/>
    <w:rsid w:val="00304B74"/>
    <w:rsid w:val="003C2F22"/>
    <w:rsid w:val="00417EA6"/>
    <w:rsid w:val="00437400"/>
    <w:rsid w:val="005D39A1"/>
    <w:rsid w:val="006A5EEE"/>
    <w:rsid w:val="0071519E"/>
    <w:rsid w:val="0072126A"/>
    <w:rsid w:val="007F7A84"/>
    <w:rsid w:val="00814EDB"/>
    <w:rsid w:val="00815142"/>
    <w:rsid w:val="00853B3E"/>
    <w:rsid w:val="0091571C"/>
    <w:rsid w:val="00953947"/>
    <w:rsid w:val="00981D37"/>
    <w:rsid w:val="009F65F3"/>
    <w:rsid w:val="009F7D6F"/>
    <w:rsid w:val="00A51DE9"/>
    <w:rsid w:val="00B7506F"/>
    <w:rsid w:val="00D778AF"/>
    <w:rsid w:val="00D8632A"/>
    <w:rsid w:val="00DD0D50"/>
    <w:rsid w:val="00EB6A52"/>
    <w:rsid w:val="00F2599E"/>
    <w:rsid w:val="00F479BB"/>
    <w:rsid w:val="00F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4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4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4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4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3740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4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4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4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4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3740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St-847/2017</izvorni_sadrzaj>
    <derivirana_varijabla naziv="DomainObject.Predmet.OznakaBroj_1">St-847/2017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Udruga studenata Split 3 Domaćin</izvorni_sadrzaj>
    <derivirana_varijabla naziv="DomainObject.Predmet.ProtustrankaFormated_1">  Udruga studenata Split 3 Domaćin</derivirana_varijabla>
  </DomainObject.Predmet.ProtustrankaFormated>
  <DomainObject.Predmet.ProtustrankaFormatedOIB>
    <izvorni_sadrzaj>  Udruga studenata Split 3 Domaćin, OIB 83569894870</izvorni_sadrzaj>
    <derivirana_varijabla naziv="DomainObject.Predmet.ProtustrankaFormatedOIB_1">  Udruga studenata Split 3 Domaćin, OIB 83569894870</derivirana_varijabla>
  </DomainObject.Predmet.ProtustrankaFormatedOIB>
  <DomainObject.Predmet.ProtustrankaFormatedWithAdress>
    <izvorni_sadrzaj> Udruga studenata Split 3 Domaćin, Ruđera Boškovića 30, 21000 Split</izvorni_sadrzaj>
    <derivirana_varijabla naziv="DomainObject.Predmet.ProtustrankaFormatedWithAdress_1"> Udruga studenata Split 3 Domaćin, Ruđera Boškovića 30, 21000 Split</derivirana_varijabla>
  </DomainObject.Predmet.ProtustrankaFormatedWithAdress>
  <DomainObject.Predmet.ProtustrankaFormatedWithAdressOIB>
    <izvorni_sadrzaj> Udruga studenata Split 3 Domaćin, OIB 83569894870, Ruđera Boškovića 30, 21000 Split</izvorni_sadrzaj>
    <derivirana_varijabla naziv="DomainObject.Predmet.ProtustrankaFormatedWithAdressOIB_1"> Udruga studenata Split 3 Domaćin, OIB 83569894870, Ruđera Boškovića 30, 21000 Split</derivirana_varijabla>
  </DomainObject.Predmet.ProtustrankaFormatedWithAdressOIB>
  <DomainObject.Predmet.ProtustrankaWithAdress>
    <izvorni_sadrzaj>Udruga studenata Split 3 Domaćin Ruđera Boškovića 30, 21000 Split</izvorni_sadrzaj>
    <derivirana_varijabla naziv="DomainObject.Predmet.ProtustrankaWithAdress_1">Udruga studenata Split 3 Domaćin Ruđera Boškovića 30, 21000 Split</derivirana_varijabla>
  </DomainObject.Predmet.ProtustrankaWithAdress>
  <DomainObject.Predmet.ProtustrankaWithAdressOIB>
    <izvorni_sadrzaj>Udruga studenata Split 3 Domaćin, OIB 83569894870, Ruđera Boškovića 30, 21000 Split</izvorni_sadrzaj>
    <derivirana_varijabla naziv="DomainObject.Predmet.ProtustrankaWithAdressOIB_1">Udruga studenata Split 3 Domaćin, OIB 83569894870, Ruđera Boškovića 30, 21000 Split</derivirana_varijabla>
  </DomainObject.Predmet.ProtustrankaWithAdressOIB>
  <DomainObject.Predmet.ProtustrankaNazivFormated>
    <izvorni_sadrzaj>Udruga studenata Split 3 Domaćin</izvorni_sadrzaj>
    <derivirana_varijabla naziv="DomainObject.Predmet.ProtustrankaNazivFormated_1">Udruga studenata Split 3 Domaćin</derivirana_varijabla>
  </DomainObject.Predmet.ProtustrankaNazivFormated>
  <DomainObject.Predmet.ProtustrankaNazivFormatedOIB>
    <izvorni_sadrzaj>Udruga studenata Split 3 Domaćin, OIB 83569894870</izvorni_sadrzaj>
    <derivirana_varijabla naziv="DomainObject.Predmet.ProtustrankaNazivFormatedOIB_1">Udruga studenata Split 3 Domaćin, OIB 83569894870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9866.00</izvorni_sadrzaj>
    <derivirana_varijabla naziv="DomainObject.Predmet.TrenutnaVrijednost_1">9866.00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studenata Split 3 Domaćin</item>
    </izvorni_sadrzaj>
    <derivirana_varijabla naziv="DomainObject.Predmet.ProtuStrankaListFormated_1">
      <item>Udruga studenata Split 3 Domaćin</item>
    </derivirana_varijabla>
  </DomainObject.Predmet.ProtuStrankaListFormated>
  <DomainObject.Predmet.ProtuStrankaListFormatedOIB>
    <izvorni_sadrzaj>
      <item>Udruga studenata Split 3 Domaćin, OIB 83569894870</item>
    </izvorni_sadrzaj>
    <derivirana_varijabla naziv="DomainObject.Predmet.ProtuStrankaListFormatedOIB_1">
      <item>Udruga studenata Split 3 Domaćin, OIB 83569894870</item>
    </derivirana_varijabla>
  </DomainObject.Predmet.ProtuStrankaListFormatedOIB>
  <DomainObject.Predmet.ProtuStrankaListFormatedWithAdress>
    <izvorni_sadrzaj>
      <item>Udruga studenata Split 3 Domaćin, Ruđera Boškovića 30, 21000 Split</item>
    </izvorni_sadrzaj>
    <derivirana_varijabla naziv="DomainObject.Predmet.ProtuStrankaListFormatedWithAdress_1">
      <item>Udruga studenata Split 3 Domaćin, Ruđera Boškovića 30, 21000 Split</item>
    </derivirana_varijabla>
  </DomainObject.Predmet.ProtuStrankaListFormatedWithAdress>
  <DomainObject.Predmet.ProtuStrankaListFormatedWithAdressOIB>
    <izvorni_sadrzaj>
      <item>Udruga studenata Split 3 Domaćin, OIB 83569894870, Ruđera Boškovića 30, 21000 Split</item>
    </izvorni_sadrzaj>
    <derivirana_varijabla naziv="DomainObject.Predmet.ProtuStrankaListFormatedWithAdressOIB_1">
      <item>Udruga studenata Split 3 Domaćin, OIB 83569894870, Ruđera Boškovića 30, 21000 Split</item>
    </derivirana_varijabla>
  </DomainObject.Predmet.ProtuStrankaListFormatedWithAdressOIB>
  <DomainObject.Predmet.ProtuStrankaListNazivFormated>
    <izvorni_sadrzaj>
      <item>Udruga studenata Split 3 Domaćin</item>
    </izvorni_sadrzaj>
    <derivirana_varijabla naziv="DomainObject.Predmet.ProtuStrankaListNazivFormated_1">
      <item>Udruga studenata Split 3 Domaćin</item>
    </derivirana_varijabla>
  </DomainObject.Predmet.ProtuStrankaListNazivFormated>
  <DomainObject.Predmet.ProtuStrankaListNazivFormatedOIB>
    <izvorni_sadrzaj>
      <item>Udruga studenata Split 3 Domaćin, OIB 83569894870</item>
    </izvorni_sadrzaj>
    <derivirana_varijabla naziv="DomainObject.Predmet.ProtuStrankaListNazivFormatedOIB_1">
      <item>Udruga studenata Split 3 Domaćin, OIB 83569894870</item>
    </derivirana_varijabla>
  </DomainObject.Predmet.ProtuStrankaListNazivFormatedOIB>
  <DomainObject.Predmet.OstaliListFormated>
    <izvorni_sadrzaj>
      <item>Krešimir Mrđen</item>
    </izvorni_sadrzaj>
    <derivirana_varijabla naziv="DomainObject.Predmet.OstaliListFormated_1">
      <item>Krešimir Mrđen</item>
    </derivirana_varijabla>
  </DomainObject.Predmet.OstaliListFormated>
  <DomainObject.Predmet.OstaliListFormatedOIB>
    <izvorni_sadrzaj>
      <item>Krešimir Mrđen, OIB 44178616585</item>
    </izvorni_sadrzaj>
    <derivirana_varijabla naziv="DomainObject.Predmet.OstaliListFormatedOIB_1">
      <item>Krešimir Mrđen, OIB 44178616585</item>
    </derivirana_varijabla>
  </DomainObject.Predmet.OstaliListFormatedOIB>
  <DomainObject.Predmet.OstaliListFormatedWithAdress>
    <izvorni_sadrzaj>
      <item>Krešimir Mrđen, Zupina 22, 21000 Split</item>
    </izvorni_sadrzaj>
    <derivirana_varijabla naziv="DomainObject.Predmet.OstaliListFormatedWithAdress_1">
      <item>Krešimir Mrđen, Zupina 22, 21000 Split</item>
    </derivirana_varijabla>
  </DomainObject.Predmet.OstaliListFormatedWithAdress>
  <DomainObject.Predmet.OstaliListFormatedWithAdressOIB>
    <izvorni_sadrzaj>
      <item>Krešimir Mrđen, OIB 44178616585, Zupina 22, 21000 Split</item>
    </izvorni_sadrzaj>
    <derivirana_varijabla naziv="DomainObject.Predmet.OstaliListFormatedWithAdressOIB_1">
      <item>Krešimir Mrđen, OIB 44178616585, Zupina 22, 21000 Split</item>
    </derivirana_varijabla>
  </DomainObject.Predmet.OstaliListFormatedWithAdressOIB>
  <DomainObject.Predmet.OstaliListNazivFormated>
    <izvorni_sadrzaj>
      <item>Krešimir Mrđen</item>
    </izvorni_sadrzaj>
    <derivirana_varijabla naziv="DomainObject.Predmet.OstaliListNazivFormated_1">
      <item>Krešimir Mrđen</item>
    </derivirana_varijabla>
  </DomainObject.Predmet.OstaliListNazivFormated>
  <DomainObject.Predmet.OstaliListNazivFormatedOIB>
    <izvorni_sadrzaj>
      <item>Krešimir Mrđen, OIB 44178616585</item>
    </izvorni_sadrzaj>
    <derivirana_varijabla naziv="DomainObject.Predmet.OstaliListNazivFormatedOIB_1">
      <item>Krešimir Mrđen, OIB 44178616585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studenata Split 3 Domaćin</izvorni_sadrzaj>
    <derivirana_varijabla naziv="DomainObject.Predmet.ProtustrankaIDrugi_1">Udruga studenata Split 3 Domaćin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studenata Split 3 Domaćin, OIB 83569894870, Ruđera Boškovića 30, 21000 Split</izvorni_sadrzaj>
    <derivirana_varijabla naziv="DomainObject.Predmet.ProtustrankaIDrugiAdressOIB_1">Udruga studenata Split 3 Domaćin, OIB 83569894870,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studenata Split 3 Domaćin</item>
      <item>FINANCIJSKA AGENCIJA, RC SPLIT</item>
      <item>Krešimir Mrđen</item>
    </izvorni_sadrzaj>
    <derivirana_varijabla naziv="DomainObject.Predmet.SudioniciListNaziv_1">
      <item>Udruga studenata Split 3 Domaćin</item>
      <item>FINANCIJSKA AGENCIJA, RC SPLIT</item>
      <item>Krešimir Mrđen</item>
    </derivirana_varijabla>
  </DomainObject.Predmet.SudioniciListNaziv>
  <DomainObject.Predmet.SudioniciListAdressOIB>
    <izvorni_sadrzaj>
      <item>Udruga studenata Split 3 Domaćin, OIB 83569894870, Ruđera Boškovića 30,21000 Split</item>
      <item>FINANCIJSKA AGENCIJA, RC SPLIT, OIB 85821130368, Mažuranićevo šetalište 24 b,21000 Split</item>
      <item>Krešimir Mrđen, OIB 44178616585, Zupina 22,21000 Split</item>
    </izvorni_sadrzaj>
    <derivirana_varijabla naziv="DomainObject.Predmet.SudioniciListAdressOIB_1">
      <item>Udruga studenata Split 3 Domaćin, OIB 83569894870, Ruđera Boškovića 30,21000 Split</item>
      <item>FINANCIJSKA AGENCIJA, RC SPLIT, OIB 85821130368, Mažuranićevo šetalište 24 b,21000 Split</item>
      <item>Krešimir Mrđen, OIB 44178616585, Zupina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83569894870</item>
      <item>, OIB 85821130368</item>
      <item>, OIB 44178616585</item>
    </izvorni_sadrzaj>
    <derivirana_varijabla naziv="DomainObject.Predmet.SudioniciListNazivOIB_1">
      <item>, OIB 83569894870</item>
      <item>, OIB 85821130368</item>
      <item>, OIB 44178616585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828</properties:Words>
  <properties:Characters>4589</properties:Characters>
  <properties:Lines>96</properties:Lines>
  <properties:Paragraphs>40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2018-10-12T08:48:00Z</cp:lastPrinted>
  <dcterms:modified xmlns:xsi="http://www.w3.org/2001/XMLSchema-instance" xsi:type="dcterms:W3CDTF">2018-10-12T08:48:00Z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