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ee49" w14:paraId="4edee49" w:rsidRDefault="00535112" w:rsidP="00EB68B4" w:rsidR="00311E8F" w:rsidRPr="003B302C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3B302C">
        <w:rPr>
          <w:b/>
        </w:rPr>
        <w:t>Posl</w:t>
      </w:r>
      <w:proofErr w:type="spellEnd"/>
      <w:r w:rsidRPr="003B302C">
        <w:rPr>
          <w:b/>
        </w:rPr>
        <w:t>.</w:t>
      </w:r>
      <w:r w:rsidR="00EB68B4" w:rsidRPr="003B302C">
        <w:rPr>
          <w:b/>
        </w:rPr>
        <w:t xml:space="preserve"> </w:t>
      </w:r>
      <w:r w:rsidRPr="003B302C">
        <w:rPr>
          <w:b/>
        </w:rPr>
        <w:t>br</w:t>
      </w:r>
      <w:r w:rsidR="00D222D7" w:rsidRPr="003B302C">
        <w:rPr>
          <w:b/>
        </w:rPr>
        <w:t>.</w:t>
      </w:r>
      <w:r w:rsidR="004B3DA1" w:rsidRPr="003B302C">
        <w:rPr>
          <w:b/>
        </w:rPr>
        <w:t>7.</w:t>
      </w:r>
      <w:r w:rsidR="00DA65CA">
        <w:rPr>
          <w:b/>
        </w:rPr>
        <w:t>St</w:t>
      </w:r>
      <w:r w:rsidR="0092323D">
        <w:rPr>
          <w:b/>
        </w:rPr>
        <w:t>-</w:t>
      </w:r>
      <w:r w:rsidR="00C109BB">
        <w:rPr>
          <w:b/>
        </w:rPr>
        <w:t>1047/16</w:t>
      </w:r>
    </w:p>
    <w:p w:rsidRDefault="0058692D" w:rsidR="0058692D" w:rsidRPr="003B302C">
      <w:pPr>
        <w:rPr>
          <w:b/>
        </w:rPr>
      </w:pPr>
    </w:p>
    <w:p w:rsidRDefault="0003125E" w:rsidR="00EB68B4" w:rsidRPr="003B302C">
      <w:pPr>
        <w:ind w:firstLine="708" w:left="708"/>
        <w:rPr>
          <w:color w:val="000000"/>
        </w:rPr>
      </w:pPr>
      <w:r w:rsidRPr="003B302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8B4" w:rsidR="00EB68B4" w:rsidRPr="003B302C">
      <w:pPr>
        <w:ind w:firstLine="708" w:left="708"/>
        <w:rPr>
          <w:color w:val="000000"/>
        </w:rPr>
      </w:pPr>
    </w:p>
    <w:p w:rsidRDefault="00EB68B4" w:rsidR="00EB68B4" w:rsidRPr="003B302C">
      <w:pPr>
        <w:rPr>
          <w:b/>
        </w:rPr>
      </w:pPr>
      <w:r w:rsidRPr="003B302C">
        <w:rPr>
          <w:color w:val="000000"/>
        </w:rPr>
        <w:t xml:space="preserve">        </w:t>
      </w:r>
      <w:r w:rsidRPr="003B302C">
        <w:rPr>
          <w:b/>
        </w:rPr>
        <w:t>REPUBLIKA HRVATSKA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 xml:space="preserve">     TRGOVAČKI SUD U SPLITU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>STALNA SLUŽBA U DUBROVNIKU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 xml:space="preserve">    Dr. Ante Starčevića 23, Dubrovnik</w:t>
      </w:r>
    </w:p>
    <w:p w:rsidRDefault="004630B2" w:rsidP="00511EF3" w:rsidR="004630B2" w:rsidRPr="003B302C"/>
    <w:p w:rsidRDefault="00027D8D" w:rsidP="00511EF3" w:rsidR="00027D8D" w:rsidRPr="003B302C"/>
    <w:p w:rsidRDefault="00027D8D" w:rsidP="00511EF3" w:rsidR="00027D8D" w:rsidRPr="003B302C"/>
    <w:p w:rsidRDefault="009E0F77" w:rsidP="00511EF3" w:rsidR="009E0F77" w:rsidRPr="003B302C"/>
    <w:p w:rsidRDefault="00584AD8" w:rsidP="00511EF3" w:rsidR="00584AD8" w:rsidRPr="003B302C"/>
    <w:p w:rsidRDefault="00DA65CA" w:rsidP="000B53D0" w:rsidR="000B53D0" w:rsidRPr="003B302C">
      <w:pPr>
        <w:jc w:val="center"/>
        <w:rPr>
          <w:b/>
        </w:rPr>
      </w:pPr>
      <w:r>
        <w:rPr>
          <w:b/>
        </w:rPr>
        <w:t>Z A K LJ U Č A K</w:t>
      </w:r>
    </w:p>
    <w:p w:rsidRDefault="000B53D0" w:rsidP="000B53D0" w:rsidR="000B53D0" w:rsidRPr="003B302C">
      <w:pPr>
        <w:jc w:val="both"/>
      </w:pPr>
    </w:p>
    <w:p w:rsidRDefault="00A75951" w:rsidP="00A75951" w:rsidR="00A75951" w:rsidRPr="003B302C">
      <w:pPr>
        <w:jc w:val="both"/>
      </w:pPr>
    </w:p>
    <w:p w:rsidRDefault="00DA65CA" w:rsidP="00DA65CA" w:rsidR="00DA65CA" w:rsidRPr="00251BA4">
      <w:pPr>
        <w:ind w:firstLine="708"/>
        <w:jc w:val="both"/>
      </w:pPr>
      <w:r w:rsidRPr="003A2E75">
        <w:t xml:space="preserve">Trgovački sud u Splitu, Stalna služba u Dubrovniku, u ime Republike Hrvatske, po sucu tog suda Diani Butigan Granić, kao stečajnom sucu, u postupku nad dužnikom </w:t>
      </w:r>
      <w:r w:rsidR="00C109BB">
        <w:t>PARABOLA d.o.o</w:t>
      </w:r>
      <w:r w:rsidRPr="00251BA4">
        <w:t xml:space="preserve">, </w:t>
      </w:r>
      <w:r w:rsidR="00C109BB">
        <w:t>Split</w:t>
      </w:r>
      <w:r w:rsidRPr="00251BA4">
        <w:t xml:space="preserve">, </w:t>
      </w:r>
      <w:proofErr w:type="spellStart"/>
      <w:r w:rsidR="00C109BB">
        <w:t>Pujanke</w:t>
      </w:r>
      <w:proofErr w:type="spellEnd"/>
      <w:r w:rsidR="00C109BB">
        <w:t xml:space="preserve"> 24/4</w:t>
      </w:r>
      <w:r>
        <w:t xml:space="preserve">, OIB: </w:t>
      </w:r>
      <w:r w:rsidR="00C109BB" w:rsidRPr="00C109BB">
        <w:t>36143368538</w:t>
      </w:r>
      <w:r w:rsidRPr="00251BA4">
        <w:t xml:space="preserve">, dana </w:t>
      </w:r>
      <w:r w:rsidR="00C109BB">
        <w:t>20</w:t>
      </w:r>
      <w:r>
        <w:t xml:space="preserve">. </w:t>
      </w:r>
      <w:r w:rsidR="00C109BB">
        <w:t>rujna</w:t>
      </w:r>
      <w:r>
        <w:t xml:space="preserve"> 2018</w:t>
      </w:r>
      <w:r w:rsidRPr="00251BA4">
        <w:t>.g.</w:t>
      </w:r>
    </w:p>
    <w:p w:rsidRDefault="000B53D0" w:rsidP="000B53D0" w:rsidR="000B53D0" w:rsidRPr="003B302C">
      <w:pPr>
        <w:jc w:val="both"/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8C61B4" w:rsidR="00304319" w:rsidRPr="003B302C">
      <w:pPr>
        <w:ind w:firstLine="708"/>
        <w:jc w:val="both"/>
      </w:pPr>
      <w:r w:rsidRPr="003B302C">
        <w:t>R</w:t>
      </w:r>
      <w:r w:rsidR="002A1850" w:rsidRPr="003B302C">
        <w:t xml:space="preserve">očište određeno za dan </w:t>
      </w:r>
      <w:r w:rsidR="00C109BB">
        <w:t>9</w:t>
      </w:r>
      <w:r w:rsidR="0092323D">
        <w:t xml:space="preserve">. </w:t>
      </w:r>
      <w:r w:rsidR="00C109BB">
        <w:t>studenog</w:t>
      </w:r>
      <w:r w:rsidR="00DA65CA">
        <w:t xml:space="preserve"> 2018.g. u </w:t>
      </w:r>
      <w:r w:rsidR="00C109BB">
        <w:t>13</w:t>
      </w:r>
      <w:r w:rsidR="00DA65CA">
        <w:t>,</w:t>
      </w:r>
      <w:r w:rsidR="00C109BB">
        <w:t>15</w:t>
      </w:r>
      <w:r w:rsidR="0092323D">
        <w:t xml:space="preserve"> sati </w:t>
      </w:r>
      <w:r w:rsidR="00C34BF8" w:rsidRPr="003B302C">
        <w:t>neće se održati</w:t>
      </w:r>
      <w:r w:rsidR="00304319" w:rsidRPr="003B302C">
        <w:t>.</w:t>
      </w:r>
    </w:p>
    <w:p w:rsidRDefault="008C61B4" w:rsidP="0058692D" w:rsidR="008C61B4" w:rsidRPr="003B302C"/>
    <w:p w:rsidRDefault="00304319" w:rsidP="0058692D" w:rsidR="00304319" w:rsidRPr="003B302C"/>
    <w:p w:rsidRDefault="00304319" w:rsidP="0058692D" w:rsidR="00304319" w:rsidRPr="003B302C">
      <w:pPr>
        <w:rPr>
          <w:u w:val="single"/>
        </w:rPr>
      </w:pPr>
    </w:p>
    <w:p w:rsidRDefault="008C61B4" w:rsidP="008C61B4" w:rsidR="008C61B4" w:rsidRPr="003B302C">
      <w:pPr>
        <w:jc w:val="center"/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Dubrovniku, </w:t>
      </w:r>
      <w:r w:rsidR="00BB7EE5" w:rsidRPr="003B302C">
        <w:rPr>
          <w:b/>
        </w:rPr>
        <w:t xml:space="preserve"> </w:t>
      </w:r>
      <w:r w:rsidR="00C109BB">
        <w:rPr>
          <w:b/>
        </w:rPr>
        <w:t>20</w:t>
      </w:r>
      <w:r w:rsidR="0092323D">
        <w:rPr>
          <w:b/>
        </w:rPr>
        <w:t xml:space="preserve">. </w:t>
      </w:r>
      <w:r w:rsidR="00C109BB">
        <w:rPr>
          <w:b/>
        </w:rPr>
        <w:t>rujna</w:t>
      </w:r>
      <w:r w:rsidR="00304319" w:rsidRPr="003B302C">
        <w:rPr>
          <w:b/>
        </w:rPr>
        <w:t xml:space="preserve"> </w:t>
      </w:r>
      <w:r w:rsidR="00274348" w:rsidRPr="003B302C">
        <w:rPr>
          <w:b/>
        </w:rPr>
        <w:t xml:space="preserve"> </w:t>
      </w:r>
      <w:r w:rsidR="00C34BF8" w:rsidRPr="003B302C">
        <w:rPr>
          <w:b/>
        </w:rPr>
        <w:t>201</w:t>
      </w:r>
      <w:r w:rsidR="00DA65CA">
        <w:rPr>
          <w:b/>
        </w:rPr>
        <w:t>8</w:t>
      </w:r>
      <w:r w:rsidR="00CB73AF" w:rsidRPr="003B302C">
        <w:rPr>
          <w:b/>
        </w:rPr>
        <w:t>.</w:t>
      </w:r>
      <w:r w:rsidR="0044174A" w:rsidRPr="003B302C">
        <w:rPr>
          <w:b/>
        </w:rPr>
        <w:t xml:space="preserve"> godine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DA65CA" w:rsidP="00DA65CA" w:rsidR="00DA65CA" w:rsidRPr="003A2E75">
      <w:pPr>
        <w:jc w:val="both"/>
      </w:pPr>
      <w:r w:rsidRPr="003A2E75">
        <w:t xml:space="preserve">- predlagatelju – e-oglasna </w:t>
      </w:r>
    </w:p>
    <w:p w:rsidRDefault="00DA65CA" w:rsidP="00DA65CA" w:rsidR="00DA65CA" w:rsidRPr="003A2E75">
      <w:pPr>
        <w:jc w:val="both"/>
      </w:pPr>
      <w:r w:rsidRPr="003A2E75">
        <w:t>- dužniku</w:t>
      </w:r>
    </w:p>
    <w:p w:rsidRDefault="00DA65CA" w:rsidP="00DA65CA" w:rsidR="00DA65CA" w:rsidRPr="003A2E75">
      <w:pPr>
        <w:jc w:val="both"/>
      </w:pPr>
      <w:r w:rsidRPr="003A2E75">
        <w:t xml:space="preserve">- e-oglasna ploča suda </w:t>
      </w:r>
    </w:p>
    <w:p w:rsidRDefault="00A64A7D" w:rsidP="00DA65CA" w:rsidR="00A64A7D" w:rsidRPr="003B302C">
      <w:pPr>
        <w:pStyle w:val="Odlomakpopisa"/>
        <w:jc w:val="both"/>
      </w:pP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5EB561C"/>
    <w:multiLevelType w:val="hybridMultilevel"/>
    <w:tmpl w:val="E570BB9E"/>
    <w:lvl w:tplc="7FCA04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65B14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31B3B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131B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2323D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D91"/>
    <w:rsid w:val="00B20EDF"/>
    <w:rsid w:val="00B328E6"/>
    <w:rsid w:val="00B5148C"/>
    <w:rsid w:val="00B671CB"/>
    <w:rsid w:val="00B721E4"/>
    <w:rsid w:val="00B9419A"/>
    <w:rsid w:val="00BA736A"/>
    <w:rsid w:val="00BB51F5"/>
    <w:rsid w:val="00BB7EE5"/>
    <w:rsid w:val="00BC6DAB"/>
    <w:rsid w:val="00C109BB"/>
    <w:rsid w:val="00C304F9"/>
    <w:rsid w:val="00C34BF8"/>
    <w:rsid w:val="00C422C9"/>
    <w:rsid w:val="00C44D29"/>
    <w:rsid w:val="00C57AFF"/>
    <w:rsid w:val="00C770BD"/>
    <w:rsid w:val="00CB73AF"/>
    <w:rsid w:val="00CC02E5"/>
    <w:rsid w:val="00CC7F1A"/>
    <w:rsid w:val="00CD3A84"/>
    <w:rsid w:val="00CE1197"/>
    <w:rsid w:val="00CE2FE0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A65CA"/>
    <w:rsid w:val="00DC2006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B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B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B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B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B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B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B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B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 4 St-1249/2016</izvorni_sadrzaj>
    <derivirana_varijabla naziv="DomainObject.Predmet.Opis_1">ZAPRIMLJEN NOVI PRIJEDLOG POD POSLOVNIM BROJEM  4 St-1249/2016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zahtjev za otvaranje postupka predstečajne nagodbe</izvorni_sadrzaj>
    <derivirana_varijabla naziv="DomainObject.Predmet.PrimjedbaSuca_1">Odbačen zahtjev za otvaranje postupka predstečajne nagodbe</derivirana_varijabla>
  </DomainObject.Predmet.PrimjedbaSuca>
  <DomainObject.Predmet.ProtustrankaFormated>
    <izvorni_sadrzaj>  PARABOLA d.o.o. za građevinarstvo i prijevozničke usluge</izvorni_sadrzaj>
    <derivirana_varijabla naziv="DomainObject.Predmet.ProtustrankaFormated_1">  PARABOLA d.o.o. za građevinarstvo i prijevozničke usluge</derivirana_varijabla>
  </DomainObject.Predmet.ProtustrankaFormated>
  <DomainObject.Predmet.ProtustrankaFormatedOIB>
    <izvorni_sadrzaj>  PARABOLA d.o.o. za građevinarstvo i prijevozničke usluge, OIB 36143368538</izvorni_sadrzaj>
    <derivirana_varijabla naziv="DomainObject.Predmet.ProtustrankaFormatedOIB_1">  PARABOLA d.o.o. za građevinarstvo i prijevozničke usluge, OIB 36143368538</derivirana_varijabla>
  </DomainObject.Predmet.ProtustrankaFormatedOIB>
  <DomainObject.Predmet.ProtustrankaFormatedWithAdress>
    <izvorni_sadrzaj> PARABOLA d.o.o. za građevinarstvo i prijevozničke usluge, Pujanke 24/4, 21000 Split</izvorni_sadrzaj>
    <derivirana_varijabla naziv="DomainObject.Predmet.ProtustrankaFormatedWithAdress_1"> PARABOLA d.o.o. za građevinarstvo i prijevozničke usluge, Pujanke 24/4, 21000 Split</derivirana_varijabla>
  </DomainObject.Predmet.ProtustrankaFormatedWithAdress>
  <DomainObject.Predmet.ProtustrankaFormatedWithAdressOIB>
    <izvorni_sadrzaj> PARABOLA d.o.o. za građevinarstvo i prijevozničke usluge, OIB 36143368538, Pujanke 24/4, 21000 Split</izvorni_sadrzaj>
    <derivirana_varijabla naziv="DomainObject.Predmet.ProtustrankaFormatedWithAdressOIB_1"> PARABOLA d.o.o. za građevinarstvo i prijevozničke usluge, OIB 36143368538, Pujanke 24/4, 21000 Split</derivirana_varijabla>
  </DomainObject.Predmet.ProtustrankaFormatedWithAdressOIB>
  <DomainObject.Predmet.ProtustrankaWithAdress>
    <izvorni_sadrzaj>PARABOLA d.o.o. za građevinarstvo i prijevozničke usluge Pujanke 24/4, 21000 Split</izvorni_sadrzaj>
    <derivirana_varijabla naziv="DomainObject.Predmet.ProtustrankaWithAdress_1">PARABOLA d.o.o. za građevinarstvo i prijevozničke usluge Pujanke 24/4, 21000 Split</derivirana_varijabla>
  </DomainObject.Predmet.ProtustrankaWithAdress>
  <DomainObject.Predmet.ProtustrankaWithAdressOIB>
    <izvorni_sadrzaj>PARABOLA d.o.o. za građevinarstvo i prijevozničke usluge, OIB 36143368538, Pujanke 24/4, 21000 Split</izvorni_sadrzaj>
    <derivirana_varijabla naziv="DomainObject.Predmet.ProtustrankaWithAdressOIB_1">PARABOLA d.o.o. za građevinarstvo i prijevozničke usluge, OIB 36143368538, Pujanke 24/4, 21000 Split</derivirana_varijabla>
  </DomainObject.Predmet.ProtustrankaWithAdressOIB>
  <DomainObject.Predmet.ProtustrankaNazivFormated>
    <izvorni_sadrzaj>PARABOLA d.o.o. za građevinarstvo i prijevozničke usluge</izvorni_sadrzaj>
    <derivirana_varijabla naziv="DomainObject.Predmet.ProtustrankaNazivFormated_1">PARABOLA d.o.o. za građevinarstvo i prijevozničke usluge</derivirana_varijabla>
  </DomainObject.Predmet.ProtustrankaNazivFormated>
  <DomainObject.Predmet.ProtustrankaNazivFormatedOIB>
    <izvorni_sadrzaj>PARABOLA d.o.o. za građevinarstvo i prijevozničke usluge, OIB 36143368538</izvorni_sadrzaj>
    <derivirana_varijabla naziv="DomainObject.Predmet.ProtustrankaNazivFormatedOIB_1">PARABOLA d.o.o. za građevinarstvo i prijevozničke usluge, OIB 36143368538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PARABOLA d.o.o. za građevinarstvo i prijevozničke usluge</item>
    </izvorni_sadrzaj>
    <derivirana_varijabla naziv="DomainObject.Predmet.ProtuStrankaListFormated_1">
      <item>PARABOLA d.o.o. za građevinarstvo i prijevozničke usluge</item>
    </derivirana_varijabla>
  </DomainObject.Predmet.ProtuStrankaListFormated>
  <DomainObject.Predmet.ProtuStrankaListFormatedOIB>
    <izvorni_sadrzaj>
      <item>PARABOLA d.o.o. za građevinarstvo i prijevozničke usluge, OIB 36143368538</item>
    </izvorni_sadrzaj>
    <derivirana_varijabla naziv="DomainObject.Predmet.ProtuStrankaListFormatedOIB_1">
      <item>PARABOLA d.o.o. za građevinarstvo i prijevozničke usluge, OIB 36143368538</item>
    </derivirana_varijabla>
  </DomainObject.Predmet.ProtuStrankaListFormatedOIB>
  <DomainObject.Predmet.ProtuStrankaListFormatedWithAdress>
    <izvorni_sadrzaj>
      <item>PARABOLA d.o.o. za građevinarstvo i prijevozničke usluge, Pujanke 24/4, 21000 Split</item>
    </izvorni_sadrzaj>
    <derivirana_varijabla naziv="DomainObject.Predmet.ProtuStrankaListFormatedWithAdress_1">
      <item>PARABOLA d.o.o. za građevinarstvo i prijevozničke usluge, Pujanke 24/4, 21000 Split</item>
    </derivirana_varijabla>
  </DomainObject.Predmet.ProtuStrankaListFormatedWithAdress>
  <DomainObject.Predmet.ProtuStrankaListFormatedWithAdressOIB>
    <izvorni_sadrzaj>
      <item>PARABOLA d.o.o. za građevinarstvo i prijevozničke usluge, OIB 36143368538, Pujanke 24/4, 21000 Split</item>
    </izvorni_sadrzaj>
    <derivirana_varijabla naziv="DomainObject.Predmet.ProtuStrankaListFormatedWithAdressOIB_1">
      <item>PARABOLA d.o.o. za građevinarstvo i prijevozničke usluge, OIB 36143368538, Pujanke 24/4, 21000 Split</item>
    </derivirana_varijabla>
  </DomainObject.Predmet.ProtuStrankaListFormatedWithAdressOIB>
  <DomainObject.Predmet.ProtuStrankaListNazivFormated>
    <izvorni_sadrzaj>
      <item>PARABOLA d.o.o. za građevinarstvo i prijevozničke usluge</item>
    </izvorni_sadrzaj>
    <derivirana_varijabla naziv="DomainObject.Predmet.ProtuStrankaListNazivFormated_1">
      <item>PARABOLA d.o.o. za građevinarstvo i prijevozničke usluge</item>
    </derivirana_varijabla>
  </DomainObject.Predmet.ProtuStrankaListNazivFormated>
  <DomainObject.Predmet.ProtuStrankaListNazivFormatedOIB>
    <izvorni_sadrzaj>
      <item>PARABOLA d.o.o. za građevinarstvo i prijevozničke usluge, OIB 36143368538</item>
    </izvorni_sadrzaj>
    <derivirana_varijabla naziv="DomainObject.Predmet.ProtuStrankaListNazivFormatedOIB_1">
      <item>PARABOLA d.o.o. za građevinarstvo i prijevozničke usluge, OIB 36143368538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PARABOLA d.o.o. za građevinarstvo i prijevozničke usluge</izvorni_sadrzaj>
    <derivirana_varijabla naziv="DomainObject.Predmet.ProtustrankaIDrugi_1">PARABOLA d.o.o. za građevinarstvo i prijevozničke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PARABOLA d.o.o. za građevinarstvo i prijevozničke usluge, OIB 36143368538, Pujanke 24/4, 21000 Split</izvorni_sadrzaj>
    <derivirana_varijabla naziv="DomainObject.Predmet.ProtustrankaIDrugiAdressOIB_1">PARABOLA d.o.o. za građevinarstvo i prijevozničke usluge, OIB 36143368538, Pujanke 24/4,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PARABOLA d.o.o. za građevinarstvo i prijevozničke usluge</item>
      <item>FINANCIJSKA AGENCIJA, RC SPLIT</item>
    </izvorni_sadrzaj>
    <derivirana_varijabla naziv="DomainObject.Predmet.SudioniciListNaziv_1">
      <item>PARABOLA d.o.o. za građevinarstvo i prijevozničke usluge</item>
      <item>FINANCIJSKA AGENCIJA, RC SPLIT</item>
    </derivirana_varijabla>
  </DomainObject.Predmet.SudioniciListNaziv>
  <DomainObject.Predmet.SudioniciListAdressOIB>
    <izvorni_sadrzaj>
      <item>PARABOLA d.o.o. za građevinarstvo i prijevozničke usluge, OIB 36143368538, Pujanke 24/4,21000 Split</item>
      <item>FINANCIJSKA AGENCIJA, RC SPLIT, OIB 85821130368, Mažuranićevo šetalište 24 b,21000 Split</item>
    </izvorni_sadrzaj>
    <derivirana_varijabla naziv="DomainObject.Predmet.SudioniciListAdressOIB_1">
      <item>PARABOLA d.o.o. za građevinarstvo i prijevozničke usluge, OIB 36143368538, Pujanke 24/4,21000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36143368538</item>
      <item>, OIB 85821130368</item>
    </izvorni_sadrzaj>
    <derivirana_varijabla naziv="DomainObject.Predmet.SudioniciListNazivOIB_1">
      <item>, OIB 36143368538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104</properties:Words>
  <properties:Characters>500</properties:Characters>
  <properties:Lines>43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2018-09-20T07:13:00Z</dcterms:created>
  <dc:creator>RH-TDU</dc:creator>
  <cp:lastModifiedBy>Katica Butigan</cp:lastModifiedBy>
  <cp:lastPrinted>2018-09-20T07:17:00Z</cp:lastPrinted>
  <dcterms:modified xmlns:xsi="http://www.w3.org/2001/XMLSchema-instance" xsi:type="dcterms:W3CDTF">2018-09-20T07:21:00Z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(1047-2016 odgoda  - neće se održati.docx)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