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eaef" w14:paraId="150eaef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E23ABD">
        <w:t>1120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86274E">
        <w:t>CALYPSO ZAGREB – PUTNIČKA AGENCIJA d</w:t>
      </w:r>
      <w:r w:rsidR="00354481">
        <w:t xml:space="preserve">.o.o. </w:t>
      </w:r>
      <w:r w:rsidR="0086274E">
        <w:t>iz Zagreba</w:t>
      </w:r>
      <w:r w:rsidR="00A73D0C">
        <w:t xml:space="preserve"> (Grad Zagreb), </w:t>
      </w:r>
      <w:r w:rsidR="0086274E">
        <w:t>Petra i Tome Erdödya 17</w:t>
      </w:r>
      <w:r w:rsidR="00277257">
        <w:t>, OIB:</w:t>
      </w:r>
      <w:r w:rsidR="00922046">
        <w:t xml:space="preserve"> </w:t>
      </w:r>
      <w:r w:rsidR="0086274E">
        <w:t>13881621658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86274E">
        <w:t xml:space="preserve">338.604,48 </w:t>
      </w:r>
      <w:r>
        <w:t>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192B22">
        <w:t>, v.r.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192B22" w:rsidR="00E93CEF">
      <w:pPr>
        <w:rPr>
          <w:lang w:val="da-DK"/>
        </w:rPr>
      </w:pPr>
    </w:p>
    <w:p w:rsidRDefault="00192B22" w:rsidP="00192B22" w:rsidR="00192B22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192B22" w:rsidP="00192B22" w:rsidR="00192B22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E23ABD">
      <w:t>1120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5BA2"/>
    <w:rsid w:val="00057C20"/>
    <w:rsid w:val="0009036B"/>
    <w:rsid w:val="000D33A2"/>
    <w:rsid w:val="000F21C9"/>
    <w:rsid w:val="00133F05"/>
    <w:rsid w:val="00176870"/>
    <w:rsid w:val="00192B22"/>
    <w:rsid w:val="001E7687"/>
    <w:rsid w:val="00212CD6"/>
    <w:rsid w:val="00277257"/>
    <w:rsid w:val="002F4FC7"/>
    <w:rsid w:val="00354481"/>
    <w:rsid w:val="00367106"/>
    <w:rsid w:val="003C3C9B"/>
    <w:rsid w:val="00450457"/>
    <w:rsid w:val="00545FE2"/>
    <w:rsid w:val="005F30D7"/>
    <w:rsid w:val="007644BB"/>
    <w:rsid w:val="007D155D"/>
    <w:rsid w:val="0086274E"/>
    <w:rsid w:val="0088139D"/>
    <w:rsid w:val="008A170A"/>
    <w:rsid w:val="008B5423"/>
    <w:rsid w:val="00922046"/>
    <w:rsid w:val="00941ECF"/>
    <w:rsid w:val="00946EF1"/>
    <w:rsid w:val="009E4943"/>
    <w:rsid w:val="00A73D0C"/>
    <w:rsid w:val="00C61D41"/>
    <w:rsid w:val="00CA0FC0"/>
    <w:rsid w:val="00D300A7"/>
    <w:rsid w:val="00D5729B"/>
    <w:rsid w:val="00E23ABD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DFD474"/>
  <w15:docId w15:val="{BA33FCA1-1274-4E2F-883C-483D2769BDB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St-1120/2018</izvorni_sadrzaj>
    <derivirana_varijabla naziv="DomainObject.Predmet.OznakaBroj_1">St-1120/2018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CALYPSO ZAGREB - PUTNIČKA AGENCIJA d.o.o.</izvorni_sadrzaj>
    <derivirana_varijabla naziv="DomainObject.Predmet.ProtustrankaFormated_1">  CALYPSO ZAGREB - PUTNIČKA AGENCIJA d.o.o.</derivirana_varijabla>
  </DomainObject.Predmet.ProtustrankaFormated>
  <DomainObject.Predmet.ProtustrankaFormatedOIB>
    <izvorni_sadrzaj>  CALYPSO ZAGREB - PUTNIČKA AGENCIJA d.o.o., OIB 13881621658</izvorni_sadrzaj>
    <derivirana_varijabla naziv="DomainObject.Predmet.ProtustrankaFormatedOIB_1">  CALYPSO ZAGREB - PUTNIČKA AGENCIJA d.o.o., OIB 13881621658</derivirana_varijabla>
  </DomainObject.Predmet.ProtustrankaFormatedOIB>
  <DomainObject.Predmet.ProtustrankaFormatedWithAdress>
    <izvorni_sadrzaj> CALYPSO ZAGREB - PUTNIČKA AGENCIJA d.o.o., Petra i Tome Erdodya 17, 10000 Zagreb</izvorni_sadrzaj>
    <derivirana_varijabla naziv="DomainObject.Predmet.ProtustrankaFormatedWithAdress_1"> CALYPSO ZAGREB - PUTNIČKA AGENCIJA d.o.o., Petra i Tome Erdodya 17, 10000 Zagreb</derivirana_varijabla>
  </DomainObject.Predmet.ProtustrankaFormatedWithAdress>
  <DomainObject.Predmet.ProtustrankaFormatedWithAdressOIB>
    <izvorni_sadrzaj> CALYPSO ZAGREB - PUTNIČKA AGENCIJA d.o.o., OIB 13881621658, Petra i Tome Erdodya 17, 10000 Zagreb</izvorni_sadrzaj>
    <derivirana_varijabla naziv="DomainObject.Predmet.ProtustrankaFormatedWithAdressOIB_1"> CALYPSO ZAGREB - PUTNIČKA AGENCIJA d.o.o., OIB 13881621658, Petra i Tome Erdodya 17, 10000 Zagreb</derivirana_varijabla>
  </DomainObject.Predmet.ProtustrankaFormatedWithAdressOIB>
  <DomainObject.Predmet.ProtustrankaWithAdress>
    <izvorni_sadrzaj>CALYPSO ZAGREB - PUTNIČKA AGENCIJA d.o.o. Petra i Tome Erdodya 17, 10000 Zagreb</izvorni_sadrzaj>
    <derivirana_varijabla naziv="DomainObject.Predmet.ProtustrankaWithAdress_1">CALYPSO ZAGREB - PUTNIČKA AGENCIJA d.o.o. Petra i Tome Erdodya 17, 10000 Zagreb</derivirana_varijabla>
  </DomainObject.Predmet.ProtustrankaWithAdress>
  <DomainObject.Predmet.ProtustrankaWithAdressOIB>
    <izvorni_sadrzaj>CALYPSO ZAGREB - PUTNIČKA AGENCIJA d.o.o., OIB 13881621658, Petra i Tome Erdodya 17, 10000 Zagreb</izvorni_sadrzaj>
    <derivirana_varijabla naziv="DomainObject.Predmet.ProtustrankaWithAdressOIB_1">CALYPSO ZAGREB - PUTNIČKA AGENCIJA d.o.o., OIB 13881621658, Petra i Tome Erdodya 17, 10000 Zagreb</derivirana_varijabla>
  </DomainObject.Predmet.ProtustrankaWithAdressOIB>
  <DomainObject.Predmet.ProtustrankaNazivFormated>
    <izvorni_sadrzaj>CALYPSO ZAGREB - PUTNIČKA AGENCIJA d.o.o.</izvorni_sadrzaj>
    <derivirana_varijabla naziv="DomainObject.Predmet.ProtustrankaNazivFormated_1">CALYPSO ZAGREB - PUTNIČKA AGENCIJA d.o.o.</derivirana_varijabla>
  </DomainObject.Predmet.ProtustrankaNazivFormated>
  <DomainObject.Predmet.ProtustrankaNazivFormatedOIB>
    <izvorni_sadrzaj>CALYPSO ZAGREB - PUTNIČKA AGENCIJA d.o.o., OIB 13881621658</izvorni_sadrzaj>
    <derivirana_varijabla naziv="DomainObject.Predmet.ProtustrankaNazivFormatedOIB_1">CALYPSO ZAGREB - PUTNIČKA AGENCIJA d.o.o., OIB 13881621658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CALYPSO ZAGREB - PUTNIČKA AGENCIJA d.o.o.</item>
    </izvorni_sadrzaj>
    <derivirana_varijabla naziv="DomainObject.Predmet.ProtuStrankaListFormated_1">
      <item>CALYPSO ZAGREB - PUTNIČKA AGENCIJA d.o.o.</item>
    </derivirana_varijabla>
  </DomainObject.Predmet.ProtuStrankaListFormated>
  <DomainObject.Predmet.ProtuStrankaListFormatedOIB>
    <izvorni_sadrzaj>
      <item>CALYPSO ZAGREB - PUTNIČKA AGENCIJA d.o.o., OIB 13881621658</item>
    </izvorni_sadrzaj>
    <derivirana_varijabla naziv="DomainObject.Predmet.ProtuStrankaListFormatedOIB_1">
      <item>CALYPSO ZAGREB - PUTNIČKA AGENCIJA d.o.o., OIB 13881621658</item>
    </derivirana_varijabla>
  </DomainObject.Predmet.ProtuStrankaListFormatedOIB>
  <DomainObject.Predmet.ProtuStrankaListFormatedWithAdress>
    <izvorni_sadrzaj>
      <item>CALYPSO ZAGREB - PUTNIČKA AGENCIJA d.o.o., Petra i Tome Erdodya 17, 10000 Zagreb</item>
    </izvorni_sadrzaj>
    <derivirana_varijabla naziv="DomainObject.Predmet.ProtuStrankaListFormatedWithAdress_1">
      <item>CALYPSO ZAGREB - PUTNIČKA AGENCIJA d.o.o., Petra i Tome Erdodya 17, 10000 Zagreb</item>
    </derivirana_varijabla>
  </DomainObject.Predmet.ProtuStrankaListFormatedWithAdress>
  <DomainObject.Predmet.ProtuStrankaListFormatedWithAdressOIB>
    <izvorni_sadrzaj>
      <item>CALYPSO ZAGREB - PUTNIČKA AGENCIJA d.o.o., OIB 13881621658, Petra i Tome Erdodya 17, 10000 Zagreb</item>
    </izvorni_sadrzaj>
    <derivirana_varijabla naziv="DomainObject.Predmet.ProtuStrankaListFormatedWithAdressOIB_1">
      <item>CALYPSO ZAGREB - PUTNIČKA AGENCIJA d.o.o., OIB 13881621658, Petra i Tome Erdodya 17, 10000 Zagreb</item>
    </derivirana_varijabla>
  </DomainObject.Predmet.ProtuStrankaListFormatedWithAdressOIB>
  <DomainObject.Predmet.ProtuStrankaListNazivFormated>
    <izvorni_sadrzaj>
      <item>CALYPSO ZAGREB - PUTNIČKA AGENCIJA d.o.o.</item>
    </izvorni_sadrzaj>
    <derivirana_varijabla naziv="DomainObject.Predmet.ProtuStrankaListNazivFormated_1">
      <item>CALYPSO ZAGREB - PUTNIČKA AGENCIJA d.o.o.</item>
    </derivirana_varijabla>
  </DomainObject.Predmet.ProtuStrankaListNazivFormated>
  <DomainObject.Predmet.ProtuStrankaListNazivFormatedOIB>
    <izvorni_sadrzaj>
      <item>CALYPSO ZAGREB - PUTNIČKA AGENCIJA d.o.o., OIB 13881621658</item>
    </izvorni_sadrzaj>
    <derivirana_varijabla naziv="DomainObject.Predmet.ProtuStrankaListNazivFormatedOIB_1">
      <item>CALYPSO ZAGREB - PUTNIČKA AGENCIJA d.o.o., OIB 13881621658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CALYPSO ZAGREB - PUTNIČKA AGENCIJA d.o.o.</izvorni_sadrzaj>
    <derivirana_varijabla naziv="DomainObject.Predmet.ProtustrankaIDrugi_1">CALYPSO ZAGREB -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CALYPSO ZAGREB - PUTNIČKA AGENCIJA d.o.o., OIB 13881621658, Petra i Tome Erdodya 17, 10000 Zagreb</izvorni_sadrzaj>
    <derivirana_varijabla naziv="DomainObject.Predmet.ProtustrankaIDrugiAdressOIB_1">CALYPSO ZAGREB - PUTNIČKA AGENCIJA d.o.o., OIB 13881621658, Petra i Tome Erdodya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CALYPSO ZAGREB - PUTNIČKA AGENCIJA d.o.o.</item>
    </izvorni_sadrzaj>
    <derivirana_varijabla naziv="DomainObject.Predmet.SudioniciListNaziv_1">
      <item>FINA Regionalni centar Zagreb</item>
      <item>CALYPSO ZAGREB - PUTNIČKA AGENCIJA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CALYPSO ZAGREB - PUTNIČKA AGENCIJA d.o.o., OIB 13881621658, Petra i Tome Erdodya 17,10000 Zagreb</item>
    </izvorni_sadrzaj>
    <derivirana_varijabla naziv="DomainObject.Predmet.SudioniciListAdressOIB_1">
      <item>FINA Regionalni centar Zagreb, OIB 85821130368, Trg svibanjskih žrtava 1995. br. 1,10000 Zagreb</item>
      <item>CALYPSO ZAGREB - PUTNIČKA AGENCIJA d.o.o., OIB 13881621658, Petra i Tome Erdodya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13881621658</item>
    </izvorni_sadrzaj>
    <derivirana_varijabla naziv="DomainObject.Predmet.SudioniciListNazivOIB_1">
      <item>, OIB 85821130368</item>
      <item>, OIB 13881621658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1403</properties:Characters>
  <properties:Lines>44</properties:Lines>
  <properties:Paragraphs>17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2018-10-16T14:50:00Z</cp:lastPrinted>
  <dcterms:modified xmlns:xsi="http://www.w3.org/2001/XMLSchema-instance" xsi:type="dcterms:W3CDTF">2018-10-18T09:24:00Z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