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a46b05" w14:textId="2a46b0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877E0F">
        <w:t>126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DE3395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E3395">
        <w:t>27</w:t>
      </w:r>
      <w:r w:rsidR="000E039A">
        <w:t xml:space="preserve">. </w:t>
      </w:r>
      <w:r w:rsidR="00DE3395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77E0F">
        <w:rPr>
          <w:lang w:eastAsia="en-US"/>
        </w:rPr>
        <w:t xml:space="preserve">SIDERO </w:t>
      </w:r>
      <w:r w:rsidRPr="001644C6" w:rsidR="00877E0F">
        <w:rPr>
          <w:lang w:eastAsia="en-US"/>
        </w:rPr>
        <w:t xml:space="preserve">IV j.d.o.o. za trgovinu </w:t>
      </w:r>
      <w:r w:rsidR="00877E0F">
        <w:rPr>
          <w:lang w:eastAsia="en-US"/>
        </w:rPr>
        <w:t>i</w:t>
      </w:r>
      <w:r w:rsidRPr="001644C6" w:rsidR="00877E0F">
        <w:rPr>
          <w:lang w:eastAsia="en-US"/>
        </w:rPr>
        <w:t xml:space="preserve"> usluge, Zadar, </w:t>
      </w:r>
      <w:r w:rsidR="00877E0F">
        <w:rPr>
          <w:lang w:eastAsia="en-US"/>
        </w:rPr>
        <w:t>Josipa Jurja Strossmayera 14</w:t>
      </w:r>
      <w:r w:rsidRPr="001644C6" w:rsidR="00877E0F">
        <w:rPr>
          <w:lang w:eastAsia="en-US"/>
        </w:rPr>
        <w:t xml:space="preserve">, OIB: </w:t>
      </w:r>
      <w:r w:rsidR="00877E0F">
        <w:rPr>
          <w:lang w:eastAsia="en-US"/>
        </w:rPr>
        <w:t>68834612809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E3395">
      <w:pPr>
        <w:jc w:val="both"/>
      </w:pPr>
      <w:r>
        <w:t>Početak u 8</w:t>
      </w:r>
      <w:r w:rsidR="00076762">
        <w:t>,</w:t>
      </w:r>
      <w:r>
        <w:t>50</w:t>
      </w:r>
      <w:r w:rsidR="00E84861">
        <w:t xml:space="preserve"> </w:t>
      </w:r>
      <w:r w:rsidRPr="00816C78" w:rsidR="006525A1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DE3395" w:rsidP="00DE3395" w:rsidRDefault="00DE3395">
      <w:pPr>
        <w:jc w:val="both"/>
      </w:pPr>
      <w:r w:rsidRPr="00816C78">
        <w:t>Za stečajnog dužnika:</w:t>
      </w:r>
      <w:r>
        <w:t xml:space="preserve"> Šime Peša, identitet izvršen uvidom u osobnu iskaznicu</w:t>
      </w:r>
    </w:p>
    <w:p w:rsidRPr="00816C78" w:rsidR="00DE3395" w:rsidP="00DE3395" w:rsidRDefault="00DE3395">
      <w:pPr>
        <w:jc w:val="both"/>
      </w:pPr>
      <w:r w:rsidRPr="00816C78">
        <w:t xml:space="preserve">                                       </w:t>
      </w:r>
    </w:p>
    <w:p w:rsidR="00DE3395" w:rsidP="00DE3395" w:rsidRDefault="00DE3395">
      <w:pPr>
        <w:jc w:val="both"/>
      </w:pPr>
      <w:r w:rsidRPr="00816C78">
        <w:t>Za predlagatelja</w:t>
      </w:r>
      <w:r>
        <w:t xml:space="preserve">:  </w:t>
      </w:r>
      <w:r w:rsidR="00705691">
        <w:t>nitko</w:t>
      </w:r>
      <w:r>
        <w:t xml:space="preserve"> 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rPr>
          <w:lang w:eastAsia="en-US"/>
        </w:rPr>
        <w:t xml:space="preserve">SIDERO </w:t>
      </w:r>
      <w:r w:rsidRPr="001644C6">
        <w:rPr>
          <w:lang w:eastAsia="en-US"/>
        </w:rPr>
        <w:t xml:space="preserve">IV j.d.o.o. za trgovinu </w:t>
      </w:r>
      <w:r>
        <w:rPr>
          <w:lang w:eastAsia="en-US"/>
        </w:rPr>
        <w:t>i</w:t>
      </w:r>
      <w:r w:rsidRPr="001644C6">
        <w:rPr>
          <w:lang w:eastAsia="en-US"/>
        </w:rPr>
        <w:t xml:space="preserve"> usluge, Zadar</w:t>
      </w:r>
    </w:p>
    <w:p w:rsidR="00DE3395" w:rsidP="00DE3395" w:rsidRDefault="00DE3395">
      <w:pPr>
        <w:jc w:val="both"/>
      </w:pPr>
    </w:p>
    <w:p w:rsidRPr="002528EB" w:rsidR="00DE3395" w:rsidP="00DE3395" w:rsidRDefault="00DE3395">
      <w:pPr>
        <w:jc w:val="both"/>
      </w:pPr>
      <w:r>
        <w:t>Sudac donosi</w:t>
      </w:r>
    </w:p>
    <w:p w:rsidRPr="002528EB" w:rsidR="00DE3395" w:rsidP="00DE3395" w:rsidRDefault="00DE3395">
      <w:pPr>
        <w:jc w:val="center"/>
      </w:pPr>
      <w:r w:rsidRPr="002528EB">
        <w:t xml:space="preserve">r j e š e nj e </w:t>
      </w:r>
    </w:p>
    <w:p w:rsidRPr="002528EB" w:rsidR="00DE3395" w:rsidP="00DE3395" w:rsidRDefault="00DE3395">
      <w:pPr>
        <w:jc w:val="center"/>
      </w:pPr>
    </w:p>
    <w:p w:rsidRPr="00816C78" w:rsidR="00DE3395" w:rsidP="00DE3395" w:rsidRDefault="00DE3395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 w:rsidRPr="002C241F">
        <w:t xml:space="preserve">Upoznaje ukratko prisutne sa sadržajem prijedloga za otvaranje stečajnog postupka.  </w:t>
      </w:r>
    </w:p>
    <w:p w:rsidR="00DE3395" w:rsidP="00DE3395" w:rsidRDefault="00DE3395">
      <w:pPr>
        <w:jc w:val="both"/>
      </w:pPr>
    </w:p>
    <w:p w:rsidRPr="002C241F" w:rsidR="00DE3395" w:rsidP="00DE3395" w:rsidRDefault="00DE3395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DE3395" w:rsidP="00DE3395" w:rsidRDefault="00DE3395">
      <w:pPr>
        <w:jc w:val="both"/>
      </w:pPr>
    </w:p>
    <w:p w:rsidRPr="002C241F" w:rsidR="00DE3395" w:rsidP="00DE3395" w:rsidRDefault="00DE3395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>
        <w:t>ERSTE banke d.d. otvoren žiro račun.</w:t>
      </w:r>
    </w:p>
    <w:p w:rsidRPr="002C241F" w:rsidR="00DE3395" w:rsidP="00DE3395" w:rsidRDefault="00DE3395">
      <w:pPr>
        <w:ind w:firstLine="708"/>
        <w:jc w:val="both"/>
      </w:pPr>
    </w:p>
    <w:p w:rsidR="00DE3395" w:rsidP="00DE3395" w:rsidRDefault="00DE3395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705691">
        <w:t>maloprodaja željezarije</w:t>
      </w:r>
      <w:r>
        <w:t>.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>
        <w:t xml:space="preserve">Dužnik navodi da ne posluje, </w:t>
      </w:r>
      <w:r w:rsidR="00705691">
        <w:t>te da ima dva</w:t>
      </w:r>
      <w:r>
        <w:t xml:space="preserve"> zaposlenika</w:t>
      </w:r>
      <w:r w:rsidR="00705691">
        <w:t xml:space="preserve"> koji su na bolovanju</w:t>
      </w:r>
      <w:r>
        <w:t>.</w:t>
      </w:r>
    </w:p>
    <w:p w:rsidRPr="002C241F" w:rsidR="00DE3395" w:rsidP="00DE3395" w:rsidRDefault="00DE3395">
      <w:pPr>
        <w:jc w:val="both"/>
      </w:pPr>
    </w:p>
    <w:p w:rsidR="00DE3395" w:rsidP="00DE3395" w:rsidRDefault="00DE3395">
      <w:pPr>
        <w:jc w:val="both"/>
      </w:pPr>
      <w:r w:rsidRPr="002C241F">
        <w:t>Što se tiče imovine</w:t>
      </w:r>
      <w:r>
        <w:t xml:space="preserve"> navodi da </w:t>
      </w:r>
      <w:r w:rsidR="00705691">
        <w:t>ima robe u vrijednosti oko 470.000,00 kuna, koja se može unovčiti barem djelomično i nalazi se u trgovini na adresi J. Strossmayera 4.</w:t>
      </w:r>
      <w:r>
        <w:t xml:space="preserve"> </w:t>
      </w:r>
      <w:r w:rsidR="00705691">
        <w:t>Potraživanja ima u manjem iznosu, ne zna točno koliko. Posebno pojašnjava da je u međuvremenu osnovao drugo trgovačko društvo koje se zove TOOLS j.d.o.o. Zaton koje posluje u navedenom poslovnom prostoru koji je u najmu. TOOLS j.d.o.o. prodaje robu stečajnog dužnika koja se nalazi u prostoru te utrženi novac plaća dužniku.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>
        <w:t>Zna da je žiro račun u blokadi</w:t>
      </w:r>
      <w:r w:rsidR="00705691">
        <w:t>, ne zna za koliko, uglavnom dugova prema državi i dobavljačima.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2 </w:t>
      </w:r>
      <w:r w:rsidRPr="002C241F">
        <w:t>pečat</w:t>
      </w:r>
      <w:r w:rsidR="00705691">
        <w:t>a sa otiskom društva oba se nalaze kod njega</w:t>
      </w:r>
      <w:r>
        <w:t xml:space="preserve">. 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>
        <w:t xml:space="preserve">Šime Peša navodi da je njegov broj mobitela: </w:t>
      </w:r>
      <w:r w:rsidR="00705691">
        <w:t>098/94-64355</w:t>
      </w:r>
    </w:p>
    <w:p w:rsidRPr="002C241F" w:rsidR="00DE3395" w:rsidP="00DE3395" w:rsidRDefault="00DE3395">
      <w:pPr>
        <w:jc w:val="both"/>
      </w:pPr>
    </w:p>
    <w:p w:rsidR="00DE3395" w:rsidP="00DE3395" w:rsidRDefault="00705691">
      <w:pPr>
        <w:jc w:val="both"/>
      </w:pPr>
      <w:r>
        <w:t>Knjigovodstvo vodi Jasmina Peša u DECENTER d.o.o., Zaton i kod nje se nalazi dokumentacija</w:t>
      </w:r>
      <w:r w:rsidR="00DE3395">
        <w:t>.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>
        <w:t>Posebno navodi da</w:t>
      </w:r>
      <w:r w:rsidR="0091509D">
        <w:t xml:space="preserve"> će dug podmiriti</w:t>
      </w:r>
      <w:r>
        <w:t xml:space="preserve"> dug</w:t>
      </w:r>
      <w:r w:rsidR="0091509D">
        <w:t>, pa moli nekoliko mjeseci odgode</w:t>
      </w:r>
      <w:r>
        <w:t>.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  <w:r>
        <w:t xml:space="preserve">Sudac donosi </w:t>
      </w:r>
    </w:p>
    <w:p w:rsidR="00DE3395" w:rsidP="00DE3395" w:rsidRDefault="00DE3395">
      <w:pPr>
        <w:jc w:val="both"/>
      </w:pPr>
    </w:p>
    <w:p w:rsidR="00DE3395" w:rsidP="00DE3395" w:rsidRDefault="00DE3395">
      <w:pPr>
        <w:jc w:val="center"/>
      </w:pPr>
      <w:r>
        <w:t xml:space="preserve">r j e š e nj e </w:t>
      </w:r>
    </w:p>
    <w:p w:rsidRPr="000124EC" w:rsidR="00DE3395" w:rsidP="00DE3395" w:rsidRDefault="00DE3395">
      <w:pPr>
        <w:jc w:val="both"/>
        <w:rPr>
          <w:b/>
        </w:rPr>
      </w:pPr>
    </w:p>
    <w:p w:rsidRPr="007A3E16" w:rsidR="00DE3395" w:rsidP="00DE3395" w:rsidRDefault="00DE3395">
      <w:pPr>
        <w:jc w:val="both"/>
      </w:pPr>
      <w:r w:rsidRPr="007A3E16">
        <w:t>Odluka će biti donesena u zakonskom roku.</w:t>
      </w:r>
    </w:p>
    <w:p w:rsidR="00DE3395" w:rsidP="00DE3395" w:rsidRDefault="00DE3395">
      <w:pPr>
        <w:jc w:val="both"/>
      </w:pPr>
    </w:p>
    <w:p w:rsidRPr="002C241F" w:rsidR="00DE3395" w:rsidP="00DE3395" w:rsidRDefault="00DE3395">
      <w:pPr>
        <w:jc w:val="both"/>
      </w:pPr>
      <w:r w:rsidRPr="002C241F">
        <w:t xml:space="preserve">Dovršeno u </w:t>
      </w:r>
      <w:r w:rsidR="0091509D">
        <w:t>9,01</w:t>
      </w:r>
      <w:r>
        <w:t xml:space="preserve"> sati</w:t>
      </w:r>
    </w:p>
    <w:p w:rsidR="00DE3395" w:rsidP="00DE3395" w:rsidRDefault="00DE3395">
      <w:pPr>
        <w:jc w:val="both"/>
      </w:pPr>
    </w:p>
    <w:p w:rsidRPr="002C241F" w:rsidR="00DE3395" w:rsidP="00DE3395" w:rsidRDefault="00DE3395">
      <w:pPr>
        <w:ind w:firstLine="708"/>
        <w:jc w:val="both"/>
      </w:pPr>
    </w:p>
    <w:p w:rsidRPr="002C241F" w:rsidR="00DE3395" w:rsidP="00DE3395" w:rsidRDefault="00DE3395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DE3395" w:rsidP="00DE3395" w:rsidRDefault="00DE3395"/>
    <w:p w:rsidRPr="002C241F" w:rsidR="00DE3395" w:rsidP="00DE3395" w:rsidRDefault="00DE3395"/>
    <w:p w:rsidRPr="002C241F" w:rsidR="00DE3395" w:rsidP="00DE3395" w:rsidRDefault="00DE3395"/>
    <w:p w:rsidRPr="002C241F" w:rsidR="00DE3395" w:rsidP="00DE3395" w:rsidRDefault="00DE3395"/>
    <w:p w:rsidRPr="002C241F" w:rsidR="00DE3395" w:rsidP="00DE3395" w:rsidRDefault="00DE3395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DE3395" w:rsidP="00DE3395" w:rsidRDefault="00DE3395"/>
    <w:p w:rsidRPr="002C241F" w:rsidR="00DE3395" w:rsidP="00DE3395" w:rsidRDefault="00DE3395">
      <w:pPr>
        <w:jc w:val="both"/>
      </w:pPr>
    </w:p>
    <w:p w:rsidRPr="002C241F" w:rsidR="00DE3395" w:rsidP="00DE3395" w:rsidRDefault="00DE3395">
      <w:pPr>
        <w:jc w:val="both"/>
      </w:pP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</w:p>
    <w:p w:rsidR="00DE3395" w:rsidP="00DE3395" w:rsidRDefault="00DE3395">
      <w:pPr>
        <w:jc w:val="both"/>
      </w:pPr>
    </w:p>
    <w:p w:rsidRPr="002C241F" w:rsidR="00DE3395" w:rsidP="00DE3395" w:rsidRDefault="00DE3395">
      <w:pPr>
        <w:jc w:val="both"/>
      </w:pPr>
    </w:p>
    <w:p w:rsidRPr="002C241F" w:rsidR="00DE3395" w:rsidP="00DE3395" w:rsidRDefault="00DE3395">
      <w:pPr>
        <w:jc w:val="both"/>
      </w:pPr>
    </w:p>
    <w:p w:rsidRPr="002C241F" w:rsidR="009E2B8A" w:rsidP="00DE3395" w:rsidRDefault="009E2B8A">
      <w:pPr>
        <w:jc w:val="both"/>
      </w:pPr>
    </w:p>
    <w:sectPr w:rsidRPr="002C241F" w:rsidR="009E2B8A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9B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6A61BD">
      <w:t>2</w:t>
    </w:r>
    <w:r w:rsidR="00877E0F">
      <w:t>6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DE3395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1A0B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05691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509D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2B8A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9BF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3395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C29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29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29B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29B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29B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09:01</izvorni_sadrzaj>
    <derivirana_varijabla naziv="DomainObject.StvarniZavrsetakVrijeme_1">09:01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St-126/2019-7</izvorni_sadrzaj>
    <derivirana_varijabla naziv="DomainObject.Zapisnik.Oznaka_1">St-126/2019-7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SIDERO IV j.d.o.o. za trgovinu i usluge</izvorni_sadrzaj>
    <derivirana_varijabla naziv="DomainObject.Predmet.ProtustrankaFormated_1">  SIDERO IV j.d.o.o. za trgovinu i usluge</derivirana_varijabla>
  </DomainObject.Predmet.ProtustrankaFormated>
  <DomainObject.Predmet.ProtustrankaFormatedOIB>
    <izvorni_sadrzaj>  SIDERO IV j.d.o.o. za trgovinu i usluge, OIB 68834612809</izvorni_sadrzaj>
    <derivirana_varijabla naziv="DomainObject.Predmet.ProtustrankaFormatedOIB_1">  SIDERO IV j.d.o.o. za trgovinu i usluge, OIB 68834612809</derivirana_varijabla>
  </DomainObject.Predmet.ProtustrankaFormatedOIB>
  <DomainObject.Predmet.ProtustrankaFormatedWithAdress>
    <izvorni_sadrzaj> SIDERO IV j.d.o.o. za trgovinu i usluge, Josipa Jurja Strossmayera 14, 23000 Zadar</izvorni_sadrzaj>
    <derivirana_varijabla naziv="DomainObject.Predmet.ProtustrankaFormatedWithAdress_1"> SIDERO IV j.d.o.o. za trgovinu i usluge, Josipa Jurja Strossmayera 14, 23000 Zadar</derivirana_varijabla>
  </DomainObject.Predmet.ProtustrankaFormatedWithAdress>
  <DomainObject.Predmet.ProtustrankaFormatedWithAdressOIB>
    <izvorni_sadrzaj> SIDERO IV j.d.o.o. za trgovinu i usluge, OIB 68834612809, Josipa Jurja Strossmayera 14, 23000 Zadar</izvorni_sadrzaj>
    <derivirana_varijabla naziv="DomainObject.Predmet.ProtustrankaFormatedWithAdressOIB_1"> SIDERO IV j.d.o.o. za trgovinu i usluge, OIB 68834612809, Josipa Jurja Strossmayera 14, 23000 Zadar</derivirana_varijabla>
  </DomainObject.Predmet.ProtustrankaFormatedWithAdressOIB>
  <DomainObject.Predmet.ProtustrankaWithAdress>
    <izvorni_sadrzaj>SIDERO IV j.d.o.o. za trgovinu i usluge Josipa Jurja Strossmayera 14, 23000 Zadar</izvorni_sadrzaj>
    <derivirana_varijabla naziv="DomainObject.Predmet.ProtustrankaWithAdress_1">SIDERO IV j.d.o.o. za trgovinu i usluge Josipa Jurja Strossmayera 14, 23000 Zadar</derivirana_varijabla>
  </DomainObject.Predmet.ProtustrankaWithAdress>
  <DomainObject.Predmet.ProtustrankaWithAdressOIB>
    <izvorni_sadrzaj>SIDERO IV j.d.o.o. za trgovinu i usluge, OIB 68834612809, Josipa Jurja Strossmayera 14, 23000 Zadar</izvorni_sadrzaj>
    <derivirana_varijabla naziv="DomainObject.Predmet.ProtustrankaWithAdressOIB_1">SIDERO IV j.d.o.o. za trgovinu i usluge, OIB 68834612809, Josipa Jurja Strossmayera 14, 23000 Zadar</derivirana_varijabla>
  </DomainObject.Predmet.ProtustrankaWithAdressOIB>
  <DomainObject.Predmet.ProtustrankaNazivFormated>
    <izvorni_sadrzaj>SIDERO IV j.d.o.o. za trgovinu i usluge</izvorni_sadrzaj>
    <derivirana_varijabla naziv="DomainObject.Predmet.ProtustrankaNazivFormated_1">SIDERO IV j.d.o.o. za trgovinu i usluge</derivirana_varijabla>
  </DomainObject.Predmet.ProtustrankaNazivFormated>
  <DomainObject.Predmet.ProtustrankaNazivFormatedOIB>
    <izvorni_sadrzaj>SIDERO IV j.d.o.o. za trgovinu i usluge, OIB 68834612809</izvorni_sadrzaj>
    <derivirana_varijabla naziv="DomainObject.Predmet.ProtustrankaNazivFormatedOIB_1">SIDERO IV j.d.o.o. za trgovinu i usluge, OIB 68834612809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SIDERO IV j.d.o.o. za trgovinu i usluge</item>
    </izvorni_sadrzaj>
    <derivirana_varijabla naziv="DomainObject.Predmet.ProtuStrankaListFormated_1">
      <item>SIDERO IV j.d.o.o. za trgovinu i usluge</item>
    </derivirana_varijabla>
  </DomainObject.Predmet.ProtuStrankaListFormated>
  <DomainObject.Predmet.ProtuStrankaListFormatedOIB>
    <izvorni_sadrzaj>
      <item>SIDERO IV j.d.o.o. za trgovinu i usluge, OIB 68834612809</item>
    </izvorni_sadrzaj>
    <derivirana_varijabla naziv="DomainObject.Predmet.ProtuStrankaListFormatedOIB_1">
      <item>SIDERO IV j.d.o.o. za trgovinu i usluge, OIB 68834612809</item>
    </derivirana_varijabla>
  </DomainObject.Predmet.ProtuStrankaListFormatedOIB>
  <DomainObject.Predmet.ProtuStrankaListFormatedWithAdress>
    <izvorni_sadrzaj>
      <item>SIDERO IV j.d.o.o. za trgovinu i usluge, Josipa Jurja Strossmayera 14, 23000 Zadar</item>
    </izvorni_sadrzaj>
    <derivirana_varijabla naziv="DomainObject.Predmet.ProtuStrankaListFormatedWithAdress_1">
      <item>SIDERO IV j.d.o.o. za trgovinu i usluge, Josipa Jurja Strossmayera 14, 23000 Zadar</item>
    </derivirana_varijabla>
  </DomainObject.Predmet.ProtuStrankaListFormatedWithAdress>
  <DomainObject.Predmet.ProtuStrankaListFormatedWithAdressOIB>
    <izvorni_sadrzaj>
      <item>SIDERO IV j.d.o.o. za trgovinu i usluge, OIB 68834612809, Josipa Jurja Strossmayera 14, 23000 Zadar</item>
    </izvorni_sadrzaj>
    <derivirana_varijabla naziv="DomainObject.Predmet.ProtuStrankaListFormatedWithAdressOIB_1">
      <item>SIDERO IV j.d.o.o. za trgovinu i usluge, OIB 68834612809, Josipa Jurja Strossmayera 14, 23000 Zadar</item>
    </derivirana_varijabla>
  </DomainObject.Predmet.ProtuStrankaListFormatedWithAdressOIB>
  <DomainObject.Predmet.ProtuStrankaListNazivFormated>
    <izvorni_sadrzaj>
      <item>SIDERO IV j.d.o.o. za trgovinu i usluge</item>
    </izvorni_sadrzaj>
    <derivirana_varijabla naziv="DomainObject.Predmet.ProtuStrankaListNazivFormated_1">
      <item>SIDERO IV j.d.o.o. za trgovinu i usluge</item>
    </derivirana_varijabla>
  </DomainObject.Predmet.ProtuStrankaListNazivFormated>
  <DomainObject.Predmet.ProtuStrankaListNazivFormatedOIB>
    <izvorni_sadrzaj>
      <item>SIDERO IV j.d.o.o. za trgovinu i usluge, OIB 68834612809</item>
    </izvorni_sadrzaj>
    <derivirana_varijabla naziv="DomainObject.Predmet.ProtuStrankaListNazivFormatedOIB_1">
      <item>SIDERO IV j.d.o.o. za trgovinu i usluge, OIB 68834612809</item>
    </derivirana_varijabla>
  </DomainObject.Predmet.ProtuStrankaListNazivFormatedOIB>
  <DomainObject.Predmet.OstaliListFormated>
    <izvorni_sadrzaj>
      <item>Šime Peša</item>
    </izvorni_sadrzaj>
    <derivirana_varijabla naziv="DomainObject.Predmet.OstaliListFormated_1">
      <item>Šime Peša</item>
    </derivirana_varijabla>
  </DomainObject.Predmet.OstaliListFormated>
  <DomainObject.Predmet.OstaliListFormatedOIB>
    <izvorni_sadrzaj>
      <item>Šime Peša, OIB 60020521837</item>
    </izvorni_sadrzaj>
    <derivirana_varijabla naziv="DomainObject.Predmet.OstaliListFormatedOIB_1">
      <item>Šime Peša, OIB 60020521837</item>
    </derivirana_varijabla>
  </DomainObject.Predmet.OstaliListFormatedOIB>
  <DomainObject.Predmet.OstaliListFormatedWithAdress>
    <izvorni_sadrzaj>
      <item>Šime Peša, Tina Ujevića 36, 23000 Zadar</item>
    </izvorni_sadrzaj>
    <derivirana_varijabla naziv="DomainObject.Predmet.OstaliListFormatedWithAdress_1">
      <item>Šime Peša, Tina Ujevića 36, 23000 Zadar</item>
    </derivirana_varijabla>
  </DomainObject.Predmet.OstaliListFormatedWithAdress>
  <DomainObject.Predmet.OstaliListFormatedWithAdressOIB>
    <izvorni_sadrzaj>
      <item>Šime Peša, OIB 60020521837, Tina Ujevića 36, 23000 Zadar</item>
    </izvorni_sadrzaj>
    <derivirana_varijabla naziv="DomainObject.Predmet.OstaliListFormatedWithAdressOIB_1">
      <item>Šime Peša, OIB 60020521837, Tina Ujevića 36, 23000 Zadar</item>
    </derivirana_varijabla>
  </DomainObject.Predmet.OstaliListFormatedWithAdressOIB>
  <DomainObject.Predmet.OstaliListNazivFormated>
    <izvorni_sadrzaj>
      <item>Šime Peša</item>
    </izvorni_sadrzaj>
    <derivirana_varijabla naziv="DomainObject.Predmet.OstaliListNazivFormated_1">
      <item>Šime Peša</item>
    </derivirana_varijabla>
  </DomainObject.Predmet.OstaliListNazivFormated>
  <DomainObject.Predmet.OstaliListNazivFormatedOIB>
    <izvorni_sadrzaj>
      <item>Šime Peša, OIB 60020521837</item>
    </izvorni_sadrzaj>
    <derivirana_varijabla naziv="DomainObject.Predmet.OstaliListNazivFormatedOIB_1">
      <item>Šime Peša, OIB 60020521837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St-126/2019-7</izvorni_sadrzaj>
    <derivirana_varijabla naziv="DomainObject.PoslovniBrojDokumenta_1">St-126/2019-7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SIDERO IV j.d.o.o. za trgovinu i usluge</izvorni_sadrzaj>
    <derivirana_varijabla naziv="DomainObject.Predmet.ProtustrankaIDrugi_1">SIDERO IV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SIDERO IV j.d.o.o. za trgovinu i usluge, OIB 68834612809, Josipa Jurja Strossmayera 14, 23000 Zadar</izvorni_sadrzaj>
    <derivirana_varijabla naziv="DomainObject.Predmet.ProtustrankaIDrugiAdressOIB_1">SIDERO IV j.d.o.o. za trgovinu i usluge, OIB 68834612809, Josipa Jurja Strossmayera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SIDERO IV j.d.o.o. za trgovinu i usluge</item>
      <item>Šime Peša</item>
    </izvorni_sadrzaj>
    <derivirana_varijabla naziv="DomainObject.Predmet.SudioniciListNaziv_1">
      <item>FINA</item>
      <item>SIDERO IV j.d.o.o. za trgovinu i usluge</item>
      <item>Šime Peša</item>
    </derivirana_varijabla>
  </DomainObject.Predmet.SudioniciListNaziv>
  <DomainObject.Predmet.SudioniciListAdressOIB>
    <izvorni_sadrzaj>
      <item>FINA, OIB 85821130368, Ivana Danila 4,23000 Zadar</item>
      <item>SIDERO IV j.d.o.o. za trgovinu i usluge, OIB 68834612809, Josipa Jurja Strossmayera 14,23000 Zadar</item>
      <item>Šime Peša, OIB 60020521837, Tina Ujevića 36,23000 Zadar</item>
    </izvorni_sadrzaj>
    <derivirana_varijabla naziv="DomainObject.Predmet.SudioniciListAdressOIB_1">
      <item>FINA, OIB 85821130368, Ivana Danila 4,23000 Zadar</item>
      <item>SIDERO IV j.d.o.o. za trgovinu i usluge, OIB 68834612809, Josipa Jurja Strossmayera 14,23000 Zadar</item>
      <item>Šime Peša, OIB 60020521837, Tina Ujevića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68834612809</item>
      <item>, OIB 60020521837</item>
    </izvorni_sadrzaj>
    <derivirana_varijabla naziv="DomainObject.Predmet.SudioniciListNazivOIB_1">
      <item>, OIB 85821130368</item>
      <item>, OIB 68834612809</item>
      <item>, OIB 60020521837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410</properties:Words>
  <properties:Characters>2181</properties:Characters>
  <properties:Lines>86</properties:Lines>
  <properties:Paragraphs>31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2019-08-27T05:48:00Z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St-126/2019-7 / Zapisnik - Ročište radi izjašnjenja o prijedlogu za otvaranje steč.post (1 St-126-2019-povodom prijedloga za otvaranje stečaja-27.8.19.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