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b659" w14:paraId="9e2b659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A06603">
        <w:rPr>
          <w:b/>
          <w:sz w:val="22"/>
          <w:szCs w:val="22"/>
          <w:lang w:val="hr-HR"/>
        </w:rPr>
        <w:t>338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A06603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A06603">
        <w:rPr>
          <w:b/>
          <w:sz w:val="22"/>
          <w:szCs w:val="22"/>
          <w:lang w:val="hr-HR"/>
        </w:rPr>
        <w:t>11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7B7C7E">
        <w:rPr>
          <w:sz w:val="22"/>
          <w:szCs w:val="22"/>
        </w:rPr>
        <w:t xml:space="preserve"> </w:t>
      </w:r>
      <w:r w:rsidR="00D1384F" w:rsidRPr="00D1384F">
        <w:rPr>
          <w:sz w:val="22"/>
          <w:szCs w:val="22"/>
        </w:rPr>
        <w:t>MLJET TRAVEL d.o.o., Babino Polje, Zadublje 88, MBS:090022374,  OIB: 77153972843</w:t>
      </w:r>
      <w:r w:rsidR="000B6027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274C31">
        <w:rPr>
          <w:sz w:val="22"/>
          <w:szCs w:val="22"/>
        </w:rPr>
        <w:t>15</w:t>
      </w:r>
      <w:r w:rsidR="00A06603">
        <w:rPr>
          <w:sz w:val="22"/>
          <w:szCs w:val="22"/>
        </w:rPr>
        <w:t>. siječnja</w:t>
      </w:r>
      <w:r w:rsidR="001561EC" w:rsidRPr="00D27AEA">
        <w:rPr>
          <w:sz w:val="22"/>
          <w:szCs w:val="22"/>
        </w:rPr>
        <w:t xml:space="preserve"> 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D1384F">
        <w:rPr>
          <w:sz w:val="22"/>
          <w:szCs w:val="22"/>
          <w:lang w:val="hr-HR"/>
        </w:rPr>
        <w:t>PAVICA ANELIĆ</w:t>
      </w:r>
      <w:r w:rsidR="00075902">
        <w:rPr>
          <w:sz w:val="22"/>
          <w:szCs w:val="22"/>
          <w:lang w:val="hr-HR"/>
        </w:rPr>
        <w:t xml:space="preserve">,  </w:t>
      </w:r>
      <w:r w:rsidR="00D1384F">
        <w:rPr>
          <w:sz w:val="22"/>
          <w:szCs w:val="22"/>
          <w:lang w:val="hr-HR"/>
        </w:rPr>
        <w:t>Babino Polje, Zadublje 88</w:t>
      </w:r>
      <w:r w:rsidR="00075902">
        <w:rPr>
          <w:sz w:val="22"/>
          <w:szCs w:val="22"/>
          <w:lang w:val="hr-HR"/>
        </w:rPr>
        <w:t>, OIB:</w:t>
      </w:r>
      <w:r w:rsidR="00075902" w:rsidRPr="00075902">
        <w:t xml:space="preserve"> </w:t>
      </w:r>
      <w:r w:rsidR="00D1384F">
        <w:rPr>
          <w:sz w:val="22"/>
          <w:szCs w:val="22"/>
          <w:lang w:val="hr-HR"/>
        </w:rPr>
        <w:t>63065964863</w:t>
      </w:r>
      <w:r w:rsidR="00075902">
        <w:rPr>
          <w:sz w:val="22"/>
          <w:szCs w:val="22"/>
          <w:lang w:val="hr-HR"/>
        </w:rPr>
        <w:t xml:space="preserve"> </w:t>
      </w:r>
      <w:r w:rsidR="000B6027">
        <w:rPr>
          <w:sz w:val="22"/>
          <w:szCs w:val="22"/>
          <w:lang w:val="hr-HR"/>
        </w:rPr>
        <w:t xml:space="preserve"> u </w:t>
      </w:r>
      <w:r w:rsidRPr="00086A8D">
        <w:rPr>
          <w:sz w:val="22"/>
          <w:szCs w:val="22"/>
          <w:lang w:val="hr-HR"/>
        </w:rPr>
        <w:t xml:space="preserve">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2F7F1D" w:rsidRPr="002F7F1D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A06603">
        <w:rPr>
          <w:sz w:val="22"/>
          <w:szCs w:val="22"/>
          <w:lang w:val="hr-HR"/>
        </w:rPr>
        <w:t>338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A06603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2F7F1D" w:rsidRPr="002F7F1D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A06603">
        <w:rPr>
          <w:sz w:val="22"/>
          <w:szCs w:val="22"/>
          <w:lang w:val="hr-HR"/>
        </w:rPr>
        <w:t>338</w:t>
      </w:r>
      <w:r w:rsidRPr="00D03B77">
        <w:rPr>
          <w:sz w:val="22"/>
          <w:szCs w:val="22"/>
          <w:lang w:val="hr-HR"/>
        </w:rPr>
        <w:t>-201</w:t>
      </w:r>
      <w:r w:rsidR="00A06603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D1384F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1384F" w:rsidRPr="00D1384F">
        <w:rPr>
          <w:sz w:val="22"/>
          <w:szCs w:val="22"/>
          <w:lang w:val="hr-HR"/>
        </w:rPr>
        <w:t>MLJET TRAVEL d.o.o., Babino Polje</w:t>
      </w:r>
      <w:r w:rsidR="00D1384F">
        <w:rPr>
          <w:sz w:val="22"/>
          <w:szCs w:val="22"/>
          <w:lang w:val="hr-HR"/>
        </w:rPr>
        <w:t>.</w:t>
      </w:r>
    </w:p>
    <w:p w:rsidRDefault="00D1384F" w:rsidP="00FD252A" w:rsidR="00D1384F">
      <w:pPr>
        <w:jc w:val="both"/>
        <w:rPr>
          <w:sz w:val="22"/>
          <w:szCs w:val="22"/>
          <w:lang w:val="hr-HR"/>
        </w:rPr>
      </w:pPr>
    </w:p>
    <w:p w:rsidRDefault="00D03B77" w:rsidP="00FD252A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A06603">
        <w:rPr>
          <w:b/>
          <w:sz w:val="22"/>
          <w:szCs w:val="22"/>
          <w:lang w:val="hr-HR"/>
        </w:rPr>
        <w:t xml:space="preserve">15. siječnja </w:t>
      </w:r>
      <w:r w:rsidRPr="00D03B77">
        <w:rPr>
          <w:b/>
          <w:sz w:val="22"/>
          <w:szCs w:val="22"/>
          <w:lang w:val="hr-HR"/>
        </w:rPr>
        <w:t>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A06603">
        <w:rPr>
          <w:sz w:val="22"/>
          <w:szCs w:val="22"/>
          <w:lang w:val="hr-HR"/>
        </w:rPr>
        <w:t>15.01.</w:t>
      </w:r>
      <w:r w:rsidRPr="00D03B77">
        <w:rPr>
          <w:sz w:val="22"/>
          <w:szCs w:val="22"/>
          <w:lang w:val="hr-HR"/>
        </w:rPr>
        <w:t>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D1384F">
        <w:rPr>
          <w:sz w:val="22"/>
          <w:szCs w:val="22"/>
        </w:rPr>
        <w:t>Pavica Anelić, Babino Polje</w:t>
      </w:r>
      <w:r w:rsidR="000B6027">
        <w:rPr>
          <w:sz w:val="22"/>
          <w:szCs w:val="22"/>
        </w:rPr>
        <w:t>,</w:t>
      </w:r>
      <w:r w:rsidR="00D1384F">
        <w:rPr>
          <w:sz w:val="22"/>
          <w:szCs w:val="22"/>
        </w:rPr>
        <w:t xml:space="preserve"> Zadublje 88,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>
      <w:pPr>
        <w:jc w:val="both"/>
        <w:rPr>
          <w:sz w:val="22"/>
          <w:szCs w:val="22"/>
        </w:rPr>
      </w:pPr>
    </w:p>
    <w:p w:rsidRDefault="005740D2" w:rsidP="00D03B77" w:rsidR="005740D2" w:rsidRPr="00D03B77">
      <w:pPr>
        <w:jc w:val="both"/>
        <w:rPr>
          <w:sz w:val="22"/>
          <w:szCs w:val="22"/>
        </w:rPr>
      </w:pPr>
    </w:p>
    <w:sectPr w:rsidSect="0016467E" w:rsidR="005740D2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2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A06603">
      <w:rPr>
        <w:b/>
        <w:sz w:val="22"/>
        <w:szCs w:val="22"/>
        <w:lang w:val="hr-HR"/>
      </w:rPr>
      <w:t>338</w:t>
    </w:r>
    <w:r w:rsidRPr="00A448B5">
      <w:rPr>
        <w:b/>
        <w:sz w:val="22"/>
        <w:szCs w:val="22"/>
        <w:lang w:val="hr-HR"/>
      </w:rPr>
      <w:t>/201</w:t>
    </w:r>
    <w:r w:rsidR="00A06603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A06603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75902"/>
    <w:rsid w:val="00086A8D"/>
    <w:rsid w:val="000A67C8"/>
    <w:rsid w:val="000B6027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74C31"/>
    <w:rsid w:val="002877F3"/>
    <w:rsid w:val="002E5DDB"/>
    <w:rsid w:val="002F7D73"/>
    <w:rsid w:val="002F7F1D"/>
    <w:rsid w:val="00314966"/>
    <w:rsid w:val="003328D9"/>
    <w:rsid w:val="003A6792"/>
    <w:rsid w:val="003C52FE"/>
    <w:rsid w:val="003E475F"/>
    <w:rsid w:val="0040583C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740D2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6F21BB"/>
    <w:rsid w:val="00736331"/>
    <w:rsid w:val="00742494"/>
    <w:rsid w:val="007718B2"/>
    <w:rsid w:val="0079279C"/>
    <w:rsid w:val="00793003"/>
    <w:rsid w:val="007A432E"/>
    <w:rsid w:val="007B3220"/>
    <w:rsid w:val="007B7C7E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06603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C7054"/>
    <w:rsid w:val="00BF1556"/>
    <w:rsid w:val="00C07B68"/>
    <w:rsid w:val="00C14CB8"/>
    <w:rsid w:val="00C66099"/>
    <w:rsid w:val="00C66BFC"/>
    <w:rsid w:val="00C70789"/>
    <w:rsid w:val="00CA3C4F"/>
    <w:rsid w:val="00CB2D1C"/>
    <w:rsid w:val="00CC3B20"/>
    <w:rsid w:val="00CE3549"/>
    <w:rsid w:val="00CE6160"/>
    <w:rsid w:val="00CE7D5C"/>
    <w:rsid w:val="00CF7EF2"/>
    <w:rsid w:val="00D03B77"/>
    <w:rsid w:val="00D1384F"/>
    <w:rsid w:val="00D24022"/>
    <w:rsid w:val="00D27AEA"/>
    <w:rsid w:val="00D3202C"/>
    <w:rsid w:val="00D330A2"/>
    <w:rsid w:val="00D34C6F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142EE"/>
    <w:rsid w:val="00F20187"/>
    <w:rsid w:val="00F54F94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4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2E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2E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2E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2E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4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2E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2E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2E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2E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St-338/2019</izvorni_sadrzaj>
    <derivirana_varijabla naziv="DomainObject.Predmet.OznakaBroj_1">St-338/2019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MLJET TRAVEL d.o.o. za prijevoz i turizam</izvorni_sadrzaj>
    <derivirana_varijabla naziv="DomainObject.Predmet.ProtustrankaFormated_1">  MLJET TRAVEL d.o.o. za prijevoz i turizam</derivirana_varijabla>
  </DomainObject.Predmet.ProtustrankaFormated>
  <DomainObject.Predmet.ProtustrankaFormatedOIB>
    <izvorni_sadrzaj>  MLJET TRAVEL d.o.o. za prijevoz i turizam, OIB 77153972843</izvorni_sadrzaj>
    <derivirana_varijabla naziv="DomainObject.Predmet.ProtustrankaFormatedOIB_1">  MLJET TRAVEL d.o.o. za prijevoz i turizam, OIB 77153972843</derivirana_varijabla>
  </DomainObject.Predmet.ProtustrankaFormatedOIB>
  <DomainObject.Predmet.ProtustrankaFormatedWithAdress>
    <izvorni_sadrzaj> MLJET TRAVEL d.o.o. za prijevoz i turizam, Zadublje 88, 20225 Babino Polje</izvorni_sadrzaj>
    <derivirana_varijabla naziv="DomainObject.Predmet.ProtustrankaFormatedWithAdress_1"> MLJET TRAVEL d.o.o. za prijevoz i turizam, Zadublje 88, 20225 Babino Polje</derivirana_varijabla>
  </DomainObject.Predmet.ProtustrankaFormatedWithAdress>
  <DomainObject.Predmet.ProtustrankaFormatedWithAdressOIB>
    <izvorni_sadrzaj> MLJET TRAVEL d.o.o. za prijevoz i turizam, OIB 77153972843, Zadublje 88, 20225 Babino Polje</izvorni_sadrzaj>
    <derivirana_varijabla naziv="DomainObject.Predmet.ProtustrankaFormatedWithAdressOIB_1"> MLJET TRAVEL d.o.o. za prijevoz i turizam, OIB 77153972843, Zadublje 88, 20225 Babino Polje</derivirana_varijabla>
  </DomainObject.Predmet.ProtustrankaFormatedWithAdressOIB>
  <DomainObject.Predmet.ProtustrankaWithAdress>
    <izvorni_sadrzaj>MLJET TRAVEL d.o.o. za prijevoz i turizam Zadublje 88, 20225 Babino Polje</izvorni_sadrzaj>
    <derivirana_varijabla naziv="DomainObject.Predmet.ProtustrankaWithAdress_1">MLJET TRAVEL d.o.o. za prijevoz i turizam Zadublje 88, 20225 Babino Polje</derivirana_varijabla>
  </DomainObject.Predmet.ProtustrankaWithAdress>
  <DomainObject.Predmet.ProtustrankaWithAdressOIB>
    <izvorni_sadrzaj>MLJET TRAVEL d.o.o. za prijevoz i turizam, OIB 77153972843, Zadublje 88, 20225 Babino Polje</izvorni_sadrzaj>
    <derivirana_varijabla naziv="DomainObject.Predmet.ProtustrankaWithAdressOIB_1">MLJET TRAVEL d.o.o. za prijevoz i turizam, OIB 77153972843, Zadublje 88, 20225 Babino Polje</derivirana_varijabla>
  </DomainObject.Predmet.ProtustrankaWithAdressOIB>
  <DomainObject.Predmet.ProtustrankaNazivFormated>
    <izvorni_sadrzaj>MLJET TRAVEL d.o.o. za prijevoz i turizam</izvorni_sadrzaj>
    <derivirana_varijabla naziv="DomainObject.Predmet.ProtustrankaNazivFormated_1">MLJET TRAVEL d.o.o. za prijevoz i turizam</derivirana_varijabla>
  </DomainObject.Predmet.ProtustrankaNazivFormated>
  <DomainObject.Predmet.ProtustrankaNazivFormatedOIB>
    <izvorni_sadrzaj>MLJET TRAVEL d.o.o. za prijevoz i turizam, OIB 77153972843</izvorni_sadrzaj>
    <derivirana_varijabla naziv="DomainObject.Predmet.ProtustrankaNazivFormatedOIB_1">MLJET TRAVEL d.o.o. za prijevoz i turizam, OIB 77153972843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13058.88</izvorni_sadrzaj>
    <derivirana_varijabla naziv="DomainObject.Predmet.TrenutnaVrijednost_1">13058.88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MLJET TRAVEL d.o.o. za prijevoz i turizam</item>
    </izvorni_sadrzaj>
    <derivirana_varijabla naziv="DomainObject.Predmet.ProtuStrankaListFormated_1">
      <item>MLJET TRAVEL d.o.o. za prijevoz i turizam</item>
    </derivirana_varijabla>
  </DomainObject.Predmet.ProtuStrankaListFormated>
  <DomainObject.Predmet.ProtuStrankaListFormatedOIB>
    <izvorni_sadrzaj>
      <item>MLJET TRAVEL d.o.o. za prijevoz i turizam, OIB 77153972843</item>
    </izvorni_sadrzaj>
    <derivirana_varijabla naziv="DomainObject.Predmet.ProtuStrankaListFormatedOIB_1">
      <item>MLJET TRAVEL d.o.o. za prijevoz i turizam, OIB 77153972843</item>
    </derivirana_varijabla>
  </DomainObject.Predmet.ProtuStrankaListFormatedOIB>
  <DomainObject.Predmet.ProtuStrankaListFormatedWithAdress>
    <izvorni_sadrzaj>
      <item>MLJET TRAVEL d.o.o. za prijevoz i turizam, Zadublje 88, 20225 Babino Polje</item>
    </izvorni_sadrzaj>
    <derivirana_varijabla naziv="DomainObject.Predmet.ProtuStrankaListFormatedWithAdress_1">
      <item>MLJET TRAVEL d.o.o. za prijevoz i turizam, Zadublje 88, 20225 Babino Polje</item>
    </derivirana_varijabla>
  </DomainObject.Predmet.ProtuStrankaListFormatedWithAdress>
  <DomainObject.Predmet.ProtuStrankaListFormatedWithAdressOIB>
    <izvorni_sadrzaj>
      <item>MLJET TRAVEL d.o.o. za prijevoz i turizam, OIB 77153972843, Zadublje 88, 20225 Babino Polje</item>
    </izvorni_sadrzaj>
    <derivirana_varijabla naziv="DomainObject.Predmet.ProtuStrankaListFormatedWithAdressOIB_1">
      <item>MLJET TRAVEL d.o.o. za prijevoz i turizam, OIB 77153972843, Zadublje 88, 20225 Babino Polje</item>
    </derivirana_varijabla>
  </DomainObject.Predmet.ProtuStrankaListFormatedWithAdressOIB>
  <DomainObject.Predmet.ProtuStrankaListNazivFormated>
    <izvorni_sadrzaj>
      <item>MLJET TRAVEL d.o.o. za prijevoz i turizam</item>
    </izvorni_sadrzaj>
    <derivirana_varijabla naziv="DomainObject.Predmet.ProtuStrankaListNazivFormated_1">
      <item>MLJET TRAVEL d.o.o. za prijevoz i turizam</item>
    </derivirana_varijabla>
  </DomainObject.Predmet.ProtuStrankaListNazivFormated>
  <DomainObject.Predmet.ProtuStrankaListNazivFormatedOIB>
    <izvorni_sadrzaj>
      <item>MLJET TRAVEL d.o.o. za prijevoz i turizam, OIB 77153972843</item>
    </izvorni_sadrzaj>
    <derivirana_varijabla naziv="DomainObject.Predmet.ProtuStrankaListNazivFormatedOIB_1">
      <item>MLJET TRAVEL d.o.o. za prijevoz i turizam, OIB 77153972843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MLJET TRAVEL d.o.o. za prijevoz i turizam</izvorni_sadrzaj>
    <derivirana_varijabla naziv="DomainObject.Predmet.ProtustrankaIDrugi_1">MLJET TRAVEL d.o.o. za prijevoz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MLJET TRAVEL d.o.o. za prijevoz i turizam, OIB 77153972843, Zadublje 88, 20225 Babino Polje</izvorni_sadrzaj>
    <derivirana_varijabla naziv="DomainObject.Predmet.ProtustrankaIDrugiAdressOIB_1">MLJET TRAVEL d.o.o. za prijevoz i turizam, OIB 77153972843, Zadublje 88, 20225 Babino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MLJET TRAVEL d.o.o. za prijevoz i turizam</item>
      <item>FINA, RC Split, Podružnica Dubrovnik</item>
    </izvorni_sadrzaj>
    <derivirana_varijabla naziv="DomainObject.Predmet.SudioniciListNaziv_1">
      <item>MLJET TRAVEL d.o.o. za prijevoz i turizam</item>
      <item>FINA, RC Split, Podružnica Dubrovnik</item>
    </derivirana_varijabla>
  </DomainObject.Predmet.SudioniciListNaziv>
  <DomainObject.Predmet.SudioniciListAdressOIB>
    <izvorni_sadrzaj>
      <item>MLJET TRAVEL d.o.o. za prijevoz i turizam, OIB 77153972843, Zadublje 88,20225 Babino Polje</item>
      <item>FINA, RC Split, Podružnica Dubrovnik, OIB 85821130368, Vukovarska 2,20000 Dubrovnik</item>
    </izvorni_sadrzaj>
    <derivirana_varijabla naziv="DomainObject.Predmet.SudioniciListAdressOIB_1">
      <item>MLJET TRAVEL d.o.o. za prijevoz i turizam, OIB 77153972843, Zadublje 88,20225 Babino Polje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77153972843</item>
      <item>, OIB 85821130368</item>
    </izvorni_sadrzaj>
    <derivirana_varijabla naziv="DomainObject.Predmet.SudioniciListNazivOIB_1">
      <item>, OIB 77153972843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480C3-A654-4FC4-88C3-20828A31C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2870</properties:Characters>
  <properties:Lines>77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2019-01-15T09:10:00Z</cp:lastPrinted>
  <dcterms:modified xmlns:xsi="http://www.w3.org/2001/XMLSchema-instance" xsi:type="dcterms:W3CDTF">2019-01-15T09:21:00Z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